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34E3E87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016871">
              <w:t>7</w:t>
            </w:r>
            <w:r w:rsidRPr="00090C64">
              <w:t>.</w:t>
            </w:r>
            <w:bookmarkEnd w:id="3"/>
            <w:r w:rsidR="00D57C09" w:rsidRPr="00090C64">
              <w:t>0</w:t>
            </w:r>
            <w:r w:rsidRPr="00090C64">
              <w:t xml:space="preserve"> </w:t>
            </w:r>
            <w:r w:rsidRPr="00090C64">
              <w:rPr>
                <w:sz w:val="32"/>
              </w:rPr>
              <w:t>(</w:t>
            </w:r>
            <w:bookmarkStart w:id="4" w:name="issueDate"/>
            <w:r w:rsidR="00016871" w:rsidRPr="00090C64">
              <w:rPr>
                <w:sz w:val="32"/>
              </w:rPr>
              <w:t>202</w:t>
            </w:r>
            <w:r w:rsidR="00016871">
              <w:rPr>
                <w:sz w:val="32"/>
              </w:rPr>
              <w:t>1</w:t>
            </w:r>
            <w:r w:rsidRPr="00090C64">
              <w:rPr>
                <w:sz w:val="32"/>
              </w:rPr>
              <w:t>-</w:t>
            </w:r>
            <w:bookmarkEnd w:id="4"/>
            <w:r w:rsidR="00016871">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9BEB781"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016871">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73990FE2" w14:textId="416B0860" w:rsidR="00E90EBC" w:rsidRDefault="00E90EB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_Toc67076817 \h </w:instrText>
      </w:r>
      <w:r>
        <w:fldChar w:fldCharType="separate"/>
      </w:r>
      <w:r>
        <w:t>13</w:t>
      </w:r>
      <w:r>
        <w:fldChar w:fldCharType="end"/>
      </w:r>
    </w:p>
    <w:p w14:paraId="520340BE" w14:textId="01A1578A" w:rsidR="00E90EBC" w:rsidRDefault="00E90EB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_Toc67076818 \h </w:instrText>
      </w:r>
      <w:r>
        <w:fldChar w:fldCharType="separate"/>
      </w:r>
      <w:r>
        <w:t>15</w:t>
      </w:r>
      <w:r>
        <w:fldChar w:fldCharType="end"/>
      </w:r>
    </w:p>
    <w:p w14:paraId="61D7ABBD" w14:textId="5B34D9BA" w:rsidR="00E90EBC" w:rsidRDefault="00E90EB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_Toc67076819 \h </w:instrText>
      </w:r>
      <w:r>
        <w:fldChar w:fldCharType="separate"/>
      </w:r>
      <w:r>
        <w:t>15</w:t>
      </w:r>
      <w:r>
        <w:fldChar w:fldCharType="end"/>
      </w:r>
    </w:p>
    <w:p w14:paraId="29E44F06" w14:textId="607D2238" w:rsidR="00E90EBC" w:rsidRDefault="00E90EB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_Toc67076820 \h </w:instrText>
      </w:r>
      <w:r>
        <w:fldChar w:fldCharType="separate"/>
      </w:r>
      <w:r>
        <w:t>17</w:t>
      </w:r>
      <w:r>
        <w:fldChar w:fldCharType="end"/>
      </w:r>
    </w:p>
    <w:p w14:paraId="36B85918" w14:textId="0FDA8732" w:rsidR="00E90EBC" w:rsidRDefault="00E90EB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_Toc67076821 \h </w:instrText>
      </w:r>
      <w:r>
        <w:fldChar w:fldCharType="separate"/>
      </w:r>
      <w:r>
        <w:t>17</w:t>
      </w:r>
      <w:r>
        <w:fldChar w:fldCharType="end"/>
      </w:r>
    </w:p>
    <w:p w14:paraId="593EC53C" w14:textId="2BF484A0" w:rsidR="00E90EBC" w:rsidRDefault="00E90EB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_Toc67076822 \h </w:instrText>
      </w:r>
      <w:r>
        <w:fldChar w:fldCharType="separate"/>
      </w:r>
      <w:r>
        <w:t>21</w:t>
      </w:r>
      <w:r>
        <w:fldChar w:fldCharType="end"/>
      </w:r>
    </w:p>
    <w:p w14:paraId="58216EA1" w14:textId="56692EAC" w:rsidR="00E90EBC" w:rsidRDefault="00E90EB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_Toc67076823 \h </w:instrText>
      </w:r>
      <w:r>
        <w:fldChar w:fldCharType="separate"/>
      </w:r>
      <w:r>
        <w:t>23</w:t>
      </w:r>
      <w:r>
        <w:fldChar w:fldCharType="end"/>
      </w:r>
    </w:p>
    <w:p w14:paraId="159DFC8B" w14:textId="3B829D47" w:rsidR="00E90EBC" w:rsidRDefault="00E90EBC">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_Toc67076824 \h </w:instrText>
      </w:r>
      <w:r>
        <w:fldChar w:fldCharType="separate"/>
      </w:r>
      <w:r>
        <w:t>24</w:t>
      </w:r>
      <w:r>
        <w:fldChar w:fldCharType="end"/>
      </w:r>
    </w:p>
    <w:p w14:paraId="68EE231B" w14:textId="3D82AA1B" w:rsidR="00E90EBC" w:rsidRDefault="00E90EBC">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_Toc67076825 \h </w:instrText>
      </w:r>
      <w:r>
        <w:fldChar w:fldCharType="separate"/>
      </w:r>
      <w:r>
        <w:t>24</w:t>
      </w:r>
      <w:r>
        <w:fldChar w:fldCharType="end"/>
      </w:r>
    </w:p>
    <w:p w14:paraId="12C5AF02" w14:textId="5BC0FD65" w:rsidR="00E90EBC" w:rsidRDefault="00E90EB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_Toc67076826 \h </w:instrText>
      </w:r>
      <w:r>
        <w:fldChar w:fldCharType="separate"/>
      </w:r>
      <w:r>
        <w:t>24</w:t>
      </w:r>
      <w:r>
        <w:fldChar w:fldCharType="end"/>
      </w:r>
    </w:p>
    <w:p w14:paraId="44D79E4B" w14:textId="4DCF1D8B" w:rsidR="00E90EBC" w:rsidRDefault="00E90EB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_Toc67076827 \h </w:instrText>
      </w:r>
      <w:r>
        <w:fldChar w:fldCharType="separate"/>
      </w:r>
      <w:r>
        <w:t>26</w:t>
      </w:r>
      <w:r>
        <w:fldChar w:fldCharType="end"/>
      </w:r>
    </w:p>
    <w:p w14:paraId="1EE0706D" w14:textId="1366DCCF" w:rsidR="00E90EBC" w:rsidRDefault="00E90EB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_Toc67076828 \h </w:instrText>
      </w:r>
      <w:r>
        <w:fldChar w:fldCharType="separate"/>
      </w:r>
      <w:r>
        <w:t>26</w:t>
      </w:r>
      <w:r>
        <w:fldChar w:fldCharType="end"/>
      </w:r>
    </w:p>
    <w:p w14:paraId="2345BC86" w14:textId="5E9651C4" w:rsidR="00E90EBC" w:rsidRDefault="00E90EBC">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_Toc67076829 \h </w:instrText>
      </w:r>
      <w:r>
        <w:fldChar w:fldCharType="separate"/>
      </w:r>
      <w:r>
        <w:t>27</w:t>
      </w:r>
      <w:r>
        <w:fldChar w:fldCharType="end"/>
      </w:r>
    </w:p>
    <w:p w14:paraId="455E19A0" w14:textId="681B2538" w:rsidR="00E90EBC" w:rsidRDefault="00E90EB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_Toc67076830 \h </w:instrText>
      </w:r>
      <w:r>
        <w:fldChar w:fldCharType="separate"/>
      </w:r>
      <w:r>
        <w:t>30</w:t>
      </w:r>
      <w:r>
        <w:fldChar w:fldCharType="end"/>
      </w:r>
    </w:p>
    <w:p w14:paraId="4609EAC3" w14:textId="22F14032" w:rsidR="00E90EBC" w:rsidRDefault="00E90EBC">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_Toc67076831 \h </w:instrText>
      </w:r>
      <w:r>
        <w:fldChar w:fldCharType="separate"/>
      </w:r>
      <w:r>
        <w:t>31</w:t>
      </w:r>
      <w:r>
        <w:fldChar w:fldCharType="end"/>
      </w:r>
    </w:p>
    <w:p w14:paraId="05801A4D" w14:textId="56E2B9AB" w:rsidR="00E90EBC" w:rsidRDefault="00E90EB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_Toc67076832 \h </w:instrText>
      </w:r>
      <w:r>
        <w:fldChar w:fldCharType="separate"/>
      </w:r>
      <w:r>
        <w:t>31</w:t>
      </w:r>
      <w:r>
        <w:fldChar w:fldCharType="end"/>
      </w:r>
    </w:p>
    <w:p w14:paraId="1E7DBF30" w14:textId="7C60AF44" w:rsidR="00E90EBC" w:rsidRDefault="00E90EBC">
      <w:pPr>
        <w:pStyle w:val="TOC2"/>
        <w:rPr>
          <w:rFonts w:asciiTheme="minorHAnsi" w:eastAsiaTheme="minorEastAsia" w:hAnsiTheme="minorHAnsi" w:cstheme="minorBidi"/>
          <w:sz w:val="22"/>
          <w:szCs w:val="22"/>
          <w:lang w:eastAsia="en-GB"/>
        </w:rPr>
      </w:pPr>
      <w:r w:rsidRPr="00005BA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_Toc67076833 \h </w:instrText>
      </w:r>
      <w:r>
        <w:fldChar w:fldCharType="separate"/>
      </w:r>
      <w:r>
        <w:t>31</w:t>
      </w:r>
      <w:r>
        <w:fldChar w:fldCharType="end"/>
      </w:r>
    </w:p>
    <w:p w14:paraId="591C454A" w14:textId="59070B3D" w:rsidR="00E90EBC" w:rsidRDefault="00E90EBC">
      <w:pPr>
        <w:pStyle w:val="TOC2"/>
        <w:rPr>
          <w:rFonts w:asciiTheme="minorHAnsi" w:eastAsiaTheme="minorEastAsia" w:hAnsiTheme="minorHAnsi" w:cstheme="minorBidi"/>
          <w:sz w:val="22"/>
          <w:szCs w:val="22"/>
          <w:lang w:eastAsia="en-GB"/>
        </w:rPr>
      </w:pPr>
      <w:r w:rsidRPr="00005BA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_Toc67076834 \h </w:instrText>
      </w:r>
      <w:r>
        <w:fldChar w:fldCharType="separate"/>
      </w:r>
      <w:r>
        <w:t>32</w:t>
      </w:r>
      <w:r>
        <w:fldChar w:fldCharType="end"/>
      </w:r>
    </w:p>
    <w:p w14:paraId="2C9B1235" w14:textId="31591AC6" w:rsidR="00E90EBC" w:rsidRDefault="00E90EB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_Toc67076835 \h </w:instrText>
      </w:r>
      <w:r>
        <w:fldChar w:fldCharType="separate"/>
      </w:r>
      <w:r>
        <w:t>32</w:t>
      </w:r>
      <w:r>
        <w:fldChar w:fldCharType="end"/>
      </w:r>
    </w:p>
    <w:p w14:paraId="54164B6D" w14:textId="4383E5E5" w:rsidR="00E90EBC" w:rsidRDefault="00E90EBC">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_Toc67076836 \h </w:instrText>
      </w:r>
      <w:r>
        <w:fldChar w:fldCharType="separate"/>
      </w:r>
      <w:r>
        <w:t>34</w:t>
      </w:r>
      <w:r>
        <w:fldChar w:fldCharType="end"/>
      </w:r>
    </w:p>
    <w:p w14:paraId="76587C12" w14:textId="0C4991E9" w:rsidR="00E90EBC" w:rsidRDefault="00E90EBC">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_Toc67076837 \h </w:instrText>
      </w:r>
      <w:r>
        <w:fldChar w:fldCharType="separate"/>
      </w:r>
      <w:r>
        <w:t>34</w:t>
      </w:r>
      <w:r>
        <w:fldChar w:fldCharType="end"/>
      </w:r>
    </w:p>
    <w:p w14:paraId="3B9CB8D3" w14:textId="412E93FF" w:rsidR="00E90EBC" w:rsidRDefault="00E90EBC">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_Toc67076838 \h </w:instrText>
      </w:r>
      <w:r>
        <w:fldChar w:fldCharType="separate"/>
      </w:r>
      <w:r>
        <w:t>34</w:t>
      </w:r>
      <w:r>
        <w:fldChar w:fldCharType="end"/>
      </w:r>
    </w:p>
    <w:p w14:paraId="066B3AEA" w14:textId="33E1CBF5" w:rsidR="00E90EBC" w:rsidRDefault="00E90EBC">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_Toc67076839 \h </w:instrText>
      </w:r>
      <w:r>
        <w:fldChar w:fldCharType="separate"/>
      </w:r>
      <w:r>
        <w:t>35</w:t>
      </w:r>
      <w:r>
        <w:fldChar w:fldCharType="end"/>
      </w:r>
    </w:p>
    <w:p w14:paraId="5ABFE8B1" w14:textId="291F380B" w:rsidR="00E90EBC" w:rsidRDefault="00E90EB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_Toc67076840 \h </w:instrText>
      </w:r>
      <w:r>
        <w:fldChar w:fldCharType="separate"/>
      </w:r>
      <w:r>
        <w:t>35</w:t>
      </w:r>
      <w:r>
        <w:fldChar w:fldCharType="end"/>
      </w:r>
    </w:p>
    <w:p w14:paraId="0F4EA54C" w14:textId="0405B8AF" w:rsidR="00E90EBC" w:rsidRDefault="00E90EB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_Toc67076841 \h </w:instrText>
      </w:r>
      <w:r>
        <w:fldChar w:fldCharType="separate"/>
      </w:r>
      <w:r>
        <w:t>36</w:t>
      </w:r>
      <w:r>
        <w:fldChar w:fldCharType="end"/>
      </w:r>
    </w:p>
    <w:p w14:paraId="572803AA" w14:textId="45AA7205" w:rsidR="00E90EBC" w:rsidRDefault="00E90EB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_Toc67076842 \h </w:instrText>
      </w:r>
      <w:r>
        <w:fldChar w:fldCharType="separate"/>
      </w:r>
      <w:r>
        <w:t>37</w:t>
      </w:r>
      <w:r>
        <w:fldChar w:fldCharType="end"/>
      </w:r>
    </w:p>
    <w:p w14:paraId="35216D4C" w14:textId="0F8F3F6C" w:rsidR="00E90EBC" w:rsidRDefault="00E90EB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_Toc67076843 \h </w:instrText>
      </w:r>
      <w:r>
        <w:fldChar w:fldCharType="separate"/>
      </w:r>
      <w:r>
        <w:t>37</w:t>
      </w:r>
      <w:r>
        <w:fldChar w:fldCharType="end"/>
      </w:r>
    </w:p>
    <w:p w14:paraId="5E6ABC99" w14:textId="4441CBF0" w:rsidR="00E90EBC" w:rsidRDefault="00E90EBC">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_Toc67076844 \h </w:instrText>
      </w:r>
      <w:r>
        <w:fldChar w:fldCharType="separate"/>
      </w:r>
      <w:r>
        <w:t>37</w:t>
      </w:r>
      <w:r>
        <w:fldChar w:fldCharType="end"/>
      </w:r>
    </w:p>
    <w:p w14:paraId="3FD21811" w14:textId="5F1E5A1D" w:rsidR="00E90EBC" w:rsidRDefault="00E90EBC">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_Toc67076845 \h </w:instrText>
      </w:r>
      <w:r>
        <w:fldChar w:fldCharType="separate"/>
      </w:r>
      <w:r>
        <w:t>38</w:t>
      </w:r>
      <w:r>
        <w:fldChar w:fldCharType="end"/>
      </w:r>
    </w:p>
    <w:p w14:paraId="79F21FE3" w14:textId="2773CEE0" w:rsidR="00E90EBC" w:rsidRDefault="00E90EBC">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_Toc67076846 \h </w:instrText>
      </w:r>
      <w:r>
        <w:fldChar w:fldCharType="separate"/>
      </w:r>
      <w:r>
        <w:t>45</w:t>
      </w:r>
      <w:r>
        <w:fldChar w:fldCharType="end"/>
      </w:r>
    </w:p>
    <w:p w14:paraId="58BE2DE4" w14:textId="16069C21" w:rsidR="00E90EBC" w:rsidRDefault="00E90EBC">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_Toc67076847 \h </w:instrText>
      </w:r>
      <w:r>
        <w:fldChar w:fldCharType="separate"/>
      </w:r>
      <w:r>
        <w:t>45</w:t>
      </w:r>
      <w:r>
        <w:fldChar w:fldCharType="end"/>
      </w:r>
    </w:p>
    <w:p w14:paraId="12F3695C" w14:textId="2648D9A7" w:rsidR="00E90EBC" w:rsidRDefault="00E90EBC">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_Toc67076848 \h </w:instrText>
      </w:r>
      <w:r>
        <w:fldChar w:fldCharType="separate"/>
      </w:r>
      <w:r>
        <w:t>46</w:t>
      </w:r>
      <w:r>
        <w:fldChar w:fldCharType="end"/>
      </w:r>
    </w:p>
    <w:p w14:paraId="1F1DA69F" w14:textId="53E2559C" w:rsidR="00E90EBC" w:rsidRDefault="00E90EBC">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_Toc67076849 \h </w:instrText>
      </w:r>
      <w:r>
        <w:fldChar w:fldCharType="separate"/>
      </w:r>
      <w:r>
        <w:t>46</w:t>
      </w:r>
      <w:r>
        <w:fldChar w:fldCharType="end"/>
      </w:r>
    </w:p>
    <w:p w14:paraId="4F8DDE14" w14:textId="3B26CB0D" w:rsidR="00E90EBC" w:rsidRDefault="00E90EB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_Toc67076850 \h </w:instrText>
      </w:r>
      <w:r>
        <w:fldChar w:fldCharType="separate"/>
      </w:r>
      <w:r>
        <w:t>46</w:t>
      </w:r>
      <w:r>
        <w:fldChar w:fldCharType="end"/>
      </w:r>
    </w:p>
    <w:p w14:paraId="108D8793" w14:textId="618A6674" w:rsidR="00E90EBC" w:rsidRDefault="00E90EB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_Toc67076851 \h </w:instrText>
      </w:r>
      <w:r>
        <w:fldChar w:fldCharType="separate"/>
      </w:r>
      <w:r>
        <w:t>46</w:t>
      </w:r>
      <w:r>
        <w:fldChar w:fldCharType="end"/>
      </w:r>
    </w:p>
    <w:p w14:paraId="2096D1DE" w14:textId="3D43A07B" w:rsidR="00E90EBC" w:rsidRDefault="00E90EB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_Toc67076852 \h </w:instrText>
      </w:r>
      <w:r>
        <w:fldChar w:fldCharType="separate"/>
      </w:r>
      <w:r>
        <w:t>46</w:t>
      </w:r>
      <w:r>
        <w:fldChar w:fldCharType="end"/>
      </w:r>
    </w:p>
    <w:p w14:paraId="54FE05B8" w14:textId="475CD7B3" w:rsidR="00E90EBC" w:rsidRDefault="00E90EB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_Toc67076853 \h </w:instrText>
      </w:r>
      <w:r>
        <w:fldChar w:fldCharType="separate"/>
      </w:r>
      <w:r>
        <w:t>46</w:t>
      </w:r>
      <w:r>
        <w:fldChar w:fldCharType="end"/>
      </w:r>
    </w:p>
    <w:p w14:paraId="302E360B" w14:textId="32A86D78" w:rsidR="00E90EBC" w:rsidRDefault="00E90EB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_Toc67076854 \h </w:instrText>
      </w:r>
      <w:r>
        <w:fldChar w:fldCharType="separate"/>
      </w:r>
      <w:r>
        <w:t>46</w:t>
      </w:r>
      <w:r>
        <w:fldChar w:fldCharType="end"/>
      </w:r>
    </w:p>
    <w:p w14:paraId="77DC016F" w14:textId="40DF1DC7" w:rsidR="00E90EBC" w:rsidRDefault="00E90EB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_Toc67076855 \h </w:instrText>
      </w:r>
      <w:r>
        <w:fldChar w:fldCharType="separate"/>
      </w:r>
      <w:r>
        <w:t>47</w:t>
      </w:r>
      <w:r>
        <w:fldChar w:fldCharType="end"/>
      </w:r>
    </w:p>
    <w:p w14:paraId="4E2FFD6E" w14:textId="6895C9AF" w:rsidR="00E90EBC" w:rsidRDefault="00E90EB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_Toc67076856 \h </w:instrText>
      </w:r>
      <w:r>
        <w:fldChar w:fldCharType="separate"/>
      </w:r>
      <w:r>
        <w:t>47</w:t>
      </w:r>
      <w:r>
        <w:fldChar w:fldCharType="end"/>
      </w:r>
    </w:p>
    <w:p w14:paraId="221A336A" w14:textId="06AB4CB0" w:rsidR="00E90EBC" w:rsidRDefault="00E90EB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_Toc67076857 \h </w:instrText>
      </w:r>
      <w:r>
        <w:fldChar w:fldCharType="separate"/>
      </w:r>
      <w:r>
        <w:t>47</w:t>
      </w:r>
      <w:r>
        <w:fldChar w:fldCharType="end"/>
      </w:r>
    </w:p>
    <w:p w14:paraId="623323CD" w14:textId="62A714E0" w:rsidR="00E90EBC" w:rsidRDefault="00E90EB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_Toc67076858 \h </w:instrText>
      </w:r>
      <w:r>
        <w:fldChar w:fldCharType="separate"/>
      </w:r>
      <w:r>
        <w:t>47</w:t>
      </w:r>
      <w:r>
        <w:fldChar w:fldCharType="end"/>
      </w:r>
    </w:p>
    <w:p w14:paraId="5EF15573" w14:textId="75E446CC" w:rsidR="00E90EBC" w:rsidRDefault="00E90EB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_Toc67076859 \h </w:instrText>
      </w:r>
      <w:r>
        <w:fldChar w:fldCharType="separate"/>
      </w:r>
      <w:r>
        <w:t>47</w:t>
      </w:r>
      <w:r>
        <w:fldChar w:fldCharType="end"/>
      </w:r>
    </w:p>
    <w:p w14:paraId="6B67FEC8" w14:textId="0F4DCE2F" w:rsidR="00E90EBC" w:rsidRDefault="00E90EB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_Toc67076860 \h </w:instrText>
      </w:r>
      <w:r>
        <w:fldChar w:fldCharType="separate"/>
      </w:r>
      <w:r>
        <w:t>47</w:t>
      </w:r>
      <w:r>
        <w:fldChar w:fldCharType="end"/>
      </w:r>
    </w:p>
    <w:p w14:paraId="0FA62EFA" w14:textId="5DBA90AE" w:rsidR="00E90EBC" w:rsidRDefault="00E90EB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_Toc67076861 \h </w:instrText>
      </w:r>
      <w:r>
        <w:fldChar w:fldCharType="separate"/>
      </w:r>
      <w:r>
        <w:t>47</w:t>
      </w:r>
      <w:r>
        <w:fldChar w:fldCharType="end"/>
      </w:r>
    </w:p>
    <w:p w14:paraId="7564EB15" w14:textId="74159882" w:rsidR="00E90EBC" w:rsidRDefault="00E90EB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_Toc67076862 \h </w:instrText>
      </w:r>
      <w:r>
        <w:fldChar w:fldCharType="separate"/>
      </w:r>
      <w:r>
        <w:t>48</w:t>
      </w:r>
      <w:r>
        <w:fldChar w:fldCharType="end"/>
      </w:r>
    </w:p>
    <w:p w14:paraId="3B9B82A9" w14:textId="479D6840" w:rsidR="00E90EBC" w:rsidRDefault="00E90EB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_Toc67076863 \h </w:instrText>
      </w:r>
      <w:r>
        <w:fldChar w:fldCharType="separate"/>
      </w:r>
      <w:r>
        <w:t>48</w:t>
      </w:r>
      <w:r>
        <w:fldChar w:fldCharType="end"/>
      </w:r>
    </w:p>
    <w:p w14:paraId="57F054F3" w14:textId="39C16A1F" w:rsidR="00E90EBC" w:rsidRDefault="00E90EB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_Toc67076864 \h </w:instrText>
      </w:r>
      <w:r>
        <w:fldChar w:fldCharType="separate"/>
      </w:r>
      <w:r>
        <w:t>49</w:t>
      </w:r>
      <w:r>
        <w:fldChar w:fldCharType="end"/>
      </w:r>
    </w:p>
    <w:p w14:paraId="39F7DA06" w14:textId="60277A9B" w:rsidR="00E90EBC" w:rsidRDefault="00E90EB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_Toc67076865 \h </w:instrText>
      </w:r>
      <w:r>
        <w:fldChar w:fldCharType="separate"/>
      </w:r>
      <w:r>
        <w:t>49</w:t>
      </w:r>
      <w:r>
        <w:fldChar w:fldCharType="end"/>
      </w:r>
    </w:p>
    <w:p w14:paraId="7473F9A9" w14:textId="601F614E" w:rsidR="00E90EBC" w:rsidRDefault="00E90EB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_Toc67076866 \h </w:instrText>
      </w:r>
      <w:r>
        <w:fldChar w:fldCharType="separate"/>
      </w:r>
      <w:r>
        <w:t>49</w:t>
      </w:r>
      <w:r>
        <w:fldChar w:fldCharType="end"/>
      </w:r>
    </w:p>
    <w:p w14:paraId="203DAE4D" w14:textId="6DFE5207" w:rsidR="00E90EBC" w:rsidRDefault="00E90EB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_Toc67076867 \h </w:instrText>
      </w:r>
      <w:r>
        <w:fldChar w:fldCharType="separate"/>
      </w:r>
      <w:r>
        <w:t>49</w:t>
      </w:r>
      <w:r>
        <w:fldChar w:fldCharType="end"/>
      </w:r>
    </w:p>
    <w:p w14:paraId="795474A5" w14:textId="254387D8" w:rsidR="00E90EBC" w:rsidRDefault="00E90EB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_Toc67076868 \h </w:instrText>
      </w:r>
      <w:r>
        <w:fldChar w:fldCharType="separate"/>
      </w:r>
      <w:r>
        <w:t>49</w:t>
      </w:r>
      <w:r>
        <w:fldChar w:fldCharType="end"/>
      </w:r>
    </w:p>
    <w:p w14:paraId="380BD261" w14:textId="69C6BFEC" w:rsidR="00E90EBC" w:rsidRDefault="00E90EB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_Toc67076869 \h </w:instrText>
      </w:r>
      <w:r>
        <w:fldChar w:fldCharType="separate"/>
      </w:r>
      <w:r>
        <w:t>49</w:t>
      </w:r>
      <w:r>
        <w:fldChar w:fldCharType="end"/>
      </w:r>
    </w:p>
    <w:p w14:paraId="3892B791" w14:textId="7F0BCF6B" w:rsidR="00E90EBC" w:rsidRDefault="00E90EB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_Toc67076870 \h </w:instrText>
      </w:r>
      <w:r>
        <w:fldChar w:fldCharType="separate"/>
      </w:r>
      <w:r>
        <w:t>50</w:t>
      </w:r>
      <w:r>
        <w:fldChar w:fldCharType="end"/>
      </w:r>
    </w:p>
    <w:p w14:paraId="6F9917D4" w14:textId="19747029" w:rsidR="00E90EBC" w:rsidRDefault="00E90EB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_Toc67076871 \h </w:instrText>
      </w:r>
      <w:r>
        <w:fldChar w:fldCharType="separate"/>
      </w:r>
      <w:r>
        <w:t>50</w:t>
      </w:r>
      <w:r>
        <w:fldChar w:fldCharType="end"/>
      </w:r>
    </w:p>
    <w:p w14:paraId="5F341E45" w14:textId="5850895E" w:rsidR="00E90EBC" w:rsidRDefault="00E90EB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_Toc67076872 \h </w:instrText>
      </w:r>
      <w:r>
        <w:fldChar w:fldCharType="separate"/>
      </w:r>
      <w:r>
        <w:t>50</w:t>
      </w:r>
      <w:r>
        <w:fldChar w:fldCharType="end"/>
      </w:r>
    </w:p>
    <w:p w14:paraId="6D7A1973" w14:textId="03DEDDED" w:rsidR="00E90EBC" w:rsidRDefault="00E90EBC">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_Toc67076873 \h </w:instrText>
      </w:r>
      <w:r>
        <w:fldChar w:fldCharType="separate"/>
      </w:r>
      <w:r>
        <w:t>50</w:t>
      </w:r>
      <w:r>
        <w:fldChar w:fldCharType="end"/>
      </w:r>
    </w:p>
    <w:p w14:paraId="002F4F8F" w14:textId="70993F29" w:rsidR="00E90EBC" w:rsidRDefault="00E90EBC">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_Toc67076874 \h </w:instrText>
      </w:r>
      <w:r>
        <w:fldChar w:fldCharType="separate"/>
      </w:r>
      <w:r>
        <w:t>50</w:t>
      </w:r>
      <w:r>
        <w:fldChar w:fldCharType="end"/>
      </w:r>
    </w:p>
    <w:p w14:paraId="320BE150" w14:textId="734A1FD4" w:rsidR="00E90EBC" w:rsidRDefault="00E90EB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_Toc67076875 \h </w:instrText>
      </w:r>
      <w:r>
        <w:fldChar w:fldCharType="separate"/>
      </w:r>
      <w:r>
        <w:t>51</w:t>
      </w:r>
      <w:r>
        <w:fldChar w:fldCharType="end"/>
      </w:r>
    </w:p>
    <w:p w14:paraId="0CCF9508" w14:textId="7148E75F" w:rsidR="00E90EBC" w:rsidRDefault="00E90EB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_Toc67076876 \h </w:instrText>
      </w:r>
      <w:r>
        <w:fldChar w:fldCharType="separate"/>
      </w:r>
      <w:r>
        <w:t>51</w:t>
      </w:r>
      <w:r>
        <w:fldChar w:fldCharType="end"/>
      </w:r>
    </w:p>
    <w:p w14:paraId="1295030A" w14:textId="256EB417" w:rsidR="00E90EBC" w:rsidRDefault="00E90EB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_Toc67076877 \h </w:instrText>
      </w:r>
      <w:r>
        <w:fldChar w:fldCharType="separate"/>
      </w:r>
      <w:r>
        <w:t>51</w:t>
      </w:r>
      <w:r>
        <w:fldChar w:fldCharType="end"/>
      </w:r>
    </w:p>
    <w:p w14:paraId="79A253C5" w14:textId="6E261D5D" w:rsidR="00E90EBC" w:rsidRDefault="00E90EB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_Toc67076878 \h </w:instrText>
      </w:r>
      <w:r>
        <w:fldChar w:fldCharType="separate"/>
      </w:r>
      <w:r>
        <w:t>51</w:t>
      </w:r>
      <w:r>
        <w:fldChar w:fldCharType="end"/>
      </w:r>
    </w:p>
    <w:p w14:paraId="6374B529" w14:textId="50E1E3B6" w:rsidR="00E90EBC" w:rsidRDefault="00E90EB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_Toc67076879 \h </w:instrText>
      </w:r>
      <w:r>
        <w:fldChar w:fldCharType="separate"/>
      </w:r>
      <w:r>
        <w:t>51</w:t>
      </w:r>
      <w:r>
        <w:fldChar w:fldCharType="end"/>
      </w:r>
    </w:p>
    <w:p w14:paraId="0F56C4D5" w14:textId="6020FB35" w:rsidR="00E90EBC" w:rsidRDefault="00E90EB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_Toc67076880 \h </w:instrText>
      </w:r>
      <w:r>
        <w:fldChar w:fldCharType="separate"/>
      </w:r>
      <w:r>
        <w:t>52</w:t>
      </w:r>
      <w:r>
        <w:fldChar w:fldCharType="end"/>
      </w:r>
    </w:p>
    <w:p w14:paraId="0EC9D82E" w14:textId="465EA798" w:rsidR="00E90EBC" w:rsidRDefault="00E90EBC">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_Toc67076881 \h </w:instrText>
      </w:r>
      <w:r>
        <w:fldChar w:fldCharType="separate"/>
      </w:r>
      <w:r>
        <w:t>52</w:t>
      </w:r>
      <w:r>
        <w:fldChar w:fldCharType="end"/>
      </w:r>
    </w:p>
    <w:p w14:paraId="7077040C" w14:textId="267C0769" w:rsidR="00E90EBC" w:rsidRDefault="00E90EBC">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_Toc67076882 \h </w:instrText>
      </w:r>
      <w:r>
        <w:fldChar w:fldCharType="separate"/>
      </w:r>
      <w:r>
        <w:t>52</w:t>
      </w:r>
      <w:r>
        <w:fldChar w:fldCharType="end"/>
      </w:r>
    </w:p>
    <w:p w14:paraId="20E32810" w14:textId="0DCE3472" w:rsidR="00E90EBC" w:rsidRDefault="00E90EBC">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_Toc67076883 \h </w:instrText>
      </w:r>
      <w:r>
        <w:fldChar w:fldCharType="separate"/>
      </w:r>
      <w:r>
        <w:t>52</w:t>
      </w:r>
      <w:r>
        <w:fldChar w:fldCharType="end"/>
      </w:r>
    </w:p>
    <w:p w14:paraId="4584B046" w14:textId="021CC650" w:rsidR="00E90EBC" w:rsidRDefault="00E90EB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_Toc67076884 \h </w:instrText>
      </w:r>
      <w:r>
        <w:fldChar w:fldCharType="separate"/>
      </w:r>
      <w:r>
        <w:t>52</w:t>
      </w:r>
      <w:r>
        <w:fldChar w:fldCharType="end"/>
      </w:r>
    </w:p>
    <w:p w14:paraId="0E6B4BB1" w14:textId="670F6B4A" w:rsidR="00E90EBC" w:rsidRDefault="00E90EB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_Toc67076885 \h </w:instrText>
      </w:r>
      <w:r>
        <w:fldChar w:fldCharType="separate"/>
      </w:r>
      <w:r>
        <w:t>53</w:t>
      </w:r>
      <w:r>
        <w:fldChar w:fldCharType="end"/>
      </w:r>
    </w:p>
    <w:p w14:paraId="45438C1C" w14:textId="19ACEFA2" w:rsidR="00E90EBC" w:rsidRDefault="00E90EB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_Toc67076886 \h </w:instrText>
      </w:r>
      <w:r>
        <w:fldChar w:fldCharType="separate"/>
      </w:r>
      <w:r>
        <w:t>54</w:t>
      </w:r>
      <w:r>
        <w:fldChar w:fldCharType="end"/>
      </w:r>
    </w:p>
    <w:p w14:paraId="4B62DA99" w14:textId="72D6364A" w:rsidR="00E90EBC" w:rsidRDefault="00E90EBC">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_Toc67076887 \h </w:instrText>
      </w:r>
      <w:r>
        <w:fldChar w:fldCharType="separate"/>
      </w:r>
      <w:r>
        <w:t>54</w:t>
      </w:r>
      <w:r>
        <w:fldChar w:fldCharType="end"/>
      </w:r>
    </w:p>
    <w:p w14:paraId="2A6903EA" w14:textId="386E8C3C" w:rsidR="00E90EBC" w:rsidRDefault="00E90EB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_Toc67076888 \h </w:instrText>
      </w:r>
      <w:r>
        <w:fldChar w:fldCharType="separate"/>
      </w:r>
      <w:r>
        <w:t>54</w:t>
      </w:r>
      <w:r>
        <w:fldChar w:fldCharType="end"/>
      </w:r>
    </w:p>
    <w:p w14:paraId="19C7E3CE" w14:textId="17A059EB" w:rsidR="00E90EBC" w:rsidRDefault="00E90EB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_Toc67076889 \h </w:instrText>
      </w:r>
      <w:r>
        <w:fldChar w:fldCharType="separate"/>
      </w:r>
      <w:r>
        <w:t>54</w:t>
      </w:r>
      <w:r>
        <w:fldChar w:fldCharType="end"/>
      </w:r>
    </w:p>
    <w:p w14:paraId="247B075E" w14:textId="1416A59B" w:rsidR="00E90EBC" w:rsidRDefault="00E90EBC">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_Toc67076890 \h </w:instrText>
      </w:r>
      <w:r>
        <w:fldChar w:fldCharType="separate"/>
      </w:r>
      <w:r>
        <w:t>54</w:t>
      </w:r>
      <w:r>
        <w:fldChar w:fldCharType="end"/>
      </w:r>
    </w:p>
    <w:p w14:paraId="1ED65719" w14:textId="15E7DDB1" w:rsidR="00E90EBC" w:rsidRDefault="00E90EBC">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_Toc67076891 \h </w:instrText>
      </w:r>
      <w:r>
        <w:fldChar w:fldCharType="separate"/>
      </w:r>
      <w:r>
        <w:t>54</w:t>
      </w:r>
      <w:r>
        <w:fldChar w:fldCharType="end"/>
      </w:r>
    </w:p>
    <w:p w14:paraId="1FD82B88" w14:textId="1D22D12A" w:rsidR="00E90EBC" w:rsidRDefault="00E90EB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_Toc67076892 \h </w:instrText>
      </w:r>
      <w:r>
        <w:fldChar w:fldCharType="separate"/>
      </w:r>
      <w:r>
        <w:t>55</w:t>
      </w:r>
      <w:r>
        <w:fldChar w:fldCharType="end"/>
      </w:r>
    </w:p>
    <w:p w14:paraId="430AC4E4" w14:textId="6D78C909" w:rsidR="00E90EBC" w:rsidRDefault="00E90EB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_Toc67076893 \h </w:instrText>
      </w:r>
      <w:r>
        <w:fldChar w:fldCharType="separate"/>
      </w:r>
      <w:r>
        <w:t>55</w:t>
      </w:r>
      <w:r>
        <w:fldChar w:fldCharType="end"/>
      </w:r>
    </w:p>
    <w:p w14:paraId="0F30396B" w14:textId="5AB8016D" w:rsidR="00E90EBC" w:rsidRDefault="00E90EB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_Toc67076894 \h </w:instrText>
      </w:r>
      <w:r>
        <w:fldChar w:fldCharType="separate"/>
      </w:r>
      <w:r>
        <w:t>55</w:t>
      </w:r>
      <w:r>
        <w:fldChar w:fldCharType="end"/>
      </w:r>
    </w:p>
    <w:p w14:paraId="48178880" w14:textId="42DC5939" w:rsidR="00E90EBC" w:rsidRDefault="00E90EB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_Toc67076895 \h </w:instrText>
      </w:r>
      <w:r>
        <w:fldChar w:fldCharType="separate"/>
      </w:r>
      <w:r>
        <w:t>55</w:t>
      </w:r>
      <w:r>
        <w:fldChar w:fldCharType="end"/>
      </w:r>
    </w:p>
    <w:p w14:paraId="49DC6D0B" w14:textId="7076ECC6" w:rsidR="00E90EBC" w:rsidRDefault="00E90EB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_Toc67076896 \h </w:instrText>
      </w:r>
      <w:r>
        <w:fldChar w:fldCharType="separate"/>
      </w:r>
      <w:r>
        <w:t>56</w:t>
      </w:r>
      <w:r>
        <w:fldChar w:fldCharType="end"/>
      </w:r>
    </w:p>
    <w:p w14:paraId="285010F8" w14:textId="17469D4E" w:rsidR="00E90EBC" w:rsidRDefault="00E90EB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_Toc67076897 \h </w:instrText>
      </w:r>
      <w:r>
        <w:fldChar w:fldCharType="separate"/>
      </w:r>
      <w:r>
        <w:t>56</w:t>
      </w:r>
      <w:r>
        <w:fldChar w:fldCharType="end"/>
      </w:r>
    </w:p>
    <w:p w14:paraId="22A7C8FF" w14:textId="52E74651" w:rsidR="00E90EBC" w:rsidRDefault="00E90EB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_Toc67076898 \h </w:instrText>
      </w:r>
      <w:r>
        <w:fldChar w:fldCharType="separate"/>
      </w:r>
      <w:r>
        <w:t>56</w:t>
      </w:r>
      <w:r>
        <w:fldChar w:fldCharType="end"/>
      </w:r>
    </w:p>
    <w:p w14:paraId="19D69C61" w14:textId="49F6B6DB" w:rsidR="00E90EBC" w:rsidRDefault="00E90EB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_Toc67076899 \h </w:instrText>
      </w:r>
      <w:r>
        <w:fldChar w:fldCharType="separate"/>
      </w:r>
      <w:r>
        <w:t>56</w:t>
      </w:r>
      <w:r>
        <w:fldChar w:fldCharType="end"/>
      </w:r>
    </w:p>
    <w:p w14:paraId="593A027D" w14:textId="422F3ACD" w:rsidR="00E90EBC" w:rsidRDefault="00E90EB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_Toc67076900 \h </w:instrText>
      </w:r>
      <w:r>
        <w:fldChar w:fldCharType="separate"/>
      </w:r>
      <w:r>
        <w:t>57</w:t>
      </w:r>
      <w:r>
        <w:fldChar w:fldCharType="end"/>
      </w:r>
    </w:p>
    <w:p w14:paraId="217E59AB" w14:textId="566B84DE" w:rsidR="00E90EBC" w:rsidRDefault="00E90EB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_Toc67076901 \h </w:instrText>
      </w:r>
      <w:r>
        <w:fldChar w:fldCharType="separate"/>
      </w:r>
      <w:r>
        <w:t>57</w:t>
      </w:r>
      <w:r>
        <w:fldChar w:fldCharType="end"/>
      </w:r>
    </w:p>
    <w:p w14:paraId="0742A9F3" w14:textId="70EF26FA" w:rsidR="00E90EBC" w:rsidRDefault="00E90EB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_Toc67076902 \h </w:instrText>
      </w:r>
      <w:r>
        <w:fldChar w:fldCharType="separate"/>
      </w:r>
      <w:r>
        <w:t>57</w:t>
      </w:r>
      <w:r>
        <w:fldChar w:fldCharType="end"/>
      </w:r>
    </w:p>
    <w:p w14:paraId="237E84EE" w14:textId="5032BEFD" w:rsidR="00E90EBC" w:rsidRDefault="00E90EB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_Toc67076903 \h </w:instrText>
      </w:r>
      <w:r>
        <w:fldChar w:fldCharType="separate"/>
      </w:r>
      <w:r>
        <w:t>57</w:t>
      </w:r>
      <w:r>
        <w:fldChar w:fldCharType="end"/>
      </w:r>
    </w:p>
    <w:p w14:paraId="47BE5409" w14:textId="348D8CFB" w:rsidR="00E90EBC" w:rsidRDefault="00E90EBC">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_Toc67076904 \h </w:instrText>
      </w:r>
      <w:r>
        <w:fldChar w:fldCharType="separate"/>
      </w:r>
      <w:r>
        <w:t>57</w:t>
      </w:r>
      <w:r>
        <w:fldChar w:fldCharType="end"/>
      </w:r>
    </w:p>
    <w:p w14:paraId="6BAAB23C" w14:textId="1729EF42" w:rsidR="00E90EBC" w:rsidRDefault="00E90EBC">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_Toc67076905 \h </w:instrText>
      </w:r>
      <w:r>
        <w:fldChar w:fldCharType="separate"/>
      </w:r>
      <w:r>
        <w:t>58</w:t>
      </w:r>
      <w:r>
        <w:fldChar w:fldCharType="end"/>
      </w:r>
    </w:p>
    <w:p w14:paraId="0E84A741" w14:textId="25C54845" w:rsidR="00E90EBC" w:rsidRDefault="00E90EBC">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_Toc67076906 \h </w:instrText>
      </w:r>
      <w:r>
        <w:fldChar w:fldCharType="separate"/>
      </w:r>
      <w:r>
        <w:t>58</w:t>
      </w:r>
      <w:r>
        <w:fldChar w:fldCharType="end"/>
      </w:r>
    </w:p>
    <w:p w14:paraId="12111B0B" w14:textId="22654988" w:rsidR="00E90EBC" w:rsidRDefault="00E90EBC">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_Toc67076907 \h </w:instrText>
      </w:r>
      <w:r>
        <w:fldChar w:fldCharType="separate"/>
      </w:r>
      <w:r>
        <w:t>58</w:t>
      </w:r>
      <w:r>
        <w:fldChar w:fldCharType="end"/>
      </w:r>
    </w:p>
    <w:p w14:paraId="354731D7" w14:textId="679E44DD" w:rsidR="00E90EBC" w:rsidRDefault="00E90EBC">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_Toc67076908 \h </w:instrText>
      </w:r>
      <w:r>
        <w:fldChar w:fldCharType="separate"/>
      </w:r>
      <w:r>
        <w:t>58</w:t>
      </w:r>
      <w:r>
        <w:fldChar w:fldCharType="end"/>
      </w:r>
    </w:p>
    <w:p w14:paraId="074FCB78" w14:textId="11EF169E" w:rsidR="00E90EBC" w:rsidRDefault="00E90EBC">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_Toc67076909 \h </w:instrText>
      </w:r>
      <w:r>
        <w:fldChar w:fldCharType="separate"/>
      </w:r>
      <w:r>
        <w:t>58</w:t>
      </w:r>
      <w:r>
        <w:fldChar w:fldCharType="end"/>
      </w:r>
    </w:p>
    <w:p w14:paraId="1B3D5D37" w14:textId="101A5CC2" w:rsidR="00E90EBC" w:rsidRDefault="00E90EBC">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_Toc67076910 \h </w:instrText>
      </w:r>
      <w:r>
        <w:fldChar w:fldCharType="separate"/>
      </w:r>
      <w:r>
        <w:t>58</w:t>
      </w:r>
      <w:r>
        <w:fldChar w:fldCharType="end"/>
      </w:r>
    </w:p>
    <w:p w14:paraId="1C2DB750" w14:textId="10C8BE68" w:rsidR="00E90EBC" w:rsidRDefault="00E90EBC">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_Toc67076911 \h </w:instrText>
      </w:r>
      <w:r>
        <w:fldChar w:fldCharType="separate"/>
      </w:r>
      <w:r>
        <w:t>58</w:t>
      </w:r>
      <w:r>
        <w:fldChar w:fldCharType="end"/>
      </w:r>
    </w:p>
    <w:p w14:paraId="20DE319C" w14:textId="33562935" w:rsidR="00E90EBC" w:rsidRDefault="00E90EBC">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_Toc67076912 \h </w:instrText>
      </w:r>
      <w:r>
        <w:fldChar w:fldCharType="separate"/>
      </w:r>
      <w:r>
        <w:t>59</w:t>
      </w:r>
      <w:r>
        <w:fldChar w:fldCharType="end"/>
      </w:r>
    </w:p>
    <w:p w14:paraId="0721F455" w14:textId="4B78C328" w:rsidR="00E90EBC" w:rsidRDefault="00E90EBC">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_Toc67076913 \h </w:instrText>
      </w:r>
      <w:r>
        <w:fldChar w:fldCharType="separate"/>
      </w:r>
      <w:r>
        <w:t>59</w:t>
      </w:r>
      <w:r>
        <w:fldChar w:fldCharType="end"/>
      </w:r>
    </w:p>
    <w:p w14:paraId="3CA71F5F" w14:textId="79668DAE" w:rsidR="00E90EBC" w:rsidRDefault="00E90EBC">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_Toc67076914 \h </w:instrText>
      </w:r>
      <w:r>
        <w:fldChar w:fldCharType="separate"/>
      </w:r>
      <w:r>
        <w:t>59</w:t>
      </w:r>
      <w:r>
        <w:fldChar w:fldCharType="end"/>
      </w:r>
    </w:p>
    <w:p w14:paraId="726B45B7" w14:textId="2FBA4DF5" w:rsidR="00E90EBC" w:rsidRDefault="00E90EBC">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_Toc67076915 \h </w:instrText>
      </w:r>
      <w:r>
        <w:fldChar w:fldCharType="separate"/>
      </w:r>
      <w:r>
        <w:t>60</w:t>
      </w:r>
      <w:r>
        <w:fldChar w:fldCharType="end"/>
      </w:r>
    </w:p>
    <w:p w14:paraId="185E8541" w14:textId="1255D469" w:rsidR="00E90EBC" w:rsidRDefault="00E90EBC">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_Toc67076916 \h </w:instrText>
      </w:r>
      <w:r>
        <w:fldChar w:fldCharType="separate"/>
      </w:r>
      <w:r>
        <w:t>60</w:t>
      </w:r>
      <w:r>
        <w:fldChar w:fldCharType="end"/>
      </w:r>
    </w:p>
    <w:p w14:paraId="7D2AC72E" w14:textId="2F5E835B" w:rsidR="00E90EBC" w:rsidRDefault="00E90EB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_Toc67076917 \h </w:instrText>
      </w:r>
      <w:r>
        <w:fldChar w:fldCharType="separate"/>
      </w:r>
      <w:r>
        <w:t>60</w:t>
      </w:r>
      <w:r>
        <w:fldChar w:fldCharType="end"/>
      </w:r>
    </w:p>
    <w:p w14:paraId="6D28353B" w14:textId="40CED40B" w:rsidR="00E90EBC" w:rsidRDefault="00E90EB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_Toc67076918 \h </w:instrText>
      </w:r>
      <w:r>
        <w:fldChar w:fldCharType="separate"/>
      </w:r>
      <w:r>
        <w:t>61</w:t>
      </w:r>
      <w:r>
        <w:fldChar w:fldCharType="end"/>
      </w:r>
    </w:p>
    <w:p w14:paraId="3A8F0CA6" w14:textId="735B68BA" w:rsidR="00E90EBC" w:rsidRDefault="00E90EBC">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_Toc67076919 \h </w:instrText>
      </w:r>
      <w:r>
        <w:fldChar w:fldCharType="separate"/>
      </w:r>
      <w:r>
        <w:t>62</w:t>
      </w:r>
      <w:r>
        <w:fldChar w:fldCharType="end"/>
      </w:r>
    </w:p>
    <w:p w14:paraId="1CE50BA8" w14:textId="0CF03640" w:rsidR="00E90EBC" w:rsidRDefault="00E90EBC">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_Toc67076920 \h </w:instrText>
      </w:r>
      <w:r>
        <w:fldChar w:fldCharType="separate"/>
      </w:r>
      <w:r>
        <w:t>63</w:t>
      </w:r>
      <w:r>
        <w:fldChar w:fldCharType="end"/>
      </w:r>
    </w:p>
    <w:p w14:paraId="19FCED39" w14:textId="4F35C9C3" w:rsidR="00E90EBC" w:rsidRDefault="00E90EBC">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_Toc67076921 \h </w:instrText>
      </w:r>
      <w:r>
        <w:fldChar w:fldCharType="separate"/>
      </w:r>
      <w:r>
        <w:t>64</w:t>
      </w:r>
      <w:r>
        <w:fldChar w:fldCharType="end"/>
      </w:r>
    </w:p>
    <w:p w14:paraId="1725583C" w14:textId="2A5FA9A9" w:rsidR="00E90EBC" w:rsidRDefault="00E90EBC">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_Toc67076922 \h </w:instrText>
      </w:r>
      <w:r>
        <w:fldChar w:fldCharType="separate"/>
      </w:r>
      <w:r>
        <w:t>64</w:t>
      </w:r>
      <w:r>
        <w:fldChar w:fldCharType="end"/>
      </w:r>
    </w:p>
    <w:p w14:paraId="0EB6B5F0" w14:textId="3F24A0C8" w:rsidR="00E90EBC" w:rsidRDefault="00E90EBC">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_Toc67076923 \h </w:instrText>
      </w:r>
      <w:r>
        <w:fldChar w:fldCharType="separate"/>
      </w:r>
      <w:r>
        <w:t>65</w:t>
      </w:r>
      <w:r>
        <w:fldChar w:fldCharType="end"/>
      </w:r>
    </w:p>
    <w:p w14:paraId="126E7E40" w14:textId="22638AAC" w:rsidR="00E90EBC" w:rsidRDefault="00E90EBC">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_Toc67076924 \h </w:instrText>
      </w:r>
      <w:r>
        <w:fldChar w:fldCharType="separate"/>
      </w:r>
      <w:r>
        <w:t>65</w:t>
      </w:r>
      <w:r>
        <w:fldChar w:fldCharType="end"/>
      </w:r>
    </w:p>
    <w:p w14:paraId="33EE0A5C" w14:textId="7D1D7AE3" w:rsidR="00E90EBC" w:rsidRDefault="00E90EBC">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_Toc67076925 \h </w:instrText>
      </w:r>
      <w:r>
        <w:fldChar w:fldCharType="separate"/>
      </w:r>
      <w:r>
        <w:t>65</w:t>
      </w:r>
      <w:r>
        <w:fldChar w:fldCharType="end"/>
      </w:r>
    </w:p>
    <w:p w14:paraId="4E102C3C" w14:textId="22135655" w:rsidR="00E90EBC" w:rsidRDefault="00E90EBC">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_Toc67076926 \h </w:instrText>
      </w:r>
      <w:r>
        <w:fldChar w:fldCharType="separate"/>
      </w:r>
      <w:r>
        <w:t>65</w:t>
      </w:r>
      <w:r>
        <w:fldChar w:fldCharType="end"/>
      </w:r>
    </w:p>
    <w:p w14:paraId="5D7DD834" w14:textId="32238548" w:rsidR="00E90EBC" w:rsidRDefault="00E90EB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_Toc67076927 \h </w:instrText>
      </w:r>
      <w:r>
        <w:fldChar w:fldCharType="separate"/>
      </w:r>
      <w:r>
        <w:t>66</w:t>
      </w:r>
      <w:r>
        <w:fldChar w:fldCharType="end"/>
      </w:r>
    </w:p>
    <w:p w14:paraId="3FDC3E00" w14:textId="5F74049B" w:rsidR="00E90EBC" w:rsidRDefault="00E90EB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_Toc67076928 \h </w:instrText>
      </w:r>
      <w:r>
        <w:fldChar w:fldCharType="separate"/>
      </w:r>
      <w:r>
        <w:t>66</w:t>
      </w:r>
      <w:r>
        <w:fldChar w:fldCharType="end"/>
      </w:r>
    </w:p>
    <w:p w14:paraId="7F434A2E" w14:textId="6A1CBE54" w:rsidR="00E90EBC" w:rsidRDefault="00E90EB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_Toc67076929 \h </w:instrText>
      </w:r>
      <w:r>
        <w:fldChar w:fldCharType="separate"/>
      </w:r>
      <w:r>
        <w:t>69</w:t>
      </w:r>
      <w:r>
        <w:fldChar w:fldCharType="end"/>
      </w:r>
    </w:p>
    <w:p w14:paraId="5381D227" w14:textId="772079AA" w:rsidR="00E90EBC" w:rsidRDefault="00E90EB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_Toc67076930 \h </w:instrText>
      </w:r>
      <w:r>
        <w:fldChar w:fldCharType="separate"/>
      </w:r>
      <w:r>
        <w:t>77</w:t>
      </w:r>
      <w:r>
        <w:fldChar w:fldCharType="end"/>
      </w:r>
    </w:p>
    <w:p w14:paraId="3667FD5B" w14:textId="3753ADDE" w:rsidR="00E90EBC" w:rsidRDefault="00E90EB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_Toc67076931 \h </w:instrText>
      </w:r>
      <w:r>
        <w:fldChar w:fldCharType="separate"/>
      </w:r>
      <w:r>
        <w:t>77</w:t>
      </w:r>
      <w:r>
        <w:fldChar w:fldCharType="end"/>
      </w:r>
    </w:p>
    <w:p w14:paraId="4E6F6812" w14:textId="6C822255" w:rsidR="00E90EBC" w:rsidRDefault="00E90EB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_Toc67076932 \h </w:instrText>
      </w:r>
      <w:r>
        <w:fldChar w:fldCharType="separate"/>
      </w:r>
      <w:r>
        <w:t>78</w:t>
      </w:r>
      <w:r>
        <w:fldChar w:fldCharType="end"/>
      </w:r>
    </w:p>
    <w:p w14:paraId="22F8567A" w14:textId="6E7A30DF" w:rsidR="00E90EBC" w:rsidRDefault="00E90EBC">
      <w:pPr>
        <w:pStyle w:val="TOC3"/>
        <w:rPr>
          <w:rFonts w:asciiTheme="minorHAnsi" w:eastAsiaTheme="minorEastAsia" w:hAnsiTheme="minorHAnsi" w:cstheme="minorBidi"/>
          <w:sz w:val="22"/>
          <w:szCs w:val="22"/>
          <w:lang w:eastAsia="en-GB"/>
        </w:rPr>
      </w:pPr>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_Toc67076933 \h </w:instrText>
      </w:r>
      <w:r>
        <w:fldChar w:fldCharType="separate"/>
      </w:r>
      <w:r>
        <w:t>84</w:t>
      </w:r>
      <w:r>
        <w:fldChar w:fldCharType="end"/>
      </w:r>
    </w:p>
    <w:p w14:paraId="2C1A5B4A" w14:textId="17E8E276" w:rsidR="00E90EBC" w:rsidRDefault="00E90EB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_Toc67076934 \h </w:instrText>
      </w:r>
      <w:r>
        <w:fldChar w:fldCharType="separate"/>
      </w:r>
      <w:r>
        <w:t>86</w:t>
      </w:r>
      <w:r>
        <w:fldChar w:fldCharType="end"/>
      </w:r>
    </w:p>
    <w:p w14:paraId="0A2CFEFA" w14:textId="6CDABF96" w:rsidR="00E90EBC" w:rsidRDefault="00E90EB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_Toc67076935 \h </w:instrText>
      </w:r>
      <w:r>
        <w:fldChar w:fldCharType="separate"/>
      </w:r>
      <w:r>
        <w:t>89</w:t>
      </w:r>
      <w:r>
        <w:fldChar w:fldCharType="end"/>
      </w:r>
    </w:p>
    <w:p w14:paraId="7B3E6F2B" w14:textId="0CBCB2B6" w:rsidR="00E90EBC" w:rsidRDefault="00E90EB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_Toc67076936 \h </w:instrText>
      </w:r>
      <w:r>
        <w:fldChar w:fldCharType="separate"/>
      </w:r>
      <w:r>
        <w:t>89</w:t>
      </w:r>
      <w:r>
        <w:fldChar w:fldCharType="end"/>
      </w:r>
    </w:p>
    <w:p w14:paraId="253BC739" w14:textId="40B0398F" w:rsidR="00E90EBC" w:rsidRDefault="00E90EB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_Toc67076937 \h </w:instrText>
      </w:r>
      <w:r>
        <w:fldChar w:fldCharType="separate"/>
      </w:r>
      <w:r>
        <w:t>91</w:t>
      </w:r>
      <w:r>
        <w:fldChar w:fldCharType="end"/>
      </w:r>
    </w:p>
    <w:p w14:paraId="0156A044" w14:textId="3BDBE027" w:rsidR="00E90EBC" w:rsidRDefault="00E90EB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_Toc67076938 \h </w:instrText>
      </w:r>
      <w:r>
        <w:fldChar w:fldCharType="separate"/>
      </w:r>
      <w:r>
        <w:t>94</w:t>
      </w:r>
      <w:r>
        <w:fldChar w:fldCharType="end"/>
      </w:r>
    </w:p>
    <w:p w14:paraId="734EF9E9" w14:textId="4D65D6E5" w:rsidR="00E90EBC" w:rsidRDefault="00E90EBC">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_Toc67076939 \h </w:instrText>
      </w:r>
      <w:r>
        <w:fldChar w:fldCharType="separate"/>
      </w:r>
      <w:r>
        <w:t>94</w:t>
      </w:r>
      <w:r>
        <w:fldChar w:fldCharType="end"/>
      </w:r>
    </w:p>
    <w:p w14:paraId="37D65C1A" w14:textId="2832F453" w:rsidR="00E90EBC" w:rsidRDefault="00E90EBC">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_Toc67076940 \h </w:instrText>
      </w:r>
      <w:r>
        <w:fldChar w:fldCharType="separate"/>
      </w:r>
      <w:r>
        <w:t>94</w:t>
      </w:r>
      <w:r>
        <w:fldChar w:fldCharType="end"/>
      </w:r>
    </w:p>
    <w:p w14:paraId="35982B96" w14:textId="20BC431D" w:rsidR="00E90EBC" w:rsidRDefault="00E90EBC">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_Toc67076941 \h </w:instrText>
      </w:r>
      <w:r>
        <w:fldChar w:fldCharType="separate"/>
      </w:r>
      <w:r>
        <w:t>94</w:t>
      </w:r>
      <w:r>
        <w:fldChar w:fldCharType="end"/>
      </w:r>
    </w:p>
    <w:p w14:paraId="29CCE0AD" w14:textId="491C0126" w:rsidR="00E90EBC" w:rsidRDefault="00E90EBC">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_Toc67076942 \h </w:instrText>
      </w:r>
      <w:r>
        <w:fldChar w:fldCharType="separate"/>
      </w:r>
      <w:r>
        <w:t>95</w:t>
      </w:r>
      <w:r>
        <w:fldChar w:fldCharType="end"/>
      </w:r>
    </w:p>
    <w:p w14:paraId="33D415C1" w14:textId="29A511E9" w:rsidR="00E90EBC" w:rsidRDefault="00E90EBC">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_Toc67076943 \h </w:instrText>
      </w:r>
      <w:r>
        <w:fldChar w:fldCharType="separate"/>
      </w:r>
      <w:r>
        <w:t>95</w:t>
      </w:r>
      <w:r>
        <w:fldChar w:fldCharType="end"/>
      </w:r>
    </w:p>
    <w:p w14:paraId="6A535CD6" w14:textId="2C65CA99" w:rsidR="00E90EBC" w:rsidRDefault="00E90EB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_Toc67076944 \h </w:instrText>
      </w:r>
      <w:r>
        <w:fldChar w:fldCharType="separate"/>
      </w:r>
      <w:r>
        <w:t>95</w:t>
      </w:r>
      <w:r>
        <w:fldChar w:fldCharType="end"/>
      </w:r>
    </w:p>
    <w:p w14:paraId="1B1D61C6" w14:textId="59487E7B" w:rsidR="00E90EBC" w:rsidRDefault="00E90EBC">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_Toc67076945 \h </w:instrText>
      </w:r>
      <w:r>
        <w:fldChar w:fldCharType="separate"/>
      </w:r>
      <w:r>
        <w:t>95</w:t>
      </w:r>
      <w:r>
        <w:fldChar w:fldCharType="end"/>
      </w:r>
    </w:p>
    <w:p w14:paraId="513CAF36" w14:textId="1494EFFA" w:rsidR="00E90EBC" w:rsidRDefault="00E90EBC">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_Toc67076946 \h </w:instrText>
      </w:r>
      <w:r>
        <w:fldChar w:fldCharType="separate"/>
      </w:r>
      <w:r>
        <w:t>95</w:t>
      </w:r>
      <w:r>
        <w:fldChar w:fldCharType="end"/>
      </w:r>
    </w:p>
    <w:p w14:paraId="201A92FF" w14:textId="14BE59DF" w:rsidR="00E90EBC" w:rsidRDefault="00E90EB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_Toc67076947 \h </w:instrText>
      </w:r>
      <w:r>
        <w:fldChar w:fldCharType="separate"/>
      </w:r>
      <w:r>
        <w:t>96</w:t>
      </w:r>
      <w:r>
        <w:fldChar w:fldCharType="end"/>
      </w:r>
    </w:p>
    <w:p w14:paraId="3685F516" w14:textId="10EC07A0" w:rsidR="00E90EBC" w:rsidRDefault="00E90EB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_Toc67076948 \h </w:instrText>
      </w:r>
      <w:r>
        <w:fldChar w:fldCharType="separate"/>
      </w:r>
      <w:r>
        <w:t>96</w:t>
      </w:r>
      <w:r>
        <w:fldChar w:fldCharType="end"/>
      </w:r>
    </w:p>
    <w:p w14:paraId="4C182C86" w14:textId="4CCA99B5" w:rsidR="00E90EBC" w:rsidRDefault="00E90EB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_Toc67076949 \h </w:instrText>
      </w:r>
      <w:r>
        <w:fldChar w:fldCharType="separate"/>
      </w:r>
      <w:r>
        <w:t>96</w:t>
      </w:r>
      <w:r>
        <w:fldChar w:fldCharType="end"/>
      </w:r>
    </w:p>
    <w:p w14:paraId="56710139" w14:textId="42ABF6C6" w:rsidR="00E90EBC" w:rsidRDefault="00E90EB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_Toc67076950 \h </w:instrText>
      </w:r>
      <w:r>
        <w:fldChar w:fldCharType="separate"/>
      </w:r>
      <w:r>
        <w:t>96</w:t>
      </w:r>
      <w:r>
        <w:fldChar w:fldCharType="end"/>
      </w:r>
    </w:p>
    <w:p w14:paraId="4848BACD" w14:textId="07F97551" w:rsidR="00E90EBC" w:rsidRDefault="00E90EBC">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_Toc67076951 \h </w:instrText>
      </w:r>
      <w:r>
        <w:fldChar w:fldCharType="separate"/>
      </w:r>
      <w:r>
        <w:t>96</w:t>
      </w:r>
      <w:r>
        <w:fldChar w:fldCharType="end"/>
      </w:r>
    </w:p>
    <w:p w14:paraId="2933352C" w14:textId="232AF007" w:rsidR="00E90EBC" w:rsidRDefault="00E90EBC">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_Toc67076952 \h </w:instrText>
      </w:r>
      <w:r>
        <w:fldChar w:fldCharType="separate"/>
      </w:r>
      <w:r>
        <w:t>97</w:t>
      </w:r>
      <w:r>
        <w:fldChar w:fldCharType="end"/>
      </w:r>
    </w:p>
    <w:p w14:paraId="2C8BA5A3" w14:textId="39677FAC" w:rsidR="00E90EBC" w:rsidRDefault="00E90EBC">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_Toc67076953 \h </w:instrText>
      </w:r>
      <w:r>
        <w:fldChar w:fldCharType="separate"/>
      </w:r>
      <w:r>
        <w:t>97</w:t>
      </w:r>
      <w:r>
        <w:fldChar w:fldCharType="end"/>
      </w:r>
    </w:p>
    <w:p w14:paraId="045E3117" w14:textId="174BC04D"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_Toc67076954 \h </w:instrText>
      </w:r>
      <w:r>
        <w:fldChar w:fldCharType="separate"/>
      </w:r>
      <w:r>
        <w:t>97</w:t>
      </w:r>
      <w:r>
        <w:fldChar w:fldCharType="end"/>
      </w:r>
    </w:p>
    <w:p w14:paraId="2C8DEEC9" w14:textId="3E5CC943" w:rsidR="00E90EBC" w:rsidRDefault="00E90EBC">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_Toc67076955 \h </w:instrText>
      </w:r>
      <w:r>
        <w:fldChar w:fldCharType="separate"/>
      </w:r>
      <w:r>
        <w:t>97</w:t>
      </w:r>
      <w:r>
        <w:fldChar w:fldCharType="end"/>
      </w:r>
    </w:p>
    <w:p w14:paraId="5C0E6E08" w14:textId="0F0F296C" w:rsidR="00E90EBC" w:rsidRDefault="00E90EBC">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_Toc67076956 \h </w:instrText>
      </w:r>
      <w:r>
        <w:fldChar w:fldCharType="separate"/>
      </w:r>
      <w:r>
        <w:t>97</w:t>
      </w:r>
      <w:r>
        <w:fldChar w:fldCharType="end"/>
      </w:r>
    </w:p>
    <w:p w14:paraId="30A02104" w14:textId="73B2AAD4"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_Toc67076957 \h </w:instrText>
      </w:r>
      <w:r>
        <w:fldChar w:fldCharType="separate"/>
      </w:r>
      <w:r>
        <w:t>98</w:t>
      </w:r>
      <w:r>
        <w:fldChar w:fldCharType="end"/>
      </w:r>
    </w:p>
    <w:p w14:paraId="0A1F76D1" w14:textId="0D56751C" w:rsidR="00E90EBC" w:rsidRDefault="00E90EB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_Toc67076958 \h </w:instrText>
      </w:r>
      <w:r>
        <w:fldChar w:fldCharType="separate"/>
      </w:r>
      <w:r>
        <w:t>98</w:t>
      </w:r>
      <w:r>
        <w:fldChar w:fldCharType="end"/>
      </w:r>
    </w:p>
    <w:p w14:paraId="741DD3AA" w14:textId="5221587C" w:rsidR="00E90EBC" w:rsidRDefault="00E90EBC">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_Toc67076959 \h </w:instrText>
      </w:r>
      <w:r>
        <w:fldChar w:fldCharType="separate"/>
      </w:r>
      <w:r>
        <w:t>98</w:t>
      </w:r>
      <w:r>
        <w:fldChar w:fldCharType="end"/>
      </w:r>
    </w:p>
    <w:p w14:paraId="374E1340" w14:textId="37DE9978" w:rsidR="00E90EBC" w:rsidRDefault="00E90EBC">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_Toc67076960 \h </w:instrText>
      </w:r>
      <w:r>
        <w:fldChar w:fldCharType="separate"/>
      </w:r>
      <w:r>
        <w:t>98</w:t>
      </w:r>
      <w:r>
        <w:fldChar w:fldCharType="end"/>
      </w:r>
    </w:p>
    <w:p w14:paraId="494546B5" w14:textId="3C7E8EEB" w:rsidR="00E90EBC" w:rsidRDefault="00E90EBC">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_Toc67076961 \h </w:instrText>
      </w:r>
      <w:r>
        <w:fldChar w:fldCharType="separate"/>
      </w:r>
      <w:r>
        <w:t>98</w:t>
      </w:r>
      <w:r>
        <w:fldChar w:fldCharType="end"/>
      </w:r>
    </w:p>
    <w:p w14:paraId="01B65A09" w14:textId="46158B9F"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_Toc67076962 \h </w:instrText>
      </w:r>
      <w:r>
        <w:fldChar w:fldCharType="separate"/>
      </w:r>
      <w:r>
        <w:t>98</w:t>
      </w:r>
      <w:r>
        <w:fldChar w:fldCharType="end"/>
      </w:r>
    </w:p>
    <w:p w14:paraId="4BA8BB4C" w14:textId="7E19B387" w:rsidR="00E90EBC" w:rsidRDefault="00E90EBC">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_Toc67076963 \h </w:instrText>
      </w:r>
      <w:r>
        <w:fldChar w:fldCharType="separate"/>
      </w:r>
      <w:r>
        <w:t>98</w:t>
      </w:r>
      <w:r>
        <w:fldChar w:fldCharType="end"/>
      </w:r>
    </w:p>
    <w:p w14:paraId="23263D03" w14:textId="5CFEB50C" w:rsidR="00E90EBC" w:rsidRDefault="00E90EBC">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_Toc67076964 \h </w:instrText>
      </w:r>
      <w:r>
        <w:fldChar w:fldCharType="separate"/>
      </w:r>
      <w:r>
        <w:t>99</w:t>
      </w:r>
      <w:r>
        <w:fldChar w:fldCharType="end"/>
      </w:r>
    </w:p>
    <w:p w14:paraId="0CFF63E0" w14:textId="5778522B"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_Toc67076965 \h </w:instrText>
      </w:r>
      <w:r>
        <w:fldChar w:fldCharType="separate"/>
      </w:r>
      <w:r>
        <w:t>99</w:t>
      </w:r>
      <w:r>
        <w:fldChar w:fldCharType="end"/>
      </w:r>
    </w:p>
    <w:p w14:paraId="3CA73C4D" w14:textId="4687DBBC" w:rsidR="00E90EBC" w:rsidRDefault="00E90EB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_Toc67076966 \h </w:instrText>
      </w:r>
      <w:r>
        <w:fldChar w:fldCharType="separate"/>
      </w:r>
      <w:r>
        <w:t>99</w:t>
      </w:r>
      <w:r>
        <w:fldChar w:fldCharType="end"/>
      </w:r>
    </w:p>
    <w:p w14:paraId="76C12B17" w14:textId="0CCD4F8B" w:rsidR="00E90EBC" w:rsidRDefault="00E90EB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_Toc67076967 \h </w:instrText>
      </w:r>
      <w:r>
        <w:fldChar w:fldCharType="separate"/>
      </w:r>
      <w:r>
        <w:t>99</w:t>
      </w:r>
      <w:r>
        <w:fldChar w:fldCharType="end"/>
      </w:r>
    </w:p>
    <w:p w14:paraId="6B9EF861" w14:textId="3657778F" w:rsidR="00E90EBC" w:rsidRDefault="00E90EB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_Toc67076968 \h </w:instrText>
      </w:r>
      <w:r>
        <w:fldChar w:fldCharType="separate"/>
      </w:r>
      <w:r>
        <w:t>99</w:t>
      </w:r>
      <w:r>
        <w:fldChar w:fldCharType="end"/>
      </w:r>
    </w:p>
    <w:p w14:paraId="4CAB9826" w14:textId="01C5A28B" w:rsidR="00E90EBC" w:rsidRDefault="00E90EBC">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_Toc67076969 \h </w:instrText>
      </w:r>
      <w:r>
        <w:fldChar w:fldCharType="separate"/>
      </w:r>
      <w:r>
        <w:t>99</w:t>
      </w:r>
      <w:r>
        <w:fldChar w:fldCharType="end"/>
      </w:r>
    </w:p>
    <w:p w14:paraId="6DF8CDD5" w14:textId="6480B6CB" w:rsidR="00E90EBC" w:rsidRDefault="00E90EBC">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_Toc67076970 \h </w:instrText>
      </w:r>
      <w:r>
        <w:fldChar w:fldCharType="separate"/>
      </w:r>
      <w:r>
        <w:t>99</w:t>
      </w:r>
      <w:r>
        <w:fldChar w:fldCharType="end"/>
      </w:r>
    </w:p>
    <w:p w14:paraId="7CFD5106" w14:textId="31D920DF" w:rsidR="00E90EBC" w:rsidRDefault="00E90EBC">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_Toc67076971 \h </w:instrText>
      </w:r>
      <w:r>
        <w:fldChar w:fldCharType="separate"/>
      </w:r>
      <w:r>
        <w:t>100</w:t>
      </w:r>
      <w:r>
        <w:fldChar w:fldCharType="end"/>
      </w:r>
    </w:p>
    <w:p w14:paraId="1D1A3BB5" w14:textId="28AF8326"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_Toc67076972 \h </w:instrText>
      </w:r>
      <w:r>
        <w:fldChar w:fldCharType="separate"/>
      </w:r>
      <w:r>
        <w:t>100</w:t>
      </w:r>
      <w:r>
        <w:fldChar w:fldCharType="end"/>
      </w:r>
    </w:p>
    <w:p w14:paraId="12715138" w14:textId="1CD2ED81" w:rsidR="00E90EBC" w:rsidRDefault="00E90EBC">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_Toc67076973 \h </w:instrText>
      </w:r>
      <w:r>
        <w:fldChar w:fldCharType="separate"/>
      </w:r>
      <w:r>
        <w:t>100</w:t>
      </w:r>
      <w:r>
        <w:fldChar w:fldCharType="end"/>
      </w:r>
    </w:p>
    <w:p w14:paraId="2045893E" w14:textId="7B25A5F2" w:rsidR="00E90EBC" w:rsidRDefault="00E90EBC">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_Toc67076974 \h </w:instrText>
      </w:r>
      <w:r>
        <w:fldChar w:fldCharType="separate"/>
      </w:r>
      <w:r>
        <w:t>100</w:t>
      </w:r>
      <w:r>
        <w:fldChar w:fldCharType="end"/>
      </w:r>
    </w:p>
    <w:p w14:paraId="26AED655" w14:textId="40FF9E35"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_Toc67076975 \h </w:instrText>
      </w:r>
      <w:r>
        <w:fldChar w:fldCharType="separate"/>
      </w:r>
      <w:r>
        <w:t>101</w:t>
      </w:r>
      <w:r>
        <w:fldChar w:fldCharType="end"/>
      </w:r>
    </w:p>
    <w:p w14:paraId="1C61474F" w14:textId="523E3D01" w:rsidR="00E90EBC" w:rsidRDefault="00E90EB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_Toc67076976 \h </w:instrText>
      </w:r>
      <w:r>
        <w:fldChar w:fldCharType="separate"/>
      </w:r>
      <w:r>
        <w:t>101</w:t>
      </w:r>
      <w:r>
        <w:fldChar w:fldCharType="end"/>
      </w:r>
    </w:p>
    <w:p w14:paraId="5AF95FAA" w14:textId="1FC1A324" w:rsidR="00E90EBC" w:rsidRDefault="00E90EBC">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_Toc67076977 \h </w:instrText>
      </w:r>
      <w:r>
        <w:fldChar w:fldCharType="separate"/>
      </w:r>
      <w:r>
        <w:t>101</w:t>
      </w:r>
      <w:r>
        <w:fldChar w:fldCharType="end"/>
      </w:r>
    </w:p>
    <w:p w14:paraId="2BD7DEEA" w14:textId="74EE3E84" w:rsidR="00E90EBC" w:rsidRDefault="00E90EBC">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_Toc67076978 \h </w:instrText>
      </w:r>
      <w:r>
        <w:fldChar w:fldCharType="separate"/>
      </w:r>
      <w:r>
        <w:t>101</w:t>
      </w:r>
      <w:r>
        <w:fldChar w:fldCharType="end"/>
      </w:r>
    </w:p>
    <w:p w14:paraId="138F8EE7" w14:textId="61A2D6E1" w:rsidR="00E90EBC" w:rsidRDefault="00E90EBC">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_Toc67076979 \h </w:instrText>
      </w:r>
      <w:r>
        <w:fldChar w:fldCharType="separate"/>
      </w:r>
      <w:r>
        <w:t>101</w:t>
      </w:r>
      <w:r>
        <w:fldChar w:fldCharType="end"/>
      </w:r>
    </w:p>
    <w:p w14:paraId="0569E9DF" w14:textId="4C0E462B"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_Toc67076980 \h </w:instrText>
      </w:r>
      <w:r>
        <w:fldChar w:fldCharType="separate"/>
      </w:r>
      <w:r>
        <w:t>102</w:t>
      </w:r>
      <w:r>
        <w:fldChar w:fldCharType="end"/>
      </w:r>
    </w:p>
    <w:p w14:paraId="4B3DBB18" w14:textId="5C1A89A7" w:rsidR="00E90EBC" w:rsidRDefault="00E90EBC">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_Toc67076981 \h </w:instrText>
      </w:r>
      <w:r>
        <w:fldChar w:fldCharType="separate"/>
      </w:r>
      <w:r>
        <w:t>102</w:t>
      </w:r>
      <w:r>
        <w:fldChar w:fldCharType="end"/>
      </w:r>
    </w:p>
    <w:p w14:paraId="1A3F7292" w14:textId="346FDA86" w:rsidR="00E90EBC" w:rsidRDefault="00E90EBC">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_Toc67076982 \h </w:instrText>
      </w:r>
      <w:r>
        <w:fldChar w:fldCharType="separate"/>
      </w:r>
      <w:r>
        <w:t>102</w:t>
      </w:r>
      <w:r>
        <w:fldChar w:fldCharType="end"/>
      </w:r>
    </w:p>
    <w:p w14:paraId="0F1AFF44" w14:textId="3AD65569"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_Toc67076983 \h </w:instrText>
      </w:r>
      <w:r>
        <w:fldChar w:fldCharType="separate"/>
      </w:r>
      <w:r>
        <w:t>102</w:t>
      </w:r>
      <w:r>
        <w:fldChar w:fldCharType="end"/>
      </w:r>
    </w:p>
    <w:p w14:paraId="19BF9E56" w14:textId="209F333E" w:rsidR="00E90EBC" w:rsidRDefault="00E90EB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_Toc67076984 \h </w:instrText>
      </w:r>
      <w:r>
        <w:fldChar w:fldCharType="separate"/>
      </w:r>
      <w:r>
        <w:t>103</w:t>
      </w:r>
      <w:r>
        <w:fldChar w:fldCharType="end"/>
      </w:r>
    </w:p>
    <w:p w14:paraId="6729F96B" w14:textId="2F27FD55" w:rsidR="00E90EBC" w:rsidRDefault="00E90EBC">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_Toc67076985 \h </w:instrText>
      </w:r>
      <w:r>
        <w:fldChar w:fldCharType="separate"/>
      </w:r>
      <w:r>
        <w:t>103</w:t>
      </w:r>
      <w:r>
        <w:fldChar w:fldCharType="end"/>
      </w:r>
    </w:p>
    <w:p w14:paraId="50527635" w14:textId="605CD88F" w:rsidR="00E90EBC" w:rsidRDefault="00E90EBC">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_Toc67076986 \h </w:instrText>
      </w:r>
      <w:r>
        <w:fldChar w:fldCharType="separate"/>
      </w:r>
      <w:r>
        <w:t>103</w:t>
      </w:r>
      <w:r>
        <w:fldChar w:fldCharType="end"/>
      </w:r>
    </w:p>
    <w:p w14:paraId="068D9E28" w14:textId="6076CC89" w:rsidR="00E90EBC" w:rsidRDefault="00E90EBC">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_Toc67076987 \h </w:instrText>
      </w:r>
      <w:r>
        <w:fldChar w:fldCharType="separate"/>
      </w:r>
      <w:r>
        <w:t>103</w:t>
      </w:r>
      <w:r>
        <w:fldChar w:fldCharType="end"/>
      </w:r>
    </w:p>
    <w:p w14:paraId="01F92247" w14:textId="714A8B8B"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_Toc67076988 \h </w:instrText>
      </w:r>
      <w:r>
        <w:fldChar w:fldCharType="separate"/>
      </w:r>
      <w:r>
        <w:t>103</w:t>
      </w:r>
      <w:r>
        <w:fldChar w:fldCharType="end"/>
      </w:r>
    </w:p>
    <w:p w14:paraId="4DA4A4AE" w14:textId="51E74E4F" w:rsidR="00E90EBC" w:rsidRDefault="00E90EBC">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_Toc67076989 \h </w:instrText>
      </w:r>
      <w:r>
        <w:fldChar w:fldCharType="separate"/>
      </w:r>
      <w:r>
        <w:t>103</w:t>
      </w:r>
      <w:r>
        <w:fldChar w:fldCharType="end"/>
      </w:r>
    </w:p>
    <w:p w14:paraId="404E8B78" w14:textId="12B9E2A4" w:rsidR="00E90EBC" w:rsidRDefault="00E90EBC">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_Toc67076990 \h </w:instrText>
      </w:r>
      <w:r>
        <w:fldChar w:fldCharType="separate"/>
      </w:r>
      <w:r>
        <w:t>104</w:t>
      </w:r>
      <w:r>
        <w:fldChar w:fldCharType="end"/>
      </w:r>
    </w:p>
    <w:p w14:paraId="2049466C" w14:textId="2587C8DC"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_Toc67076991 \h </w:instrText>
      </w:r>
      <w:r>
        <w:fldChar w:fldCharType="separate"/>
      </w:r>
      <w:r>
        <w:t>105</w:t>
      </w:r>
      <w:r>
        <w:fldChar w:fldCharType="end"/>
      </w:r>
    </w:p>
    <w:p w14:paraId="361F702E" w14:textId="58B07358" w:rsidR="00E90EBC" w:rsidRDefault="00E90EBC">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_Toc67076992 \h </w:instrText>
      </w:r>
      <w:r>
        <w:fldChar w:fldCharType="separate"/>
      </w:r>
      <w:r>
        <w:t>105</w:t>
      </w:r>
      <w:r>
        <w:fldChar w:fldCharType="end"/>
      </w:r>
    </w:p>
    <w:p w14:paraId="6F1F7178" w14:textId="39EAB662" w:rsidR="00E90EBC" w:rsidRDefault="00E90EBC">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_Toc67076993 \h </w:instrText>
      </w:r>
      <w:r>
        <w:fldChar w:fldCharType="separate"/>
      </w:r>
      <w:r>
        <w:t>105</w:t>
      </w:r>
      <w:r>
        <w:fldChar w:fldCharType="end"/>
      </w:r>
    </w:p>
    <w:p w14:paraId="245103DA" w14:textId="153BF07A" w:rsidR="00E90EBC" w:rsidRDefault="00E90EBC">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_Toc67076994 \h </w:instrText>
      </w:r>
      <w:r>
        <w:fldChar w:fldCharType="separate"/>
      </w:r>
      <w:r>
        <w:t>106</w:t>
      </w:r>
      <w:r>
        <w:fldChar w:fldCharType="end"/>
      </w:r>
    </w:p>
    <w:p w14:paraId="530D9464" w14:textId="073598D2" w:rsidR="00E90EBC" w:rsidRDefault="00E90EB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_Toc67076995 \h </w:instrText>
      </w:r>
      <w:r>
        <w:fldChar w:fldCharType="separate"/>
      </w:r>
      <w:r>
        <w:t>106</w:t>
      </w:r>
      <w:r>
        <w:fldChar w:fldCharType="end"/>
      </w:r>
    </w:p>
    <w:p w14:paraId="4B02A422" w14:textId="58CCF08B" w:rsidR="00E90EBC" w:rsidRDefault="00E90EBC">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_Toc67076996 \h </w:instrText>
      </w:r>
      <w:r>
        <w:fldChar w:fldCharType="separate"/>
      </w:r>
      <w:r>
        <w:t>106</w:t>
      </w:r>
      <w:r>
        <w:fldChar w:fldCharType="end"/>
      </w:r>
    </w:p>
    <w:p w14:paraId="3F5F8418" w14:textId="27940D43" w:rsidR="00E90EBC" w:rsidRDefault="00E90EBC">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_Toc67076997 \h </w:instrText>
      </w:r>
      <w:r>
        <w:fldChar w:fldCharType="separate"/>
      </w:r>
      <w:r>
        <w:t>107</w:t>
      </w:r>
      <w:r>
        <w:fldChar w:fldCharType="end"/>
      </w:r>
    </w:p>
    <w:p w14:paraId="4E5B5B18" w14:textId="35CF3B60" w:rsidR="00E90EBC" w:rsidRDefault="00E90EBC">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_Toc67076998 \h </w:instrText>
      </w:r>
      <w:r>
        <w:fldChar w:fldCharType="separate"/>
      </w:r>
      <w:r>
        <w:t>107</w:t>
      </w:r>
      <w:r>
        <w:fldChar w:fldCharType="end"/>
      </w:r>
    </w:p>
    <w:p w14:paraId="21C28169" w14:textId="496FF96A"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_Toc67076999 \h </w:instrText>
      </w:r>
      <w:r>
        <w:fldChar w:fldCharType="separate"/>
      </w:r>
      <w:r>
        <w:t>107</w:t>
      </w:r>
      <w:r>
        <w:fldChar w:fldCharType="end"/>
      </w:r>
    </w:p>
    <w:p w14:paraId="3DEB5CE1" w14:textId="115D2601" w:rsidR="00E90EBC" w:rsidRDefault="00E90EBC">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_Toc67077000 \h </w:instrText>
      </w:r>
      <w:r>
        <w:fldChar w:fldCharType="separate"/>
      </w:r>
      <w:r>
        <w:t>107</w:t>
      </w:r>
      <w:r>
        <w:fldChar w:fldCharType="end"/>
      </w:r>
    </w:p>
    <w:p w14:paraId="09570560" w14:textId="1ED874E4" w:rsidR="00E90EBC" w:rsidRDefault="00E90EBC">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_Toc67077001 \h </w:instrText>
      </w:r>
      <w:r>
        <w:fldChar w:fldCharType="separate"/>
      </w:r>
      <w:r>
        <w:t>107</w:t>
      </w:r>
      <w:r>
        <w:fldChar w:fldCharType="end"/>
      </w:r>
    </w:p>
    <w:p w14:paraId="6A75DAFC" w14:textId="3512CF1A"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_Toc67077002 \h </w:instrText>
      </w:r>
      <w:r>
        <w:fldChar w:fldCharType="separate"/>
      </w:r>
      <w:r>
        <w:t>108</w:t>
      </w:r>
      <w:r>
        <w:fldChar w:fldCharType="end"/>
      </w:r>
    </w:p>
    <w:p w14:paraId="465EEEB5" w14:textId="1B2CC0FD" w:rsidR="00E90EBC" w:rsidRDefault="00E90EB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_Toc67077003 \h </w:instrText>
      </w:r>
      <w:r>
        <w:fldChar w:fldCharType="separate"/>
      </w:r>
      <w:r>
        <w:t>108</w:t>
      </w:r>
      <w:r>
        <w:fldChar w:fldCharType="end"/>
      </w:r>
    </w:p>
    <w:p w14:paraId="42F86494" w14:textId="49CF048C" w:rsidR="00E90EBC" w:rsidRDefault="00E90EBC">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_Toc67077004 \h </w:instrText>
      </w:r>
      <w:r>
        <w:fldChar w:fldCharType="separate"/>
      </w:r>
      <w:r>
        <w:t>108</w:t>
      </w:r>
      <w:r>
        <w:fldChar w:fldCharType="end"/>
      </w:r>
    </w:p>
    <w:p w14:paraId="4E375EE7" w14:textId="1B35290D" w:rsidR="00E90EBC" w:rsidRDefault="00E90EBC">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_Toc67077005 \h </w:instrText>
      </w:r>
      <w:r>
        <w:fldChar w:fldCharType="separate"/>
      </w:r>
      <w:r>
        <w:t>108</w:t>
      </w:r>
      <w:r>
        <w:fldChar w:fldCharType="end"/>
      </w:r>
    </w:p>
    <w:p w14:paraId="3D40954A" w14:textId="4A529D16"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_Toc67077006 \h </w:instrText>
      </w:r>
      <w:r>
        <w:fldChar w:fldCharType="separate"/>
      </w:r>
      <w:r>
        <w:t>108</w:t>
      </w:r>
      <w:r>
        <w:fldChar w:fldCharType="end"/>
      </w:r>
    </w:p>
    <w:p w14:paraId="71AC1BC2" w14:textId="165AB4DA" w:rsidR="00E90EBC" w:rsidRDefault="00E90EB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_Toc67077007 \h </w:instrText>
      </w:r>
      <w:r>
        <w:fldChar w:fldCharType="separate"/>
      </w:r>
      <w:r>
        <w:t>108</w:t>
      </w:r>
      <w:r>
        <w:fldChar w:fldCharType="end"/>
      </w:r>
    </w:p>
    <w:p w14:paraId="72B1E68C" w14:textId="0D12ED8D" w:rsidR="00E90EBC" w:rsidRDefault="00E90EB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_Toc67077008 \h </w:instrText>
      </w:r>
      <w:r>
        <w:fldChar w:fldCharType="separate"/>
      </w:r>
      <w:r>
        <w:t>108</w:t>
      </w:r>
      <w:r>
        <w:fldChar w:fldCharType="end"/>
      </w:r>
    </w:p>
    <w:p w14:paraId="2DE6797A" w14:textId="11E0F280" w:rsidR="00E90EBC" w:rsidRDefault="00E90EB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_Toc67077009 \h </w:instrText>
      </w:r>
      <w:r>
        <w:fldChar w:fldCharType="separate"/>
      </w:r>
      <w:r>
        <w:t>109</w:t>
      </w:r>
      <w:r>
        <w:fldChar w:fldCharType="end"/>
      </w:r>
    </w:p>
    <w:p w14:paraId="7DCF1775" w14:textId="5AEE3A82" w:rsidR="00E90EBC" w:rsidRDefault="00E90EBC">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_Toc67077010 \h </w:instrText>
      </w:r>
      <w:r>
        <w:fldChar w:fldCharType="separate"/>
      </w:r>
      <w:r>
        <w:t>109</w:t>
      </w:r>
      <w:r>
        <w:fldChar w:fldCharType="end"/>
      </w:r>
    </w:p>
    <w:p w14:paraId="0CC3D10D" w14:textId="7F4DAEE6" w:rsidR="00E90EBC" w:rsidRDefault="00E90EBC">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_Toc67077011 \h </w:instrText>
      </w:r>
      <w:r>
        <w:fldChar w:fldCharType="separate"/>
      </w:r>
      <w:r>
        <w:t>109</w:t>
      </w:r>
      <w:r>
        <w:fldChar w:fldCharType="end"/>
      </w:r>
    </w:p>
    <w:p w14:paraId="4F37A8C7" w14:textId="486C1D60" w:rsidR="00E90EBC" w:rsidRDefault="00E90EBC">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_Toc67077012 \h </w:instrText>
      </w:r>
      <w:r>
        <w:fldChar w:fldCharType="separate"/>
      </w:r>
      <w:r>
        <w:t>109</w:t>
      </w:r>
      <w:r>
        <w:fldChar w:fldCharType="end"/>
      </w:r>
    </w:p>
    <w:p w14:paraId="2552B7F5" w14:textId="1FE7FE1A"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_Toc67077013 \h </w:instrText>
      </w:r>
      <w:r>
        <w:fldChar w:fldCharType="separate"/>
      </w:r>
      <w:r>
        <w:t>109</w:t>
      </w:r>
      <w:r>
        <w:fldChar w:fldCharType="end"/>
      </w:r>
    </w:p>
    <w:p w14:paraId="7167E76D" w14:textId="1D55A2C9" w:rsidR="00E90EBC" w:rsidRDefault="00E90EBC">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_Toc67077014 \h </w:instrText>
      </w:r>
      <w:r>
        <w:fldChar w:fldCharType="separate"/>
      </w:r>
      <w:r>
        <w:t>109</w:t>
      </w:r>
      <w:r>
        <w:fldChar w:fldCharType="end"/>
      </w:r>
    </w:p>
    <w:p w14:paraId="3A262DFE" w14:textId="4ED8BFBD" w:rsidR="00E90EBC" w:rsidRDefault="00E90EBC">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_Toc67077015 \h </w:instrText>
      </w:r>
      <w:r>
        <w:fldChar w:fldCharType="separate"/>
      </w:r>
      <w:r>
        <w:t>109</w:t>
      </w:r>
      <w:r>
        <w:fldChar w:fldCharType="end"/>
      </w:r>
    </w:p>
    <w:p w14:paraId="65BF4A9A" w14:textId="57C3F506"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_Toc67077016 \h </w:instrText>
      </w:r>
      <w:r>
        <w:fldChar w:fldCharType="separate"/>
      </w:r>
      <w:r>
        <w:t>110</w:t>
      </w:r>
      <w:r>
        <w:fldChar w:fldCharType="end"/>
      </w:r>
    </w:p>
    <w:p w14:paraId="769DF445" w14:textId="1AE3CBEB" w:rsidR="00E90EBC" w:rsidRDefault="00E90EB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_Toc67077017 \h </w:instrText>
      </w:r>
      <w:r>
        <w:fldChar w:fldCharType="separate"/>
      </w:r>
      <w:r>
        <w:t>110</w:t>
      </w:r>
      <w:r>
        <w:fldChar w:fldCharType="end"/>
      </w:r>
    </w:p>
    <w:p w14:paraId="24B104B6" w14:textId="60FF3DC3" w:rsidR="00E90EBC" w:rsidRDefault="00E90EBC">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_Toc67077018 \h </w:instrText>
      </w:r>
      <w:r>
        <w:fldChar w:fldCharType="separate"/>
      </w:r>
      <w:r>
        <w:t>110</w:t>
      </w:r>
      <w:r>
        <w:fldChar w:fldCharType="end"/>
      </w:r>
    </w:p>
    <w:p w14:paraId="360E8785" w14:textId="10E7D3F5" w:rsidR="00E90EBC" w:rsidRDefault="00E90EBC">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_Toc67077019 \h </w:instrText>
      </w:r>
      <w:r>
        <w:fldChar w:fldCharType="separate"/>
      </w:r>
      <w:r>
        <w:t>111</w:t>
      </w:r>
      <w:r>
        <w:fldChar w:fldCharType="end"/>
      </w:r>
    </w:p>
    <w:p w14:paraId="6671C524" w14:textId="250A33AC" w:rsidR="00E90EBC" w:rsidRDefault="00E90EBC">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_Toc67077020 \h </w:instrText>
      </w:r>
      <w:r>
        <w:fldChar w:fldCharType="separate"/>
      </w:r>
      <w:r>
        <w:t>111</w:t>
      </w:r>
      <w:r>
        <w:fldChar w:fldCharType="end"/>
      </w:r>
    </w:p>
    <w:p w14:paraId="35A4EF63" w14:textId="32506617"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_Toc67077021 \h </w:instrText>
      </w:r>
      <w:r>
        <w:fldChar w:fldCharType="separate"/>
      </w:r>
      <w:r>
        <w:t>111</w:t>
      </w:r>
      <w:r>
        <w:fldChar w:fldCharType="end"/>
      </w:r>
    </w:p>
    <w:p w14:paraId="138085BB" w14:textId="58ECA54E" w:rsidR="00E90EBC" w:rsidRDefault="00E90EBC">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_Toc67077022 \h </w:instrText>
      </w:r>
      <w:r>
        <w:fldChar w:fldCharType="separate"/>
      </w:r>
      <w:r>
        <w:t>111</w:t>
      </w:r>
      <w:r>
        <w:fldChar w:fldCharType="end"/>
      </w:r>
    </w:p>
    <w:p w14:paraId="44970577" w14:textId="724C511A" w:rsidR="00E90EBC" w:rsidRDefault="00E90EBC">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_Toc67077023 \h </w:instrText>
      </w:r>
      <w:r>
        <w:fldChar w:fldCharType="separate"/>
      </w:r>
      <w:r>
        <w:t>111</w:t>
      </w:r>
      <w:r>
        <w:fldChar w:fldCharType="end"/>
      </w:r>
    </w:p>
    <w:p w14:paraId="70B97859" w14:textId="136A5A8E"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_Toc67077024 \h </w:instrText>
      </w:r>
      <w:r>
        <w:fldChar w:fldCharType="separate"/>
      </w:r>
      <w:r>
        <w:t>112</w:t>
      </w:r>
      <w:r>
        <w:fldChar w:fldCharType="end"/>
      </w:r>
    </w:p>
    <w:p w14:paraId="164AF189" w14:textId="4476042B" w:rsidR="00E90EBC" w:rsidRDefault="00E90EB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_Toc67077025 \h </w:instrText>
      </w:r>
      <w:r>
        <w:fldChar w:fldCharType="separate"/>
      </w:r>
      <w:r>
        <w:t>112</w:t>
      </w:r>
      <w:r>
        <w:fldChar w:fldCharType="end"/>
      </w:r>
    </w:p>
    <w:p w14:paraId="5420CA58" w14:textId="1FA9D01D" w:rsidR="00E90EBC" w:rsidRDefault="00E90EB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_Toc67077026 \h </w:instrText>
      </w:r>
      <w:r>
        <w:fldChar w:fldCharType="separate"/>
      </w:r>
      <w:r>
        <w:t>112</w:t>
      </w:r>
      <w:r>
        <w:fldChar w:fldCharType="end"/>
      </w:r>
    </w:p>
    <w:p w14:paraId="08FF66F1" w14:textId="7F2E2C09" w:rsidR="00E90EBC" w:rsidRDefault="00E90EB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_Toc67077027 \h </w:instrText>
      </w:r>
      <w:r>
        <w:fldChar w:fldCharType="separate"/>
      </w:r>
      <w:r>
        <w:t>112</w:t>
      </w:r>
      <w:r>
        <w:fldChar w:fldCharType="end"/>
      </w:r>
    </w:p>
    <w:p w14:paraId="491CDE47" w14:textId="1AD0F9B0" w:rsidR="00E90EBC" w:rsidRDefault="00E90EBC">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_Toc67077028 \h </w:instrText>
      </w:r>
      <w:r>
        <w:fldChar w:fldCharType="separate"/>
      </w:r>
      <w:r>
        <w:t>112</w:t>
      </w:r>
      <w:r>
        <w:fldChar w:fldCharType="end"/>
      </w:r>
    </w:p>
    <w:p w14:paraId="73882281" w14:textId="201960C3" w:rsidR="00E90EBC" w:rsidRDefault="00E90EBC">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_Toc67077029 \h </w:instrText>
      </w:r>
      <w:r>
        <w:fldChar w:fldCharType="separate"/>
      </w:r>
      <w:r>
        <w:t>113</w:t>
      </w:r>
      <w:r>
        <w:fldChar w:fldCharType="end"/>
      </w:r>
    </w:p>
    <w:p w14:paraId="48A0B177" w14:textId="154AF9BA" w:rsidR="00E90EBC" w:rsidRDefault="00E90EBC">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_Toc67077030 \h </w:instrText>
      </w:r>
      <w:r>
        <w:fldChar w:fldCharType="separate"/>
      </w:r>
      <w:r>
        <w:t>113</w:t>
      </w:r>
      <w:r>
        <w:fldChar w:fldCharType="end"/>
      </w:r>
    </w:p>
    <w:p w14:paraId="57C4ECC8" w14:textId="4B008293"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_Toc67077031 \h </w:instrText>
      </w:r>
      <w:r>
        <w:fldChar w:fldCharType="separate"/>
      </w:r>
      <w:r>
        <w:t>113</w:t>
      </w:r>
      <w:r>
        <w:fldChar w:fldCharType="end"/>
      </w:r>
    </w:p>
    <w:p w14:paraId="38BCAA98" w14:textId="0B0EA9DD"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_Toc67077032 \h </w:instrText>
      </w:r>
      <w:r>
        <w:fldChar w:fldCharType="separate"/>
      </w:r>
      <w:r>
        <w:t>113</w:t>
      </w:r>
      <w:r>
        <w:fldChar w:fldCharType="end"/>
      </w:r>
    </w:p>
    <w:p w14:paraId="38E95F50" w14:textId="01D765EE" w:rsidR="00E90EBC" w:rsidRDefault="00E90EB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_Toc67077033 \h </w:instrText>
      </w:r>
      <w:r>
        <w:fldChar w:fldCharType="separate"/>
      </w:r>
      <w:r>
        <w:t>113</w:t>
      </w:r>
      <w:r>
        <w:fldChar w:fldCharType="end"/>
      </w:r>
    </w:p>
    <w:p w14:paraId="6BFA4E96" w14:textId="3730700A" w:rsidR="00E90EBC" w:rsidRDefault="00E90EB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_Toc67077034 \h </w:instrText>
      </w:r>
      <w:r>
        <w:fldChar w:fldCharType="separate"/>
      </w:r>
      <w:r>
        <w:t>113</w:t>
      </w:r>
      <w:r>
        <w:fldChar w:fldCharType="end"/>
      </w:r>
    </w:p>
    <w:p w14:paraId="7CA5B81D" w14:textId="66F59C6D" w:rsidR="00E90EBC" w:rsidRDefault="00E90EB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_Toc67077035 \h </w:instrText>
      </w:r>
      <w:r>
        <w:fldChar w:fldCharType="separate"/>
      </w:r>
      <w:r>
        <w:t>113</w:t>
      </w:r>
      <w:r>
        <w:fldChar w:fldCharType="end"/>
      </w:r>
    </w:p>
    <w:p w14:paraId="7C9538D4" w14:textId="0D17FFAB" w:rsidR="00E90EBC" w:rsidRDefault="00E90EBC">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_Toc67077036 \h </w:instrText>
      </w:r>
      <w:r>
        <w:fldChar w:fldCharType="separate"/>
      </w:r>
      <w:r>
        <w:t>113</w:t>
      </w:r>
      <w:r>
        <w:fldChar w:fldCharType="end"/>
      </w:r>
    </w:p>
    <w:p w14:paraId="03B20672" w14:textId="456779B0" w:rsidR="00E90EBC" w:rsidRDefault="00E90EBC">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_Toc67077037 \h </w:instrText>
      </w:r>
      <w:r>
        <w:fldChar w:fldCharType="separate"/>
      </w:r>
      <w:r>
        <w:t>114</w:t>
      </w:r>
      <w:r>
        <w:fldChar w:fldCharType="end"/>
      </w:r>
    </w:p>
    <w:p w14:paraId="5FADE667" w14:textId="3FDF4CF1" w:rsidR="00E90EBC" w:rsidRDefault="00E90EBC">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_Toc67077038 \h </w:instrText>
      </w:r>
      <w:r>
        <w:fldChar w:fldCharType="separate"/>
      </w:r>
      <w:r>
        <w:t>114</w:t>
      </w:r>
      <w:r>
        <w:fldChar w:fldCharType="end"/>
      </w:r>
    </w:p>
    <w:p w14:paraId="2D6CF6F4" w14:textId="7BA6E767"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_Toc67077039 \h </w:instrText>
      </w:r>
      <w:r>
        <w:fldChar w:fldCharType="separate"/>
      </w:r>
      <w:r>
        <w:t>114</w:t>
      </w:r>
      <w:r>
        <w:fldChar w:fldCharType="end"/>
      </w:r>
    </w:p>
    <w:p w14:paraId="484AB9F2" w14:textId="7B51C372" w:rsidR="00E90EBC" w:rsidRDefault="00E90EBC">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_Toc67077040 \h </w:instrText>
      </w:r>
      <w:r>
        <w:fldChar w:fldCharType="separate"/>
      </w:r>
      <w:r>
        <w:t>114</w:t>
      </w:r>
      <w:r>
        <w:fldChar w:fldCharType="end"/>
      </w:r>
    </w:p>
    <w:p w14:paraId="75CC4171" w14:textId="24E55625" w:rsidR="00E90EBC" w:rsidRDefault="00E90EBC">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_Toc67077041 \h </w:instrText>
      </w:r>
      <w:r>
        <w:fldChar w:fldCharType="separate"/>
      </w:r>
      <w:r>
        <w:t>115</w:t>
      </w:r>
      <w:r>
        <w:fldChar w:fldCharType="end"/>
      </w:r>
    </w:p>
    <w:p w14:paraId="37F785A9" w14:textId="60EC7416"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_Toc67077042 \h </w:instrText>
      </w:r>
      <w:r>
        <w:fldChar w:fldCharType="separate"/>
      </w:r>
      <w:r>
        <w:t>116</w:t>
      </w:r>
      <w:r>
        <w:fldChar w:fldCharType="end"/>
      </w:r>
    </w:p>
    <w:p w14:paraId="2DCF76BE" w14:textId="4512F380" w:rsidR="00E90EBC" w:rsidRDefault="00E90EB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_Toc67077043 \h </w:instrText>
      </w:r>
      <w:r>
        <w:fldChar w:fldCharType="separate"/>
      </w:r>
      <w:r>
        <w:t>116</w:t>
      </w:r>
      <w:r>
        <w:fldChar w:fldCharType="end"/>
      </w:r>
    </w:p>
    <w:p w14:paraId="0B0B2268" w14:textId="27D2A11A" w:rsidR="00E90EBC" w:rsidRDefault="00E90EB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_Toc67077044 \h </w:instrText>
      </w:r>
      <w:r>
        <w:fldChar w:fldCharType="separate"/>
      </w:r>
      <w:r>
        <w:t>116</w:t>
      </w:r>
      <w:r>
        <w:fldChar w:fldCharType="end"/>
      </w:r>
    </w:p>
    <w:p w14:paraId="453398EB" w14:textId="04B11416" w:rsidR="00E90EBC" w:rsidRDefault="00E90EB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_Toc67077045 \h </w:instrText>
      </w:r>
      <w:r>
        <w:fldChar w:fldCharType="separate"/>
      </w:r>
      <w:r>
        <w:t>116</w:t>
      </w:r>
      <w:r>
        <w:fldChar w:fldCharType="end"/>
      </w:r>
    </w:p>
    <w:p w14:paraId="677E3E7E" w14:textId="2AF0A194" w:rsidR="00E90EBC" w:rsidRDefault="00E90EB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_Toc67077046 \h </w:instrText>
      </w:r>
      <w:r>
        <w:fldChar w:fldCharType="separate"/>
      </w:r>
      <w:r>
        <w:t>116</w:t>
      </w:r>
      <w:r>
        <w:fldChar w:fldCharType="end"/>
      </w:r>
    </w:p>
    <w:p w14:paraId="713060C8" w14:textId="01128E1A" w:rsidR="00E90EBC" w:rsidRDefault="00E90EBC">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_Toc67077047 \h </w:instrText>
      </w:r>
      <w:r>
        <w:fldChar w:fldCharType="separate"/>
      </w:r>
      <w:r>
        <w:t>116</w:t>
      </w:r>
      <w:r>
        <w:fldChar w:fldCharType="end"/>
      </w:r>
    </w:p>
    <w:p w14:paraId="67FDBFE8" w14:textId="4CA7C41D" w:rsidR="00E90EBC" w:rsidRDefault="00E90EBC">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_Toc67077048 \h </w:instrText>
      </w:r>
      <w:r>
        <w:fldChar w:fldCharType="separate"/>
      </w:r>
      <w:r>
        <w:t>116</w:t>
      </w:r>
      <w:r>
        <w:fldChar w:fldCharType="end"/>
      </w:r>
    </w:p>
    <w:p w14:paraId="0CB80CD0" w14:textId="19B87954" w:rsidR="00E90EBC" w:rsidRDefault="00E90EBC">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_Toc67077049 \h </w:instrText>
      </w:r>
      <w:r>
        <w:fldChar w:fldCharType="separate"/>
      </w:r>
      <w:r>
        <w:t>117</w:t>
      </w:r>
      <w:r>
        <w:fldChar w:fldCharType="end"/>
      </w:r>
    </w:p>
    <w:p w14:paraId="0BD03FC3" w14:textId="51008AA5"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_Toc67077050 \h </w:instrText>
      </w:r>
      <w:r>
        <w:fldChar w:fldCharType="separate"/>
      </w:r>
      <w:r>
        <w:t>117</w:t>
      </w:r>
      <w:r>
        <w:fldChar w:fldCharType="end"/>
      </w:r>
    </w:p>
    <w:p w14:paraId="4F2AD828" w14:textId="29E8A595" w:rsidR="00E90EBC" w:rsidRDefault="00E90EB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_Toc67077051 \h </w:instrText>
      </w:r>
      <w:r>
        <w:fldChar w:fldCharType="separate"/>
      </w:r>
      <w:r>
        <w:t>117</w:t>
      </w:r>
      <w:r>
        <w:fldChar w:fldCharType="end"/>
      </w:r>
    </w:p>
    <w:p w14:paraId="39B358D6" w14:textId="53001A30" w:rsidR="00E90EBC" w:rsidRDefault="00E90EB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_Toc67077052 \h </w:instrText>
      </w:r>
      <w:r>
        <w:fldChar w:fldCharType="separate"/>
      </w:r>
      <w:r>
        <w:t>118</w:t>
      </w:r>
      <w:r>
        <w:fldChar w:fldCharType="end"/>
      </w:r>
    </w:p>
    <w:p w14:paraId="3063EF92" w14:textId="6E4B41F0"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_Toc67077053 \h </w:instrText>
      </w:r>
      <w:r>
        <w:fldChar w:fldCharType="separate"/>
      </w:r>
      <w:r>
        <w:t>120</w:t>
      </w:r>
      <w:r>
        <w:fldChar w:fldCharType="end"/>
      </w:r>
    </w:p>
    <w:p w14:paraId="04EA881D" w14:textId="0C0ED8E9" w:rsidR="00E90EBC" w:rsidRDefault="00E90EB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_Toc67077054 \h </w:instrText>
      </w:r>
      <w:r>
        <w:fldChar w:fldCharType="separate"/>
      </w:r>
      <w:r>
        <w:t>120</w:t>
      </w:r>
      <w:r>
        <w:fldChar w:fldCharType="end"/>
      </w:r>
    </w:p>
    <w:p w14:paraId="34746C5F" w14:textId="50E07CBF" w:rsidR="00E90EBC" w:rsidRDefault="00E90EB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_Toc67077055 \h </w:instrText>
      </w:r>
      <w:r>
        <w:fldChar w:fldCharType="separate"/>
      </w:r>
      <w:r>
        <w:t>120</w:t>
      </w:r>
      <w:r>
        <w:fldChar w:fldCharType="end"/>
      </w:r>
    </w:p>
    <w:p w14:paraId="716E35F3" w14:textId="718E4506" w:rsidR="00E90EBC" w:rsidRDefault="00E90EBC">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_Toc67077056 \h </w:instrText>
      </w:r>
      <w:r>
        <w:fldChar w:fldCharType="separate"/>
      </w:r>
      <w:r>
        <w:t>121</w:t>
      </w:r>
      <w:r>
        <w:fldChar w:fldCharType="end"/>
      </w:r>
    </w:p>
    <w:p w14:paraId="2C18A962" w14:textId="2BD597C2" w:rsidR="00E90EBC" w:rsidRDefault="00E90EB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_Toc67077057 \h </w:instrText>
      </w:r>
      <w:r>
        <w:fldChar w:fldCharType="separate"/>
      </w:r>
      <w:r>
        <w:t>121</w:t>
      </w:r>
      <w:r>
        <w:fldChar w:fldCharType="end"/>
      </w:r>
    </w:p>
    <w:p w14:paraId="4926E30D" w14:textId="5C35EC44" w:rsidR="00E90EBC" w:rsidRDefault="00E90EB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_Toc67077058 \h </w:instrText>
      </w:r>
      <w:r>
        <w:fldChar w:fldCharType="separate"/>
      </w:r>
      <w:r>
        <w:t>121</w:t>
      </w:r>
      <w:r>
        <w:fldChar w:fldCharType="end"/>
      </w:r>
    </w:p>
    <w:p w14:paraId="73E14A61" w14:textId="45251CF4" w:rsidR="00E90EBC" w:rsidRDefault="00E90EBC">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_Toc67077059 \h </w:instrText>
      </w:r>
      <w:r>
        <w:fldChar w:fldCharType="separate"/>
      </w:r>
      <w:r>
        <w:t>121</w:t>
      </w:r>
      <w:r>
        <w:fldChar w:fldCharType="end"/>
      </w:r>
    </w:p>
    <w:p w14:paraId="24EF5138" w14:textId="44ACE315" w:rsidR="00E90EBC" w:rsidRDefault="00E90EBC">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_Toc67077060 \h </w:instrText>
      </w:r>
      <w:r>
        <w:fldChar w:fldCharType="separate"/>
      </w:r>
      <w:r>
        <w:t>121</w:t>
      </w:r>
      <w:r>
        <w:fldChar w:fldCharType="end"/>
      </w:r>
    </w:p>
    <w:p w14:paraId="0C0B8D11" w14:textId="57977F3E" w:rsidR="00E90EBC" w:rsidRDefault="00E90EBC">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_Toc67077061 \h </w:instrText>
      </w:r>
      <w:r>
        <w:fldChar w:fldCharType="separate"/>
      </w:r>
      <w:r>
        <w:t>122</w:t>
      </w:r>
      <w:r>
        <w:fldChar w:fldCharType="end"/>
      </w:r>
    </w:p>
    <w:p w14:paraId="322F6FBC" w14:textId="705A5FA0"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_Toc67077062 \h </w:instrText>
      </w:r>
      <w:r>
        <w:fldChar w:fldCharType="separate"/>
      </w:r>
      <w:r>
        <w:t>122</w:t>
      </w:r>
      <w:r>
        <w:fldChar w:fldCharType="end"/>
      </w:r>
    </w:p>
    <w:p w14:paraId="60DE5FBA" w14:textId="2F586353" w:rsidR="00E90EBC" w:rsidRDefault="00E90EBC">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_Toc67077063 \h </w:instrText>
      </w:r>
      <w:r>
        <w:fldChar w:fldCharType="separate"/>
      </w:r>
      <w:r>
        <w:t>122</w:t>
      </w:r>
      <w:r>
        <w:fldChar w:fldCharType="end"/>
      </w:r>
    </w:p>
    <w:p w14:paraId="4E0B5A01" w14:textId="3723F766" w:rsidR="00E90EBC" w:rsidRDefault="00E90EBC">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_Toc67077064 \h </w:instrText>
      </w:r>
      <w:r>
        <w:fldChar w:fldCharType="separate"/>
      </w:r>
      <w:r>
        <w:t>122</w:t>
      </w:r>
      <w:r>
        <w:fldChar w:fldCharType="end"/>
      </w:r>
    </w:p>
    <w:p w14:paraId="2488C6BC" w14:textId="48197521"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_Toc67077065 \h </w:instrText>
      </w:r>
      <w:r>
        <w:fldChar w:fldCharType="separate"/>
      </w:r>
      <w:r>
        <w:t>123</w:t>
      </w:r>
      <w:r>
        <w:fldChar w:fldCharType="end"/>
      </w:r>
    </w:p>
    <w:p w14:paraId="2E3CE321" w14:textId="3FFCDD80" w:rsidR="00E90EBC" w:rsidRDefault="00E90EBC">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_Toc67077066 \h </w:instrText>
      </w:r>
      <w:r>
        <w:fldChar w:fldCharType="separate"/>
      </w:r>
      <w:r>
        <w:t>123</w:t>
      </w:r>
      <w:r>
        <w:fldChar w:fldCharType="end"/>
      </w:r>
    </w:p>
    <w:p w14:paraId="70E231BE" w14:textId="4524EAFF" w:rsidR="00E90EBC" w:rsidRDefault="00E90EBC">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_Toc67077067 \h </w:instrText>
      </w:r>
      <w:r>
        <w:fldChar w:fldCharType="separate"/>
      </w:r>
      <w:r>
        <w:t>123</w:t>
      </w:r>
      <w:r>
        <w:fldChar w:fldCharType="end"/>
      </w:r>
    </w:p>
    <w:p w14:paraId="309B2E2D" w14:textId="6E8460AD" w:rsidR="00E90EBC" w:rsidRDefault="00E90EBC">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_Toc67077068 \h </w:instrText>
      </w:r>
      <w:r>
        <w:fldChar w:fldCharType="separate"/>
      </w:r>
      <w:r>
        <w:t>124</w:t>
      </w:r>
      <w:r>
        <w:fldChar w:fldCharType="end"/>
      </w:r>
    </w:p>
    <w:p w14:paraId="4C473A68" w14:textId="7B6D27F7" w:rsidR="00E90EBC" w:rsidRDefault="00E90EB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_Toc67077069 \h </w:instrText>
      </w:r>
      <w:r>
        <w:fldChar w:fldCharType="separate"/>
      </w:r>
      <w:r>
        <w:t>124</w:t>
      </w:r>
      <w:r>
        <w:fldChar w:fldCharType="end"/>
      </w:r>
    </w:p>
    <w:p w14:paraId="63987B40" w14:textId="261DAB83" w:rsidR="00E90EBC" w:rsidRDefault="00E90EBC">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_Toc67077070 \h </w:instrText>
      </w:r>
      <w:r>
        <w:fldChar w:fldCharType="separate"/>
      </w:r>
      <w:r>
        <w:t>124</w:t>
      </w:r>
      <w:r>
        <w:fldChar w:fldCharType="end"/>
      </w:r>
    </w:p>
    <w:p w14:paraId="6BBD2D6D" w14:textId="47E40C9B" w:rsidR="00E90EBC" w:rsidRDefault="00E90EBC">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_Toc67077071 \h </w:instrText>
      </w:r>
      <w:r>
        <w:fldChar w:fldCharType="separate"/>
      </w:r>
      <w:r>
        <w:t>124</w:t>
      </w:r>
      <w:r>
        <w:fldChar w:fldCharType="end"/>
      </w:r>
    </w:p>
    <w:p w14:paraId="53848D02" w14:textId="3600128C" w:rsidR="00E90EBC" w:rsidRDefault="00E90EBC">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_Toc67077072 \h </w:instrText>
      </w:r>
      <w:r>
        <w:fldChar w:fldCharType="separate"/>
      </w:r>
      <w:r>
        <w:t>124</w:t>
      </w:r>
      <w:r>
        <w:fldChar w:fldCharType="end"/>
      </w:r>
    </w:p>
    <w:p w14:paraId="1F225A79" w14:textId="5FAF7282"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_Toc67077073 \h </w:instrText>
      </w:r>
      <w:r>
        <w:fldChar w:fldCharType="separate"/>
      </w:r>
      <w:r>
        <w:t>124</w:t>
      </w:r>
      <w:r>
        <w:fldChar w:fldCharType="end"/>
      </w:r>
    </w:p>
    <w:p w14:paraId="03F59825" w14:textId="199DBDA5" w:rsidR="00E90EBC" w:rsidRDefault="00E90EBC">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_Toc67077074 \h </w:instrText>
      </w:r>
      <w:r>
        <w:fldChar w:fldCharType="separate"/>
      </w:r>
      <w:r>
        <w:t>124</w:t>
      </w:r>
      <w:r>
        <w:fldChar w:fldCharType="end"/>
      </w:r>
    </w:p>
    <w:p w14:paraId="7FDA8227" w14:textId="4CE1EDF5" w:rsidR="00E90EBC" w:rsidRDefault="00E90EBC">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_Toc67077075 \h </w:instrText>
      </w:r>
      <w:r>
        <w:fldChar w:fldCharType="separate"/>
      </w:r>
      <w:r>
        <w:t>125</w:t>
      </w:r>
      <w:r>
        <w:fldChar w:fldCharType="end"/>
      </w:r>
    </w:p>
    <w:p w14:paraId="7CC013A4" w14:textId="74B29ABE" w:rsidR="00E90EBC" w:rsidRDefault="00E90EBC">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_Toc67077076 \h </w:instrText>
      </w:r>
      <w:r>
        <w:fldChar w:fldCharType="separate"/>
      </w:r>
      <w:r>
        <w:t>126</w:t>
      </w:r>
      <w:r>
        <w:fldChar w:fldCharType="end"/>
      </w:r>
    </w:p>
    <w:p w14:paraId="6FBE75FC" w14:textId="6750228E" w:rsidR="00E90EBC" w:rsidRDefault="00E90EBC">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_Toc67077077 \h </w:instrText>
      </w:r>
      <w:r>
        <w:fldChar w:fldCharType="separate"/>
      </w:r>
      <w:r>
        <w:t>126</w:t>
      </w:r>
      <w:r>
        <w:fldChar w:fldCharType="end"/>
      </w:r>
    </w:p>
    <w:p w14:paraId="78C124AD" w14:textId="6CDE5026" w:rsidR="00E90EBC" w:rsidRDefault="00E90EBC">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_Toc67077078 \h </w:instrText>
      </w:r>
      <w:r>
        <w:fldChar w:fldCharType="separate"/>
      </w:r>
      <w:r>
        <w:t>126</w:t>
      </w:r>
      <w:r>
        <w:fldChar w:fldCharType="end"/>
      </w:r>
    </w:p>
    <w:p w14:paraId="24A902DA" w14:textId="7F8795D3"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_Toc67077079 \h </w:instrText>
      </w:r>
      <w:r>
        <w:fldChar w:fldCharType="separate"/>
      </w:r>
      <w:r>
        <w:t>127</w:t>
      </w:r>
      <w:r>
        <w:fldChar w:fldCharType="end"/>
      </w:r>
    </w:p>
    <w:p w14:paraId="02DF1E5F" w14:textId="04B006B1" w:rsidR="00E90EBC" w:rsidRDefault="00E90EB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_Toc67077080 \h </w:instrText>
      </w:r>
      <w:r>
        <w:fldChar w:fldCharType="separate"/>
      </w:r>
      <w:r>
        <w:t>127</w:t>
      </w:r>
      <w:r>
        <w:fldChar w:fldCharType="end"/>
      </w:r>
    </w:p>
    <w:p w14:paraId="449CC654" w14:textId="57948152" w:rsidR="00E90EBC" w:rsidRDefault="00E90EBC">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_Toc67077081 \h </w:instrText>
      </w:r>
      <w:r>
        <w:fldChar w:fldCharType="separate"/>
      </w:r>
      <w:r>
        <w:t>133</w:t>
      </w:r>
      <w:r>
        <w:fldChar w:fldCharType="end"/>
      </w:r>
    </w:p>
    <w:p w14:paraId="4D71579D" w14:textId="186B671C" w:rsidR="00E90EBC" w:rsidRDefault="00E90EBC">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_Toc67077082 \h </w:instrText>
      </w:r>
      <w:r>
        <w:fldChar w:fldCharType="separate"/>
      </w:r>
      <w:r>
        <w:t>135</w:t>
      </w:r>
      <w:r>
        <w:fldChar w:fldCharType="end"/>
      </w:r>
    </w:p>
    <w:p w14:paraId="103AFD60" w14:textId="483EE9BF" w:rsidR="00E90EBC" w:rsidRDefault="00E90EBC">
      <w:pPr>
        <w:pStyle w:val="TOC3"/>
        <w:rPr>
          <w:rFonts w:asciiTheme="minorHAnsi" w:eastAsiaTheme="minorEastAsia" w:hAnsiTheme="minorHAnsi" w:cstheme="minorBidi"/>
          <w:sz w:val="22"/>
          <w:szCs w:val="22"/>
          <w:lang w:eastAsia="en-GB"/>
        </w:rPr>
      </w:pPr>
      <w:r w:rsidRPr="00005BA5">
        <w:rPr>
          <w:rFonts w:eastAsia="SimSun"/>
        </w:rPr>
        <w:t>6.7.4</w:t>
      </w:r>
      <w:r>
        <w:rPr>
          <w:rFonts w:asciiTheme="minorHAnsi" w:eastAsiaTheme="minorEastAsia" w:hAnsiTheme="minorHAnsi" w:cstheme="minorBidi"/>
          <w:sz w:val="22"/>
          <w:szCs w:val="22"/>
          <w:lang w:eastAsia="en-GB"/>
        </w:rPr>
        <w:tab/>
      </w:r>
      <w:r w:rsidRPr="00005BA5">
        <w:rPr>
          <w:rFonts w:eastAsia="SimSun"/>
        </w:rPr>
        <w:t>OTA Spectrum emission mask</w:t>
      </w:r>
      <w:r>
        <w:tab/>
      </w:r>
      <w:r>
        <w:fldChar w:fldCharType="begin"/>
      </w:r>
      <w:r>
        <w:instrText xml:space="preserve"> PAGEREF _Toc67077083 \h </w:instrText>
      </w:r>
      <w:r>
        <w:fldChar w:fldCharType="separate"/>
      </w:r>
      <w:r>
        <w:t>138</w:t>
      </w:r>
      <w:r>
        <w:fldChar w:fldCharType="end"/>
      </w:r>
    </w:p>
    <w:p w14:paraId="42170F76" w14:textId="74A55374" w:rsidR="00E90EBC" w:rsidRDefault="00E90EBC">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_Toc67077084 \h </w:instrText>
      </w:r>
      <w:r>
        <w:fldChar w:fldCharType="separate"/>
      </w:r>
      <w:r>
        <w:t>138</w:t>
      </w:r>
      <w:r>
        <w:fldChar w:fldCharType="end"/>
      </w:r>
    </w:p>
    <w:p w14:paraId="09B8F591" w14:textId="3F530305" w:rsidR="00E90EBC" w:rsidRDefault="00E90EBC">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_Toc67077085 \h </w:instrText>
      </w:r>
      <w:r>
        <w:fldChar w:fldCharType="separate"/>
      </w:r>
      <w:r>
        <w:t>138</w:t>
      </w:r>
      <w:r>
        <w:fldChar w:fldCharType="end"/>
      </w:r>
    </w:p>
    <w:p w14:paraId="17B16B09" w14:textId="7A9CE4B0" w:rsidR="00E90EBC" w:rsidRDefault="00E90EBC">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_Toc67077086 \h </w:instrText>
      </w:r>
      <w:r>
        <w:fldChar w:fldCharType="separate"/>
      </w:r>
      <w:r>
        <w:t>138</w:t>
      </w:r>
      <w:r>
        <w:fldChar w:fldCharType="end"/>
      </w:r>
    </w:p>
    <w:p w14:paraId="0C63E3F5" w14:textId="1C1AF76E"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_Toc67077087 \h </w:instrText>
      </w:r>
      <w:r>
        <w:fldChar w:fldCharType="separate"/>
      </w:r>
      <w:r>
        <w:t>138</w:t>
      </w:r>
      <w:r>
        <w:fldChar w:fldCharType="end"/>
      </w:r>
    </w:p>
    <w:p w14:paraId="6F2CDD82" w14:textId="63D1825B" w:rsidR="00E90EBC" w:rsidRDefault="00E90EBC">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_Toc67077088 \h </w:instrText>
      </w:r>
      <w:r>
        <w:fldChar w:fldCharType="separate"/>
      </w:r>
      <w:r>
        <w:t>138</w:t>
      </w:r>
      <w:r>
        <w:fldChar w:fldCharType="end"/>
      </w:r>
    </w:p>
    <w:p w14:paraId="273AA436" w14:textId="15BBB578" w:rsidR="00E90EBC" w:rsidRDefault="00E90EBC">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_Toc67077089 \h </w:instrText>
      </w:r>
      <w:r>
        <w:fldChar w:fldCharType="separate"/>
      </w:r>
      <w:r>
        <w:t>139</w:t>
      </w:r>
      <w:r>
        <w:fldChar w:fldCharType="end"/>
      </w:r>
    </w:p>
    <w:p w14:paraId="0FBA7952" w14:textId="6D70C94C"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_Toc67077090 \h </w:instrText>
      </w:r>
      <w:r>
        <w:fldChar w:fldCharType="separate"/>
      </w:r>
      <w:r>
        <w:t>140</w:t>
      </w:r>
      <w:r>
        <w:fldChar w:fldCharType="end"/>
      </w:r>
    </w:p>
    <w:p w14:paraId="7FCD001F" w14:textId="40D37847" w:rsidR="00E90EBC" w:rsidRDefault="00E90EB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_Toc67077091 \h </w:instrText>
      </w:r>
      <w:r>
        <w:fldChar w:fldCharType="separate"/>
      </w:r>
      <w:r>
        <w:t>140</w:t>
      </w:r>
      <w:r>
        <w:fldChar w:fldCharType="end"/>
      </w:r>
    </w:p>
    <w:p w14:paraId="768AB472" w14:textId="28ED6FDB" w:rsidR="00E90EBC" w:rsidRDefault="00E90EB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_Toc67077092 \h </w:instrText>
      </w:r>
      <w:r>
        <w:fldChar w:fldCharType="separate"/>
      </w:r>
      <w:r>
        <w:t>150</w:t>
      </w:r>
      <w:r>
        <w:fldChar w:fldCharType="end"/>
      </w:r>
    </w:p>
    <w:p w14:paraId="42397E1D" w14:textId="4F449DB2" w:rsidR="00E90EBC" w:rsidRDefault="00E90EBC">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_Toc67077093 \h </w:instrText>
      </w:r>
      <w:r>
        <w:fldChar w:fldCharType="separate"/>
      </w:r>
      <w:r>
        <w:t>150</w:t>
      </w:r>
      <w:r>
        <w:fldChar w:fldCharType="end"/>
      </w:r>
    </w:p>
    <w:p w14:paraId="32A7EC63" w14:textId="7244FAC2" w:rsidR="00E90EBC" w:rsidRDefault="00E90EBC">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_Toc67077094 \h </w:instrText>
      </w:r>
      <w:r>
        <w:fldChar w:fldCharType="separate"/>
      </w:r>
      <w:r>
        <w:t>150</w:t>
      </w:r>
      <w:r>
        <w:fldChar w:fldCharType="end"/>
      </w:r>
    </w:p>
    <w:p w14:paraId="6F24613D" w14:textId="482D3926" w:rsidR="00E90EBC" w:rsidRDefault="00E90EBC">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_Toc67077095 \h </w:instrText>
      </w:r>
      <w:r>
        <w:fldChar w:fldCharType="separate"/>
      </w:r>
      <w:r>
        <w:t>151</w:t>
      </w:r>
      <w:r>
        <w:fldChar w:fldCharType="end"/>
      </w:r>
    </w:p>
    <w:p w14:paraId="61B341BE" w14:textId="18DEA407"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_Toc67077096 \h </w:instrText>
      </w:r>
      <w:r>
        <w:fldChar w:fldCharType="separate"/>
      </w:r>
      <w:r>
        <w:t>151</w:t>
      </w:r>
      <w:r>
        <w:fldChar w:fldCharType="end"/>
      </w:r>
    </w:p>
    <w:p w14:paraId="34EDF51C" w14:textId="4870E7BD" w:rsidR="00E90EBC" w:rsidRDefault="00E90EBC">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_Toc67077097 \h </w:instrText>
      </w:r>
      <w:r>
        <w:fldChar w:fldCharType="separate"/>
      </w:r>
      <w:r>
        <w:t>151</w:t>
      </w:r>
      <w:r>
        <w:fldChar w:fldCharType="end"/>
      </w:r>
    </w:p>
    <w:p w14:paraId="27E0F9E8" w14:textId="4A79BCEE" w:rsidR="00E90EBC" w:rsidRDefault="00E90EBC">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_Toc67077098 \h </w:instrText>
      </w:r>
      <w:r>
        <w:fldChar w:fldCharType="separate"/>
      </w:r>
      <w:r>
        <w:t>151</w:t>
      </w:r>
      <w:r>
        <w:fldChar w:fldCharType="end"/>
      </w:r>
    </w:p>
    <w:p w14:paraId="7CDFFEBD" w14:textId="24C59419" w:rsidR="00E90EBC" w:rsidRDefault="00E90EBC">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_Toc67077099 \h </w:instrText>
      </w:r>
      <w:r>
        <w:fldChar w:fldCharType="separate"/>
      </w:r>
      <w:r>
        <w:t>152</w:t>
      </w:r>
      <w:r>
        <w:fldChar w:fldCharType="end"/>
      </w:r>
    </w:p>
    <w:p w14:paraId="383C811C" w14:textId="6A0BC9EE" w:rsidR="00E90EBC" w:rsidRDefault="00E90EBC">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_Toc67077100 \h </w:instrText>
      </w:r>
      <w:r>
        <w:fldChar w:fldCharType="separate"/>
      </w:r>
      <w:r>
        <w:t>152</w:t>
      </w:r>
      <w:r>
        <w:fldChar w:fldCharType="end"/>
      </w:r>
    </w:p>
    <w:p w14:paraId="0431F11B" w14:textId="40410134" w:rsidR="00E90EBC" w:rsidRDefault="00E90EBC">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_Toc67077101 \h </w:instrText>
      </w:r>
      <w:r>
        <w:fldChar w:fldCharType="separate"/>
      </w:r>
      <w:r>
        <w:t>152</w:t>
      </w:r>
      <w:r>
        <w:fldChar w:fldCharType="end"/>
      </w:r>
    </w:p>
    <w:p w14:paraId="0AFB5BCC" w14:textId="49D587F4" w:rsidR="00E90EBC" w:rsidRDefault="00E90EBC">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_Toc67077102 \h </w:instrText>
      </w:r>
      <w:r>
        <w:fldChar w:fldCharType="separate"/>
      </w:r>
      <w:r>
        <w:t>161</w:t>
      </w:r>
      <w:r>
        <w:fldChar w:fldCharType="end"/>
      </w:r>
    </w:p>
    <w:p w14:paraId="67FD636B" w14:textId="603A85A7" w:rsidR="00E90EBC" w:rsidRDefault="00E90EBC">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_Toc67077103 \h </w:instrText>
      </w:r>
      <w:r>
        <w:fldChar w:fldCharType="separate"/>
      </w:r>
      <w:r>
        <w:t>168</w:t>
      </w:r>
      <w:r>
        <w:fldChar w:fldCharType="end"/>
      </w:r>
    </w:p>
    <w:p w14:paraId="7EDBF68E" w14:textId="429DE5EB" w:rsidR="00E90EBC" w:rsidRDefault="00E90EBC">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_Toc67077104 \h </w:instrText>
      </w:r>
      <w:r>
        <w:fldChar w:fldCharType="separate"/>
      </w:r>
      <w:r>
        <w:t>172</w:t>
      </w:r>
      <w:r>
        <w:fldChar w:fldCharType="end"/>
      </w:r>
    </w:p>
    <w:p w14:paraId="578E9AFF" w14:textId="11600211" w:rsidR="00E90EBC" w:rsidRDefault="00E90EBC">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_Toc67077105 \h </w:instrText>
      </w:r>
      <w:r>
        <w:fldChar w:fldCharType="separate"/>
      </w:r>
      <w:r>
        <w:t>195</w:t>
      </w:r>
      <w:r>
        <w:fldChar w:fldCharType="end"/>
      </w:r>
    </w:p>
    <w:p w14:paraId="14DD1AC1" w14:textId="6BF254F1" w:rsidR="00E90EBC" w:rsidRDefault="00E90EBC">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_Toc67077106 \h </w:instrText>
      </w:r>
      <w:r>
        <w:fldChar w:fldCharType="separate"/>
      </w:r>
      <w:r>
        <w:t>195</w:t>
      </w:r>
      <w:r>
        <w:fldChar w:fldCharType="end"/>
      </w:r>
    </w:p>
    <w:p w14:paraId="01582A18" w14:textId="572CF20A" w:rsidR="00E90EBC" w:rsidRDefault="00E90EBC">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_Toc67077107 \h </w:instrText>
      </w:r>
      <w:r>
        <w:fldChar w:fldCharType="separate"/>
      </w:r>
      <w:r>
        <w:t>196</w:t>
      </w:r>
      <w:r>
        <w:fldChar w:fldCharType="end"/>
      </w:r>
    </w:p>
    <w:p w14:paraId="2E53953D" w14:textId="44859D09" w:rsidR="00E90EBC" w:rsidRDefault="00E90EBC">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_Toc67077108 \h </w:instrText>
      </w:r>
      <w:r>
        <w:fldChar w:fldCharType="separate"/>
      </w:r>
      <w:r>
        <w:t>196</w:t>
      </w:r>
      <w:r>
        <w:fldChar w:fldCharType="end"/>
      </w:r>
    </w:p>
    <w:p w14:paraId="579119AE" w14:textId="18FE1398" w:rsidR="00E90EBC" w:rsidRDefault="00E90EBC">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_Toc67077109 \h </w:instrText>
      </w:r>
      <w:r>
        <w:fldChar w:fldCharType="separate"/>
      </w:r>
      <w:r>
        <w:t>196</w:t>
      </w:r>
      <w:r>
        <w:fldChar w:fldCharType="end"/>
      </w:r>
    </w:p>
    <w:p w14:paraId="7493095A" w14:textId="6FB1A243" w:rsidR="00E90EBC" w:rsidRDefault="00E90EBC">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_Toc67077110 \h </w:instrText>
      </w:r>
      <w:r>
        <w:fldChar w:fldCharType="separate"/>
      </w:r>
      <w:r>
        <w:t>196</w:t>
      </w:r>
      <w:r>
        <w:fldChar w:fldCharType="end"/>
      </w:r>
    </w:p>
    <w:p w14:paraId="47DAC1D3" w14:textId="7E37C116" w:rsidR="00E90EBC" w:rsidRDefault="00E90EBC">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_Toc67077111 \h </w:instrText>
      </w:r>
      <w:r>
        <w:fldChar w:fldCharType="separate"/>
      </w:r>
      <w:r>
        <w:t>196</w:t>
      </w:r>
      <w:r>
        <w:fldChar w:fldCharType="end"/>
      </w:r>
    </w:p>
    <w:p w14:paraId="2E4A8682" w14:textId="594D8656" w:rsidR="00E90EBC" w:rsidRDefault="00E90EBC">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_Toc67077112 \h </w:instrText>
      </w:r>
      <w:r>
        <w:fldChar w:fldCharType="separate"/>
      </w:r>
      <w:r>
        <w:t>198</w:t>
      </w:r>
      <w:r>
        <w:fldChar w:fldCharType="end"/>
      </w:r>
    </w:p>
    <w:p w14:paraId="7C16EE4F" w14:textId="1768910E" w:rsidR="00E90EBC" w:rsidRDefault="00E90EBC">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_Toc67077113 \h </w:instrText>
      </w:r>
      <w:r>
        <w:fldChar w:fldCharType="separate"/>
      </w:r>
      <w:r>
        <w:t>200</w:t>
      </w:r>
      <w:r>
        <w:fldChar w:fldCharType="end"/>
      </w:r>
    </w:p>
    <w:p w14:paraId="16C138AC" w14:textId="061F6057" w:rsidR="00E90EBC" w:rsidRDefault="00E90EBC">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_Toc67077114 \h </w:instrText>
      </w:r>
      <w:r>
        <w:fldChar w:fldCharType="separate"/>
      </w:r>
      <w:r>
        <w:t>200</w:t>
      </w:r>
      <w:r>
        <w:fldChar w:fldCharType="end"/>
      </w:r>
    </w:p>
    <w:p w14:paraId="0DA7EE96" w14:textId="18100D45" w:rsidR="00E90EBC" w:rsidRDefault="00E90EBC">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_Toc67077115 \h </w:instrText>
      </w:r>
      <w:r>
        <w:fldChar w:fldCharType="separate"/>
      </w:r>
      <w:r>
        <w:t>200</w:t>
      </w:r>
      <w:r>
        <w:fldChar w:fldCharType="end"/>
      </w:r>
    </w:p>
    <w:p w14:paraId="7E78AAA2" w14:textId="65CFB07F" w:rsidR="00E90EBC" w:rsidRDefault="00E90EBC">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_Toc67077116 \h </w:instrText>
      </w:r>
      <w:r>
        <w:fldChar w:fldCharType="separate"/>
      </w:r>
      <w:r>
        <w:t>201</w:t>
      </w:r>
      <w:r>
        <w:fldChar w:fldCharType="end"/>
      </w:r>
    </w:p>
    <w:p w14:paraId="76370741" w14:textId="12CACDB4" w:rsidR="00E90EBC" w:rsidRDefault="00E90EBC">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_Toc67077117 \h </w:instrText>
      </w:r>
      <w:r>
        <w:fldChar w:fldCharType="separate"/>
      </w:r>
      <w:r>
        <w:t>201</w:t>
      </w:r>
      <w:r>
        <w:fldChar w:fldCharType="end"/>
      </w:r>
    </w:p>
    <w:p w14:paraId="381E32F0" w14:textId="4C79BFA9" w:rsidR="00E90EBC" w:rsidRDefault="00E90EBC">
      <w:pPr>
        <w:pStyle w:val="TOC5"/>
        <w:rPr>
          <w:rFonts w:asciiTheme="minorHAnsi" w:eastAsiaTheme="minorEastAsia" w:hAnsiTheme="minorHAnsi" w:cstheme="minorBidi"/>
          <w:sz w:val="22"/>
          <w:szCs w:val="22"/>
          <w:lang w:eastAsia="en-GB"/>
        </w:rPr>
      </w:pPr>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_Toc67077118 \h </w:instrText>
      </w:r>
      <w:r>
        <w:fldChar w:fldCharType="separate"/>
      </w:r>
      <w:r>
        <w:t>202</w:t>
      </w:r>
      <w:r>
        <w:fldChar w:fldCharType="end"/>
      </w:r>
    </w:p>
    <w:p w14:paraId="7994F16F" w14:textId="6C5A9A80" w:rsidR="00E90EBC" w:rsidRDefault="00E90EBC">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_Toc67077119 \h </w:instrText>
      </w:r>
      <w:r>
        <w:fldChar w:fldCharType="separate"/>
      </w:r>
      <w:r>
        <w:t>203</w:t>
      </w:r>
      <w:r>
        <w:fldChar w:fldCharType="end"/>
      </w:r>
    </w:p>
    <w:p w14:paraId="61FF1DC4" w14:textId="254A047E" w:rsidR="00E90EBC" w:rsidRDefault="00E90EBC">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_Toc67077120 \h </w:instrText>
      </w:r>
      <w:r>
        <w:fldChar w:fldCharType="separate"/>
      </w:r>
      <w:r>
        <w:t>203</w:t>
      </w:r>
      <w:r>
        <w:fldChar w:fldCharType="end"/>
      </w:r>
    </w:p>
    <w:p w14:paraId="1325DE85" w14:textId="54AECB5F" w:rsidR="00E90EBC" w:rsidRDefault="00E90EBC">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_Toc67077121 \h </w:instrText>
      </w:r>
      <w:r>
        <w:fldChar w:fldCharType="separate"/>
      </w:r>
      <w:r>
        <w:t>203</w:t>
      </w:r>
      <w:r>
        <w:fldChar w:fldCharType="end"/>
      </w:r>
    </w:p>
    <w:p w14:paraId="2ED64087" w14:textId="4C5EB5AC" w:rsidR="00E90EBC" w:rsidRDefault="00E90EBC">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_Toc67077122 \h </w:instrText>
      </w:r>
      <w:r>
        <w:fldChar w:fldCharType="separate"/>
      </w:r>
      <w:r>
        <w:t>204</w:t>
      </w:r>
      <w:r>
        <w:fldChar w:fldCharType="end"/>
      </w:r>
    </w:p>
    <w:p w14:paraId="6C7634F6" w14:textId="3DC2FA84" w:rsidR="00E90EBC" w:rsidRDefault="00E90EBC">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_Toc67077123 \h </w:instrText>
      </w:r>
      <w:r>
        <w:fldChar w:fldCharType="separate"/>
      </w:r>
      <w:r>
        <w:t>204</w:t>
      </w:r>
      <w:r>
        <w:fldChar w:fldCharType="end"/>
      </w:r>
    </w:p>
    <w:p w14:paraId="0DDAAADF" w14:textId="034E1FA3" w:rsidR="00E90EBC" w:rsidRDefault="00E90EBC">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_Toc67077124 \h </w:instrText>
      </w:r>
      <w:r>
        <w:fldChar w:fldCharType="separate"/>
      </w:r>
      <w:r>
        <w:t>205</w:t>
      </w:r>
      <w:r>
        <w:fldChar w:fldCharType="end"/>
      </w:r>
    </w:p>
    <w:p w14:paraId="18D9D6E6" w14:textId="7600E01E" w:rsidR="00E90EBC" w:rsidRDefault="00E90EBC">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_Toc67077125 \h </w:instrText>
      </w:r>
      <w:r>
        <w:fldChar w:fldCharType="separate"/>
      </w:r>
      <w:r>
        <w:t>236</w:t>
      </w:r>
      <w:r>
        <w:fldChar w:fldCharType="end"/>
      </w:r>
    </w:p>
    <w:p w14:paraId="7815FDA2" w14:textId="0C7E66CE" w:rsidR="00E90EBC" w:rsidRDefault="00E90EBC">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_Toc67077126 \h </w:instrText>
      </w:r>
      <w:r>
        <w:fldChar w:fldCharType="separate"/>
      </w:r>
      <w:r>
        <w:t>236</w:t>
      </w:r>
      <w:r>
        <w:fldChar w:fldCharType="end"/>
      </w:r>
    </w:p>
    <w:p w14:paraId="7EB02603" w14:textId="3B046902" w:rsidR="00E90EBC" w:rsidRDefault="00E90EBC">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_Toc67077127 \h </w:instrText>
      </w:r>
      <w:r>
        <w:fldChar w:fldCharType="separate"/>
      </w:r>
      <w:r>
        <w:t>236</w:t>
      </w:r>
      <w:r>
        <w:fldChar w:fldCharType="end"/>
      </w:r>
    </w:p>
    <w:p w14:paraId="46AF2C2A" w14:textId="3134E43D" w:rsidR="00E90EBC" w:rsidRDefault="00E90EBC">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_Toc67077128 \h </w:instrText>
      </w:r>
      <w:r>
        <w:fldChar w:fldCharType="separate"/>
      </w:r>
      <w:r>
        <w:t>236</w:t>
      </w:r>
      <w:r>
        <w:fldChar w:fldCharType="end"/>
      </w:r>
    </w:p>
    <w:p w14:paraId="493E1076" w14:textId="16881D69" w:rsidR="00E90EBC" w:rsidRDefault="00E90EBC">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_Toc67077129 \h </w:instrText>
      </w:r>
      <w:r>
        <w:fldChar w:fldCharType="separate"/>
      </w:r>
      <w:r>
        <w:t>236</w:t>
      </w:r>
      <w:r>
        <w:fldChar w:fldCharType="end"/>
      </w:r>
    </w:p>
    <w:p w14:paraId="6D0A6A76" w14:textId="1C5CAC97" w:rsidR="00E90EBC" w:rsidRDefault="00E90EBC">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_Toc67077130 \h </w:instrText>
      </w:r>
      <w:r>
        <w:fldChar w:fldCharType="separate"/>
      </w:r>
      <w:r>
        <w:t>236</w:t>
      </w:r>
      <w:r>
        <w:fldChar w:fldCharType="end"/>
      </w:r>
    </w:p>
    <w:p w14:paraId="43A32AC7" w14:textId="7C31BDA6" w:rsidR="00E90EBC" w:rsidRDefault="00E90EB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_Toc67077131 \h </w:instrText>
      </w:r>
      <w:r>
        <w:fldChar w:fldCharType="separate"/>
      </w:r>
      <w:r>
        <w:t>254</w:t>
      </w:r>
      <w:r>
        <w:fldChar w:fldCharType="end"/>
      </w:r>
    </w:p>
    <w:p w14:paraId="65ACDC26" w14:textId="267AE1CB" w:rsidR="00E90EBC" w:rsidRDefault="00E90EBC">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_Toc67077132 \h </w:instrText>
      </w:r>
      <w:r>
        <w:fldChar w:fldCharType="separate"/>
      </w:r>
      <w:r>
        <w:t>254</w:t>
      </w:r>
      <w:r>
        <w:fldChar w:fldCharType="end"/>
      </w:r>
    </w:p>
    <w:p w14:paraId="33867F10" w14:textId="37CDB22A" w:rsidR="00E90EBC" w:rsidRDefault="00E90EBC">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_Toc67077133 \h </w:instrText>
      </w:r>
      <w:r>
        <w:fldChar w:fldCharType="separate"/>
      </w:r>
      <w:r>
        <w:t>255</w:t>
      </w:r>
      <w:r>
        <w:fldChar w:fldCharType="end"/>
      </w:r>
    </w:p>
    <w:p w14:paraId="49C559CF" w14:textId="1C4D7D1C" w:rsidR="00E90EBC" w:rsidRDefault="00E90EBC">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_Toc67077134 \h </w:instrText>
      </w:r>
      <w:r>
        <w:fldChar w:fldCharType="separate"/>
      </w:r>
      <w:r>
        <w:t>255</w:t>
      </w:r>
      <w:r>
        <w:fldChar w:fldCharType="end"/>
      </w:r>
    </w:p>
    <w:p w14:paraId="3313419A" w14:textId="2C48B13A" w:rsidR="00E90EBC" w:rsidRDefault="00E90EBC">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_Toc67077135 \h </w:instrText>
      </w:r>
      <w:r>
        <w:fldChar w:fldCharType="separate"/>
      </w:r>
      <w:r>
        <w:t>255</w:t>
      </w:r>
      <w:r>
        <w:fldChar w:fldCharType="end"/>
      </w:r>
    </w:p>
    <w:p w14:paraId="04C87DE7" w14:textId="550008D5" w:rsidR="00E90EBC" w:rsidRDefault="00E90EBC">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_Toc67077136 \h </w:instrText>
      </w:r>
      <w:r>
        <w:fldChar w:fldCharType="separate"/>
      </w:r>
      <w:r>
        <w:t>255</w:t>
      </w:r>
      <w:r>
        <w:fldChar w:fldCharType="end"/>
      </w:r>
    </w:p>
    <w:p w14:paraId="1A92A8F0" w14:textId="27D84D78" w:rsidR="00E90EBC" w:rsidRDefault="00E90EBC">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_Toc67077137 \h </w:instrText>
      </w:r>
      <w:r>
        <w:fldChar w:fldCharType="separate"/>
      </w:r>
      <w:r>
        <w:t>255</w:t>
      </w:r>
      <w:r>
        <w:fldChar w:fldCharType="end"/>
      </w:r>
    </w:p>
    <w:p w14:paraId="0767C480" w14:textId="59122D88" w:rsidR="00E90EBC" w:rsidRDefault="00E90EBC">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_Toc67077138 \h </w:instrText>
      </w:r>
      <w:r>
        <w:fldChar w:fldCharType="separate"/>
      </w:r>
      <w:r>
        <w:t>258</w:t>
      </w:r>
      <w:r>
        <w:fldChar w:fldCharType="end"/>
      </w:r>
    </w:p>
    <w:p w14:paraId="32EA16A7" w14:textId="76E07EA6" w:rsidR="00E90EBC" w:rsidRDefault="00E90EB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_Toc67077139 \h </w:instrText>
      </w:r>
      <w:r>
        <w:fldChar w:fldCharType="separate"/>
      </w:r>
      <w:r>
        <w:t>258</w:t>
      </w:r>
      <w:r>
        <w:fldChar w:fldCharType="end"/>
      </w:r>
    </w:p>
    <w:p w14:paraId="5973C854" w14:textId="19FF5474" w:rsidR="00E90EBC" w:rsidRDefault="00E90EBC">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_Toc67077140 \h </w:instrText>
      </w:r>
      <w:r>
        <w:fldChar w:fldCharType="separate"/>
      </w:r>
      <w:r>
        <w:t>258</w:t>
      </w:r>
      <w:r>
        <w:fldChar w:fldCharType="end"/>
      </w:r>
    </w:p>
    <w:p w14:paraId="49D9192E" w14:textId="15126279" w:rsidR="00E90EBC" w:rsidRDefault="00E90EBC">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_Toc67077141 \h </w:instrText>
      </w:r>
      <w:r>
        <w:fldChar w:fldCharType="separate"/>
      </w:r>
      <w:r>
        <w:t>258</w:t>
      </w:r>
      <w:r>
        <w:fldChar w:fldCharType="end"/>
      </w:r>
    </w:p>
    <w:p w14:paraId="28A7CB4F" w14:textId="0BE52DBA" w:rsidR="00E90EBC" w:rsidRDefault="00E90EBC">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_Toc67077142 \h </w:instrText>
      </w:r>
      <w:r>
        <w:fldChar w:fldCharType="separate"/>
      </w:r>
      <w:r>
        <w:t>259</w:t>
      </w:r>
      <w:r>
        <w:fldChar w:fldCharType="end"/>
      </w:r>
    </w:p>
    <w:p w14:paraId="482F681F" w14:textId="0E04AF35" w:rsidR="00E90EBC" w:rsidRDefault="00E90EBC">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_Toc67077143 \h </w:instrText>
      </w:r>
      <w:r>
        <w:fldChar w:fldCharType="separate"/>
      </w:r>
      <w:r>
        <w:t>259</w:t>
      </w:r>
      <w:r>
        <w:fldChar w:fldCharType="end"/>
      </w:r>
    </w:p>
    <w:p w14:paraId="5DBA3F9B" w14:textId="7505A4A0" w:rsidR="00E90EBC" w:rsidRDefault="00E90EBC">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_Toc67077144 \h </w:instrText>
      </w:r>
      <w:r>
        <w:fldChar w:fldCharType="separate"/>
      </w:r>
      <w:r>
        <w:t>259</w:t>
      </w:r>
      <w:r>
        <w:fldChar w:fldCharType="end"/>
      </w:r>
    </w:p>
    <w:p w14:paraId="4D270F0D" w14:textId="4E7CE654" w:rsidR="00E90EBC" w:rsidRDefault="00E90EBC">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_Toc67077145 \h </w:instrText>
      </w:r>
      <w:r>
        <w:fldChar w:fldCharType="separate"/>
      </w:r>
      <w:r>
        <w:t>260</w:t>
      </w:r>
      <w:r>
        <w:fldChar w:fldCharType="end"/>
      </w:r>
    </w:p>
    <w:p w14:paraId="6E793538" w14:textId="4EB727F1" w:rsidR="00E90EBC" w:rsidRDefault="00E90EBC">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_Toc67077146 \h </w:instrText>
      </w:r>
      <w:r>
        <w:fldChar w:fldCharType="separate"/>
      </w:r>
      <w:r>
        <w:t>260</w:t>
      </w:r>
      <w:r>
        <w:fldChar w:fldCharType="end"/>
      </w:r>
    </w:p>
    <w:p w14:paraId="3AFB9AD5" w14:textId="68FD4566" w:rsidR="00E90EBC" w:rsidRDefault="00E90EBC">
      <w:pPr>
        <w:pStyle w:val="TOC5"/>
        <w:rPr>
          <w:rFonts w:asciiTheme="minorHAnsi" w:eastAsiaTheme="minorEastAsia" w:hAnsiTheme="minorHAnsi" w:cstheme="minorBidi"/>
          <w:sz w:val="22"/>
          <w:szCs w:val="22"/>
          <w:lang w:eastAsia="en-GB"/>
        </w:rPr>
      </w:pPr>
      <w:r>
        <w:t>6.8.5.3.2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_Toc67077147 \h </w:instrText>
      </w:r>
      <w:r>
        <w:fldChar w:fldCharType="separate"/>
      </w:r>
      <w:r>
        <w:t>261</w:t>
      </w:r>
      <w:r>
        <w:fldChar w:fldCharType="end"/>
      </w:r>
    </w:p>
    <w:p w14:paraId="616FB006" w14:textId="322C23A2" w:rsidR="00E90EBC" w:rsidRDefault="00E90EB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_Toc67077148 \h </w:instrText>
      </w:r>
      <w:r>
        <w:fldChar w:fldCharType="separate"/>
      </w:r>
      <w:r>
        <w:t>261</w:t>
      </w:r>
      <w:r>
        <w:fldChar w:fldCharType="end"/>
      </w:r>
    </w:p>
    <w:p w14:paraId="14C0BD6F" w14:textId="6ED2918E" w:rsidR="00E90EBC" w:rsidRDefault="00E90EBC">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_Toc67077149 \h </w:instrText>
      </w:r>
      <w:r>
        <w:fldChar w:fldCharType="separate"/>
      </w:r>
      <w:r>
        <w:t>261</w:t>
      </w:r>
      <w:r>
        <w:fldChar w:fldCharType="end"/>
      </w:r>
    </w:p>
    <w:p w14:paraId="41300A57" w14:textId="0D1A08C5" w:rsidR="00E90EBC" w:rsidRDefault="00E90EBC">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_Toc67077150 \h </w:instrText>
      </w:r>
      <w:r>
        <w:fldChar w:fldCharType="separate"/>
      </w:r>
      <w:r>
        <w:t>262</w:t>
      </w:r>
      <w:r>
        <w:fldChar w:fldCharType="end"/>
      </w:r>
    </w:p>
    <w:p w14:paraId="6B097C3A" w14:textId="3850063B" w:rsidR="00E90EBC" w:rsidRDefault="00E90EB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_Toc67077151 \h </w:instrText>
      </w:r>
      <w:r>
        <w:fldChar w:fldCharType="separate"/>
      </w:r>
      <w:r>
        <w:t>262</w:t>
      </w:r>
      <w:r>
        <w:fldChar w:fldCharType="end"/>
      </w:r>
    </w:p>
    <w:p w14:paraId="65EFA7FE" w14:textId="27D77775" w:rsidR="00E90EBC" w:rsidRDefault="00E90EB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_Toc67077152 \h </w:instrText>
      </w:r>
      <w:r>
        <w:fldChar w:fldCharType="separate"/>
      </w:r>
      <w:r>
        <w:t>263</w:t>
      </w:r>
      <w:r>
        <w:fldChar w:fldCharType="end"/>
      </w:r>
    </w:p>
    <w:p w14:paraId="360C9CE8" w14:textId="4C787C5F" w:rsidR="00E90EBC" w:rsidRDefault="00E90EB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_Toc67077153 \h </w:instrText>
      </w:r>
      <w:r>
        <w:fldChar w:fldCharType="separate"/>
      </w:r>
      <w:r>
        <w:t>263</w:t>
      </w:r>
      <w:r>
        <w:fldChar w:fldCharType="end"/>
      </w:r>
    </w:p>
    <w:p w14:paraId="1CEC3DC2" w14:textId="6DE5C584" w:rsidR="00E90EBC" w:rsidRDefault="00E90EB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_Toc67077154 \h </w:instrText>
      </w:r>
      <w:r>
        <w:fldChar w:fldCharType="separate"/>
      </w:r>
      <w:r>
        <w:t>263</w:t>
      </w:r>
      <w:r>
        <w:fldChar w:fldCharType="end"/>
      </w:r>
    </w:p>
    <w:p w14:paraId="2E0A0E46" w14:textId="0863A607" w:rsidR="00E90EBC" w:rsidRDefault="00E90EB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_Toc67077155 \h </w:instrText>
      </w:r>
      <w:r>
        <w:fldChar w:fldCharType="separate"/>
      </w:r>
      <w:r>
        <w:t>263</w:t>
      </w:r>
      <w:r>
        <w:fldChar w:fldCharType="end"/>
      </w:r>
    </w:p>
    <w:p w14:paraId="52D26241" w14:textId="48D19F27" w:rsidR="00E90EBC" w:rsidRDefault="00E90EB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_Toc67077156 \h </w:instrText>
      </w:r>
      <w:r>
        <w:fldChar w:fldCharType="separate"/>
      </w:r>
      <w:r>
        <w:t>263</w:t>
      </w:r>
      <w:r>
        <w:fldChar w:fldCharType="end"/>
      </w:r>
    </w:p>
    <w:p w14:paraId="6C1034BF" w14:textId="580A7F03" w:rsidR="00E90EBC" w:rsidRDefault="00E90EB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_Toc67077157 \h </w:instrText>
      </w:r>
      <w:r>
        <w:fldChar w:fldCharType="separate"/>
      </w:r>
      <w:r>
        <w:t>264</w:t>
      </w:r>
      <w:r>
        <w:fldChar w:fldCharType="end"/>
      </w:r>
    </w:p>
    <w:p w14:paraId="44C47B1F" w14:textId="05233F83" w:rsidR="00E90EBC" w:rsidRDefault="00E90EB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_Toc67077158 \h </w:instrText>
      </w:r>
      <w:r>
        <w:fldChar w:fldCharType="separate"/>
      </w:r>
      <w:r>
        <w:t>264</w:t>
      </w:r>
      <w:r>
        <w:fldChar w:fldCharType="end"/>
      </w:r>
    </w:p>
    <w:p w14:paraId="40B4384B" w14:textId="05598800" w:rsidR="00E90EBC" w:rsidRDefault="00E90EB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_Toc67077159 \h </w:instrText>
      </w:r>
      <w:r>
        <w:fldChar w:fldCharType="separate"/>
      </w:r>
      <w:r>
        <w:t>264</w:t>
      </w:r>
      <w:r>
        <w:fldChar w:fldCharType="end"/>
      </w:r>
    </w:p>
    <w:p w14:paraId="5CE05B87" w14:textId="7E0CB084" w:rsidR="00E90EBC" w:rsidRDefault="00E90EB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_Toc67077160 \h </w:instrText>
      </w:r>
      <w:r>
        <w:fldChar w:fldCharType="separate"/>
      </w:r>
      <w:r>
        <w:t>264</w:t>
      </w:r>
      <w:r>
        <w:fldChar w:fldCharType="end"/>
      </w:r>
    </w:p>
    <w:p w14:paraId="2624326C" w14:textId="36BDB166" w:rsidR="00E90EBC" w:rsidRDefault="00E90EB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_Toc67077161 \h </w:instrText>
      </w:r>
      <w:r>
        <w:fldChar w:fldCharType="separate"/>
      </w:r>
      <w:r>
        <w:t>264</w:t>
      </w:r>
      <w:r>
        <w:fldChar w:fldCharType="end"/>
      </w:r>
    </w:p>
    <w:p w14:paraId="55AF0DAF" w14:textId="1F20F1AE" w:rsidR="00E90EBC" w:rsidRDefault="00E90EBC">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_Toc67077162 \h </w:instrText>
      </w:r>
      <w:r>
        <w:fldChar w:fldCharType="separate"/>
      </w:r>
      <w:r>
        <w:t>265</w:t>
      </w:r>
      <w:r>
        <w:fldChar w:fldCharType="end"/>
      </w:r>
    </w:p>
    <w:p w14:paraId="37ACD21C" w14:textId="03957206" w:rsidR="00E90EBC" w:rsidRDefault="00E90EB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_Toc67077163 \h </w:instrText>
      </w:r>
      <w:r>
        <w:fldChar w:fldCharType="separate"/>
      </w:r>
      <w:r>
        <w:t>265</w:t>
      </w:r>
      <w:r>
        <w:fldChar w:fldCharType="end"/>
      </w:r>
    </w:p>
    <w:p w14:paraId="7C054659" w14:textId="62BBCE81" w:rsidR="00E90EBC" w:rsidRDefault="00E90EBC">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_Toc67077164 \h </w:instrText>
      </w:r>
      <w:r>
        <w:fldChar w:fldCharType="separate"/>
      </w:r>
      <w:r>
        <w:t>265</w:t>
      </w:r>
      <w:r>
        <w:fldChar w:fldCharType="end"/>
      </w:r>
    </w:p>
    <w:p w14:paraId="7168BDCA" w14:textId="2D5002C1" w:rsidR="00E90EBC" w:rsidRDefault="00E90EBC">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_Toc67077165 \h </w:instrText>
      </w:r>
      <w:r>
        <w:fldChar w:fldCharType="separate"/>
      </w:r>
      <w:r>
        <w:t>265</w:t>
      </w:r>
      <w:r>
        <w:fldChar w:fldCharType="end"/>
      </w:r>
    </w:p>
    <w:p w14:paraId="5A45D928" w14:textId="19A4A54A" w:rsidR="00E90EBC" w:rsidRDefault="00E90EBC">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_Toc67077166 \h </w:instrText>
      </w:r>
      <w:r>
        <w:fldChar w:fldCharType="separate"/>
      </w:r>
      <w:r>
        <w:t>266</w:t>
      </w:r>
      <w:r>
        <w:fldChar w:fldCharType="end"/>
      </w:r>
    </w:p>
    <w:p w14:paraId="44A8A73A" w14:textId="7A82A32A" w:rsidR="00E90EBC" w:rsidRDefault="00E90EBC">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_Toc67077167 \h </w:instrText>
      </w:r>
      <w:r>
        <w:fldChar w:fldCharType="separate"/>
      </w:r>
      <w:r>
        <w:t>266</w:t>
      </w:r>
      <w:r>
        <w:fldChar w:fldCharType="end"/>
      </w:r>
    </w:p>
    <w:p w14:paraId="152431CB" w14:textId="5AB8CF92" w:rsidR="00E90EBC" w:rsidRDefault="00E90EBC">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_Toc67077168 \h </w:instrText>
      </w:r>
      <w:r>
        <w:fldChar w:fldCharType="separate"/>
      </w:r>
      <w:r>
        <w:t>266</w:t>
      </w:r>
      <w:r>
        <w:fldChar w:fldCharType="end"/>
      </w:r>
    </w:p>
    <w:p w14:paraId="2896E46E" w14:textId="3BA40797" w:rsidR="00E90EBC" w:rsidRDefault="00E90EBC">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_Toc67077169 \h </w:instrText>
      </w:r>
      <w:r>
        <w:fldChar w:fldCharType="separate"/>
      </w:r>
      <w:r>
        <w:t>266</w:t>
      </w:r>
      <w:r>
        <w:fldChar w:fldCharType="end"/>
      </w:r>
    </w:p>
    <w:p w14:paraId="3FC625D4" w14:textId="59F9D72E" w:rsidR="00E90EBC" w:rsidRDefault="00E90EBC">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_Toc67077170 \h </w:instrText>
      </w:r>
      <w:r>
        <w:fldChar w:fldCharType="separate"/>
      </w:r>
      <w:r>
        <w:t>267</w:t>
      </w:r>
      <w:r>
        <w:fldChar w:fldCharType="end"/>
      </w:r>
    </w:p>
    <w:p w14:paraId="2FA61600" w14:textId="0D915E47" w:rsidR="00E90EBC" w:rsidRDefault="00E90EB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_Toc67077171 \h </w:instrText>
      </w:r>
      <w:r>
        <w:fldChar w:fldCharType="separate"/>
      </w:r>
      <w:r>
        <w:t>267</w:t>
      </w:r>
      <w:r>
        <w:fldChar w:fldCharType="end"/>
      </w:r>
    </w:p>
    <w:p w14:paraId="11A6CBA1" w14:textId="526B7F71" w:rsidR="00E90EBC" w:rsidRDefault="00E90EB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_Toc67077172 \h </w:instrText>
      </w:r>
      <w:r>
        <w:fldChar w:fldCharType="separate"/>
      </w:r>
      <w:r>
        <w:t>267</w:t>
      </w:r>
      <w:r>
        <w:fldChar w:fldCharType="end"/>
      </w:r>
    </w:p>
    <w:p w14:paraId="46DE99DB" w14:textId="06B539CD" w:rsidR="00E90EBC" w:rsidRDefault="00E90EB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_Toc67077173 \h </w:instrText>
      </w:r>
      <w:r>
        <w:fldChar w:fldCharType="separate"/>
      </w:r>
      <w:r>
        <w:t>267</w:t>
      </w:r>
      <w:r>
        <w:fldChar w:fldCharType="end"/>
      </w:r>
    </w:p>
    <w:p w14:paraId="64C15381" w14:textId="1854E27B" w:rsidR="00E90EBC" w:rsidRDefault="00E90EB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_Toc67077174 \h </w:instrText>
      </w:r>
      <w:r>
        <w:fldChar w:fldCharType="separate"/>
      </w:r>
      <w:r>
        <w:t>268</w:t>
      </w:r>
      <w:r>
        <w:fldChar w:fldCharType="end"/>
      </w:r>
    </w:p>
    <w:p w14:paraId="67AD59BF" w14:textId="7CC68788" w:rsidR="00E90EBC" w:rsidRDefault="00E90EB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_Toc67077175 \h </w:instrText>
      </w:r>
      <w:r>
        <w:fldChar w:fldCharType="separate"/>
      </w:r>
      <w:r>
        <w:t>270</w:t>
      </w:r>
      <w:r>
        <w:fldChar w:fldCharType="end"/>
      </w:r>
    </w:p>
    <w:p w14:paraId="0058E515" w14:textId="66A2BEB7" w:rsidR="00E90EBC" w:rsidRDefault="00E90EB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_Toc67077176 \h </w:instrText>
      </w:r>
      <w:r>
        <w:fldChar w:fldCharType="separate"/>
      </w:r>
      <w:r>
        <w:t>270</w:t>
      </w:r>
      <w:r>
        <w:fldChar w:fldCharType="end"/>
      </w:r>
    </w:p>
    <w:p w14:paraId="6D59114C" w14:textId="26A2A3BE" w:rsidR="00E90EBC" w:rsidRDefault="00E90EB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_Toc67077177 \h </w:instrText>
      </w:r>
      <w:r>
        <w:fldChar w:fldCharType="separate"/>
      </w:r>
      <w:r>
        <w:t>270</w:t>
      </w:r>
      <w:r>
        <w:fldChar w:fldCharType="end"/>
      </w:r>
    </w:p>
    <w:p w14:paraId="0CF97312" w14:textId="268C4393" w:rsidR="00E90EBC" w:rsidRDefault="00E90EBC">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_Toc67077178 \h </w:instrText>
      </w:r>
      <w:r>
        <w:fldChar w:fldCharType="separate"/>
      </w:r>
      <w:r>
        <w:t>270</w:t>
      </w:r>
      <w:r>
        <w:fldChar w:fldCharType="end"/>
      </w:r>
    </w:p>
    <w:p w14:paraId="58C02EF6" w14:textId="6F507A82" w:rsidR="00E90EBC" w:rsidRDefault="00E90EBC">
      <w:pPr>
        <w:pStyle w:val="TOC3"/>
        <w:rPr>
          <w:rFonts w:asciiTheme="minorHAnsi" w:eastAsiaTheme="minorEastAsia" w:hAnsiTheme="minorHAnsi" w:cstheme="minorBidi"/>
          <w:sz w:val="22"/>
          <w:szCs w:val="22"/>
          <w:lang w:eastAsia="en-GB"/>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_Toc67077179 \h </w:instrText>
      </w:r>
      <w:r>
        <w:fldChar w:fldCharType="separate"/>
      </w:r>
      <w:r>
        <w:t>270</w:t>
      </w:r>
      <w:r>
        <w:fldChar w:fldCharType="end"/>
      </w:r>
    </w:p>
    <w:p w14:paraId="5FD680C3" w14:textId="66A03D4F" w:rsidR="00E90EBC" w:rsidRDefault="00E90EBC">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_Toc67077180 \h </w:instrText>
      </w:r>
      <w:r>
        <w:fldChar w:fldCharType="separate"/>
      </w:r>
      <w:r>
        <w:t>270</w:t>
      </w:r>
      <w:r>
        <w:fldChar w:fldCharType="end"/>
      </w:r>
    </w:p>
    <w:p w14:paraId="43169A2C" w14:textId="18F22AAB" w:rsidR="00E90EBC" w:rsidRDefault="00E90EBC">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_Toc67077181 \h </w:instrText>
      </w:r>
      <w:r>
        <w:fldChar w:fldCharType="separate"/>
      </w:r>
      <w:r>
        <w:t>270</w:t>
      </w:r>
      <w:r>
        <w:fldChar w:fldCharType="end"/>
      </w:r>
    </w:p>
    <w:p w14:paraId="552561F3" w14:textId="0AA26211" w:rsidR="00E90EBC" w:rsidRDefault="00E90EBC">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_Toc67077182 \h </w:instrText>
      </w:r>
      <w:r>
        <w:fldChar w:fldCharType="separate"/>
      </w:r>
      <w:r>
        <w:t>271</w:t>
      </w:r>
      <w:r>
        <w:fldChar w:fldCharType="end"/>
      </w:r>
    </w:p>
    <w:p w14:paraId="162B8A8F" w14:textId="68D07E44" w:rsidR="00E90EBC" w:rsidRDefault="00E90EB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_Toc67077183 \h </w:instrText>
      </w:r>
      <w:r>
        <w:fldChar w:fldCharType="separate"/>
      </w:r>
      <w:r>
        <w:t>271</w:t>
      </w:r>
      <w:r>
        <w:fldChar w:fldCharType="end"/>
      </w:r>
    </w:p>
    <w:p w14:paraId="1F6F5D47" w14:textId="09E4CF50" w:rsidR="00E90EBC" w:rsidRDefault="00E90EB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_Toc67077184 \h </w:instrText>
      </w:r>
      <w:r>
        <w:fldChar w:fldCharType="separate"/>
      </w:r>
      <w:r>
        <w:t>271</w:t>
      </w:r>
      <w:r>
        <w:fldChar w:fldCharType="end"/>
      </w:r>
    </w:p>
    <w:p w14:paraId="0E5A31A8" w14:textId="229E5895" w:rsidR="00E90EBC" w:rsidRDefault="00E90EBC">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_Toc67077185 \h </w:instrText>
      </w:r>
      <w:r>
        <w:fldChar w:fldCharType="separate"/>
      </w:r>
      <w:r>
        <w:t>273</w:t>
      </w:r>
      <w:r>
        <w:fldChar w:fldCharType="end"/>
      </w:r>
    </w:p>
    <w:p w14:paraId="352FAABC" w14:textId="120D6B56" w:rsidR="00E90EBC" w:rsidRDefault="00E90EB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_Toc67077186 \h </w:instrText>
      </w:r>
      <w:r>
        <w:fldChar w:fldCharType="separate"/>
      </w:r>
      <w:r>
        <w:t>277</w:t>
      </w:r>
      <w:r>
        <w:fldChar w:fldCharType="end"/>
      </w:r>
    </w:p>
    <w:p w14:paraId="00B5CAB0" w14:textId="771FDF0E" w:rsidR="00E90EBC" w:rsidRDefault="00E90EB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_Toc67077187 \h </w:instrText>
      </w:r>
      <w:r>
        <w:fldChar w:fldCharType="separate"/>
      </w:r>
      <w:r>
        <w:t>277</w:t>
      </w:r>
      <w:r>
        <w:fldChar w:fldCharType="end"/>
      </w:r>
    </w:p>
    <w:p w14:paraId="592D73FD" w14:textId="19450F51" w:rsidR="00E90EBC" w:rsidRDefault="00E90EB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_Toc67077188 \h </w:instrText>
      </w:r>
      <w:r>
        <w:fldChar w:fldCharType="separate"/>
      </w:r>
      <w:r>
        <w:t>277</w:t>
      </w:r>
      <w:r>
        <w:fldChar w:fldCharType="end"/>
      </w:r>
    </w:p>
    <w:p w14:paraId="3FC797A3" w14:textId="59B9FD92" w:rsidR="00E90EBC" w:rsidRDefault="00E90EBC">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_Toc67077189 \h </w:instrText>
      </w:r>
      <w:r>
        <w:fldChar w:fldCharType="separate"/>
      </w:r>
      <w:r>
        <w:t>277</w:t>
      </w:r>
      <w:r>
        <w:fldChar w:fldCharType="end"/>
      </w:r>
    </w:p>
    <w:p w14:paraId="67112EA4" w14:textId="7CB63D0D" w:rsidR="00E90EBC" w:rsidRDefault="00E90EBC">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_Toc67077190 \h </w:instrText>
      </w:r>
      <w:r>
        <w:fldChar w:fldCharType="separate"/>
      </w:r>
      <w:r>
        <w:t>277</w:t>
      </w:r>
      <w:r>
        <w:fldChar w:fldCharType="end"/>
      </w:r>
    </w:p>
    <w:p w14:paraId="19372F09" w14:textId="40ECF371" w:rsidR="00E90EBC" w:rsidRDefault="00E90EBC">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_Toc67077191 \h </w:instrText>
      </w:r>
      <w:r>
        <w:fldChar w:fldCharType="separate"/>
      </w:r>
      <w:r>
        <w:t>277</w:t>
      </w:r>
      <w:r>
        <w:fldChar w:fldCharType="end"/>
      </w:r>
    </w:p>
    <w:p w14:paraId="75141D7F" w14:textId="00128856" w:rsidR="00E90EBC" w:rsidRDefault="00E90EBC">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_Toc67077192 \h </w:instrText>
      </w:r>
      <w:r>
        <w:fldChar w:fldCharType="separate"/>
      </w:r>
      <w:r>
        <w:t>278</w:t>
      </w:r>
      <w:r>
        <w:fldChar w:fldCharType="end"/>
      </w:r>
    </w:p>
    <w:p w14:paraId="1FBC77F1" w14:textId="65BE8F33" w:rsidR="00E90EBC" w:rsidRDefault="00E90EB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_Toc67077193 \h </w:instrText>
      </w:r>
      <w:r>
        <w:fldChar w:fldCharType="separate"/>
      </w:r>
      <w:r>
        <w:t>278</w:t>
      </w:r>
      <w:r>
        <w:fldChar w:fldCharType="end"/>
      </w:r>
    </w:p>
    <w:p w14:paraId="1C52141F" w14:textId="08F7425C" w:rsidR="00E90EBC" w:rsidRDefault="00E90EB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_Toc67077194 \h </w:instrText>
      </w:r>
      <w:r>
        <w:fldChar w:fldCharType="separate"/>
      </w:r>
      <w:r>
        <w:t>278</w:t>
      </w:r>
      <w:r>
        <w:fldChar w:fldCharType="end"/>
      </w:r>
    </w:p>
    <w:p w14:paraId="13DAAC40" w14:textId="66F22FAF" w:rsidR="00E90EBC" w:rsidRDefault="00E90EB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_Toc67077195 \h </w:instrText>
      </w:r>
      <w:r>
        <w:fldChar w:fldCharType="separate"/>
      </w:r>
      <w:r>
        <w:t>279</w:t>
      </w:r>
      <w:r>
        <w:fldChar w:fldCharType="end"/>
      </w:r>
    </w:p>
    <w:p w14:paraId="470ED590" w14:textId="70CD9664" w:rsidR="00E90EBC" w:rsidRDefault="00E90EB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_Toc67077196 \h </w:instrText>
      </w:r>
      <w:r>
        <w:fldChar w:fldCharType="separate"/>
      </w:r>
      <w:r>
        <w:t>279</w:t>
      </w:r>
      <w:r>
        <w:fldChar w:fldCharType="end"/>
      </w:r>
    </w:p>
    <w:p w14:paraId="1F23C5A3" w14:textId="78B674A3" w:rsidR="00E90EBC" w:rsidRDefault="00E90EBC">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_Toc67077197 \h </w:instrText>
      </w:r>
      <w:r>
        <w:fldChar w:fldCharType="separate"/>
      </w:r>
      <w:r>
        <w:t>280</w:t>
      </w:r>
      <w:r>
        <w:fldChar w:fldCharType="end"/>
      </w:r>
    </w:p>
    <w:p w14:paraId="3A61CD44" w14:textId="0FAF2B5B" w:rsidR="00E90EBC" w:rsidRDefault="00E90EB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_Toc67077198 \h </w:instrText>
      </w:r>
      <w:r>
        <w:fldChar w:fldCharType="separate"/>
      </w:r>
      <w:r>
        <w:t>280</w:t>
      </w:r>
      <w:r>
        <w:fldChar w:fldCharType="end"/>
      </w:r>
    </w:p>
    <w:p w14:paraId="550C7561" w14:textId="2A237A63" w:rsidR="00E90EBC" w:rsidRDefault="00E90EB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_Toc67077199 \h </w:instrText>
      </w:r>
      <w:r>
        <w:fldChar w:fldCharType="separate"/>
      </w:r>
      <w:r>
        <w:t>280</w:t>
      </w:r>
      <w:r>
        <w:fldChar w:fldCharType="end"/>
      </w:r>
    </w:p>
    <w:p w14:paraId="59FFF59C" w14:textId="50556041" w:rsidR="00E90EBC" w:rsidRDefault="00E90EB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_Toc67077200 \h </w:instrText>
      </w:r>
      <w:r>
        <w:fldChar w:fldCharType="separate"/>
      </w:r>
      <w:r>
        <w:t>281</w:t>
      </w:r>
      <w:r>
        <w:fldChar w:fldCharType="end"/>
      </w:r>
    </w:p>
    <w:p w14:paraId="4B7E46AD" w14:textId="1225431C" w:rsidR="00E90EBC" w:rsidRDefault="00E90EBC">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_Toc67077201 \h </w:instrText>
      </w:r>
      <w:r>
        <w:fldChar w:fldCharType="separate"/>
      </w:r>
      <w:r>
        <w:t>282</w:t>
      </w:r>
      <w:r>
        <w:fldChar w:fldCharType="end"/>
      </w:r>
    </w:p>
    <w:p w14:paraId="466A2EFE" w14:textId="447FCCF3" w:rsidR="00E90EBC" w:rsidRDefault="00E90EB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_Toc67077202 \h </w:instrText>
      </w:r>
      <w:r>
        <w:fldChar w:fldCharType="separate"/>
      </w:r>
      <w:r>
        <w:t>283</w:t>
      </w:r>
      <w:r>
        <w:fldChar w:fldCharType="end"/>
      </w:r>
    </w:p>
    <w:p w14:paraId="72999F6F" w14:textId="2743A836" w:rsidR="00E90EBC" w:rsidRDefault="00E90EB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_Toc67077203 \h </w:instrText>
      </w:r>
      <w:r>
        <w:fldChar w:fldCharType="separate"/>
      </w:r>
      <w:r>
        <w:t>284</w:t>
      </w:r>
      <w:r>
        <w:fldChar w:fldCharType="end"/>
      </w:r>
    </w:p>
    <w:p w14:paraId="0A866B60" w14:textId="2E518178" w:rsidR="00E90EBC" w:rsidRDefault="00E90EB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_Toc67077204 \h </w:instrText>
      </w:r>
      <w:r>
        <w:fldChar w:fldCharType="separate"/>
      </w:r>
      <w:r>
        <w:t>287</w:t>
      </w:r>
      <w:r>
        <w:fldChar w:fldCharType="end"/>
      </w:r>
    </w:p>
    <w:p w14:paraId="61D1F3B3" w14:textId="7494D5A2" w:rsidR="00E90EBC" w:rsidRDefault="00E90EB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_Toc67077205 \h </w:instrText>
      </w:r>
      <w:r>
        <w:fldChar w:fldCharType="separate"/>
      </w:r>
      <w:r>
        <w:t>287</w:t>
      </w:r>
      <w:r>
        <w:fldChar w:fldCharType="end"/>
      </w:r>
    </w:p>
    <w:p w14:paraId="4E7F1236" w14:textId="3EE207F0" w:rsidR="00E90EBC" w:rsidRDefault="00E90EB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_Toc67077206 \h </w:instrText>
      </w:r>
      <w:r>
        <w:fldChar w:fldCharType="separate"/>
      </w:r>
      <w:r>
        <w:t>287</w:t>
      </w:r>
      <w:r>
        <w:fldChar w:fldCharType="end"/>
      </w:r>
    </w:p>
    <w:p w14:paraId="7BEA88F1" w14:textId="1E7166B9" w:rsidR="00E90EBC" w:rsidRDefault="00E90EBC">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_Toc67077207 \h </w:instrText>
      </w:r>
      <w:r>
        <w:fldChar w:fldCharType="separate"/>
      </w:r>
      <w:r>
        <w:t>287</w:t>
      </w:r>
      <w:r>
        <w:fldChar w:fldCharType="end"/>
      </w:r>
    </w:p>
    <w:p w14:paraId="6F9471E5" w14:textId="43E9BC08" w:rsidR="00E90EBC" w:rsidRDefault="00E90EBC">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_Toc67077208 \h </w:instrText>
      </w:r>
      <w:r>
        <w:fldChar w:fldCharType="separate"/>
      </w:r>
      <w:r>
        <w:t>287</w:t>
      </w:r>
      <w:r>
        <w:fldChar w:fldCharType="end"/>
      </w:r>
    </w:p>
    <w:p w14:paraId="2CE25135" w14:textId="42AF540D" w:rsidR="00E90EBC" w:rsidRDefault="00E90EBC">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_Toc67077209 \h </w:instrText>
      </w:r>
      <w:r>
        <w:fldChar w:fldCharType="separate"/>
      </w:r>
      <w:r>
        <w:t>287</w:t>
      </w:r>
      <w:r>
        <w:fldChar w:fldCharType="end"/>
      </w:r>
    </w:p>
    <w:p w14:paraId="01523134" w14:textId="3914AF6B" w:rsidR="00E90EBC" w:rsidRDefault="00E90EBC">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_Toc67077210 \h </w:instrText>
      </w:r>
      <w:r>
        <w:fldChar w:fldCharType="separate"/>
      </w:r>
      <w:r>
        <w:t>287</w:t>
      </w:r>
      <w:r>
        <w:fldChar w:fldCharType="end"/>
      </w:r>
    </w:p>
    <w:p w14:paraId="49364E4A" w14:textId="4B96D924" w:rsidR="00E90EBC" w:rsidRDefault="00E90EBC">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_Toc67077211 \h </w:instrText>
      </w:r>
      <w:r>
        <w:fldChar w:fldCharType="separate"/>
      </w:r>
      <w:r>
        <w:t>287</w:t>
      </w:r>
      <w:r>
        <w:fldChar w:fldCharType="end"/>
      </w:r>
    </w:p>
    <w:p w14:paraId="436641C7" w14:textId="4464AE4A" w:rsidR="00E90EBC" w:rsidRDefault="00E90EBC">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_Toc67077212 \h </w:instrText>
      </w:r>
      <w:r>
        <w:fldChar w:fldCharType="separate"/>
      </w:r>
      <w:r>
        <w:t>288</w:t>
      </w:r>
      <w:r>
        <w:fldChar w:fldCharType="end"/>
      </w:r>
    </w:p>
    <w:p w14:paraId="44F64CE1" w14:textId="281BDE0E" w:rsidR="00E90EBC" w:rsidRDefault="00E90EBC">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_Toc67077213 \h </w:instrText>
      </w:r>
      <w:r>
        <w:fldChar w:fldCharType="separate"/>
      </w:r>
      <w:r>
        <w:t>289</w:t>
      </w:r>
      <w:r>
        <w:fldChar w:fldCharType="end"/>
      </w:r>
    </w:p>
    <w:p w14:paraId="37F0288F" w14:textId="78685B81" w:rsidR="00E90EBC" w:rsidRDefault="00E90EBC">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_Toc67077214 \h </w:instrText>
      </w:r>
      <w:r>
        <w:fldChar w:fldCharType="separate"/>
      </w:r>
      <w:r>
        <w:t>289</w:t>
      </w:r>
      <w:r>
        <w:fldChar w:fldCharType="end"/>
      </w:r>
    </w:p>
    <w:p w14:paraId="1350C11B" w14:textId="4F1DB7FE" w:rsidR="00E90EBC" w:rsidRDefault="00E90EBC">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_Toc67077215 \h </w:instrText>
      </w:r>
      <w:r>
        <w:fldChar w:fldCharType="separate"/>
      </w:r>
      <w:r>
        <w:t>290</w:t>
      </w:r>
      <w:r>
        <w:fldChar w:fldCharType="end"/>
      </w:r>
    </w:p>
    <w:p w14:paraId="1C0CE368" w14:textId="66C7B46C" w:rsidR="00E90EBC" w:rsidRDefault="00E90EBC">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_Toc67077216 \h </w:instrText>
      </w:r>
      <w:r>
        <w:fldChar w:fldCharType="separate"/>
      </w:r>
      <w:r>
        <w:t>291</w:t>
      </w:r>
      <w:r>
        <w:fldChar w:fldCharType="end"/>
      </w:r>
    </w:p>
    <w:p w14:paraId="357CC1E8" w14:textId="54F4A8A7" w:rsidR="00E90EBC" w:rsidRDefault="00E90EB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_Toc67077217 \h </w:instrText>
      </w:r>
      <w:r>
        <w:fldChar w:fldCharType="separate"/>
      </w:r>
      <w:r>
        <w:t>293</w:t>
      </w:r>
      <w:r>
        <w:fldChar w:fldCharType="end"/>
      </w:r>
    </w:p>
    <w:p w14:paraId="0E27B2CE" w14:textId="62582C32" w:rsidR="00E90EBC" w:rsidRDefault="00E90EBC">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_Toc67077218 \h </w:instrText>
      </w:r>
      <w:r>
        <w:fldChar w:fldCharType="separate"/>
      </w:r>
      <w:r>
        <w:t>293</w:t>
      </w:r>
      <w:r>
        <w:fldChar w:fldCharType="end"/>
      </w:r>
    </w:p>
    <w:p w14:paraId="2403544A" w14:textId="670195F2" w:rsidR="00E90EBC" w:rsidRDefault="00E90EBC">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_Toc67077219 \h </w:instrText>
      </w:r>
      <w:r>
        <w:fldChar w:fldCharType="separate"/>
      </w:r>
      <w:r>
        <w:t>293</w:t>
      </w:r>
      <w:r>
        <w:fldChar w:fldCharType="end"/>
      </w:r>
    </w:p>
    <w:p w14:paraId="2EC5715A" w14:textId="5906CE36" w:rsidR="00E90EBC" w:rsidRDefault="00E90EBC">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_Toc67077220 \h </w:instrText>
      </w:r>
      <w:r>
        <w:fldChar w:fldCharType="separate"/>
      </w:r>
      <w:r>
        <w:t>293</w:t>
      </w:r>
      <w:r>
        <w:fldChar w:fldCharType="end"/>
      </w:r>
    </w:p>
    <w:p w14:paraId="679A54B2" w14:textId="669A1DD3" w:rsidR="00E90EBC" w:rsidRDefault="00E90EBC">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_Toc67077221 \h </w:instrText>
      </w:r>
      <w:r>
        <w:fldChar w:fldCharType="separate"/>
      </w:r>
      <w:r>
        <w:t>293</w:t>
      </w:r>
      <w:r>
        <w:fldChar w:fldCharType="end"/>
      </w:r>
    </w:p>
    <w:p w14:paraId="26B02A0D" w14:textId="54697A1B" w:rsidR="00E90EBC" w:rsidRDefault="00E90EBC">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_Toc67077222 \h </w:instrText>
      </w:r>
      <w:r>
        <w:fldChar w:fldCharType="separate"/>
      </w:r>
      <w:r>
        <w:t>293</w:t>
      </w:r>
      <w:r>
        <w:fldChar w:fldCharType="end"/>
      </w:r>
    </w:p>
    <w:p w14:paraId="4F49F217" w14:textId="3B938FCE" w:rsidR="00E90EBC" w:rsidRDefault="00E90EBC">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_Toc67077223 \h </w:instrText>
      </w:r>
      <w:r>
        <w:fldChar w:fldCharType="separate"/>
      </w:r>
      <w:r>
        <w:t>293</w:t>
      </w:r>
      <w:r>
        <w:fldChar w:fldCharType="end"/>
      </w:r>
    </w:p>
    <w:p w14:paraId="62D92D20" w14:textId="16992481" w:rsidR="00E90EBC" w:rsidRDefault="00E90EBC">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_Toc67077224 \h </w:instrText>
      </w:r>
      <w:r>
        <w:fldChar w:fldCharType="separate"/>
      </w:r>
      <w:r>
        <w:t>294</w:t>
      </w:r>
      <w:r>
        <w:fldChar w:fldCharType="end"/>
      </w:r>
    </w:p>
    <w:p w14:paraId="40A51D7C" w14:textId="16781620" w:rsidR="00E90EBC" w:rsidRDefault="00E90EBC">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_Toc67077225 \h </w:instrText>
      </w:r>
      <w:r>
        <w:fldChar w:fldCharType="separate"/>
      </w:r>
      <w:r>
        <w:t>294</w:t>
      </w:r>
      <w:r>
        <w:fldChar w:fldCharType="end"/>
      </w:r>
    </w:p>
    <w:p w14:paraId="1968F75D" w14:textId="1D3A20F1" w:rsidR="00E90EBC" w:rsidRDefault="00E90EBC">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_Toc67077226 \h </w:instrText>
      </w:r>
      <w:r>
        <w:fldChar w:fldCharType="separate"/>
      </w:r>
      <w:r>
        <w:t>299</w:t>
      </w:r>
      <w:r>
        <w:fldChar w:fldCharType="end"/>
      </w:r>
    </w:p>
    <w:p w14:paraId="6AE6720A" w14:textId="3701948A" w:rsidR="00E90EBC" w:rsidRDefault="00E90EBC">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_Toc67077227 \h </w:instrText>
      </w:r>
      <w:r>
        <w:fldChar w:fldCharType="separate"/>
      </w:r>
      <w:r>
        <w:t>304</w:t>
      </w:r>
      <w:r>
        <w:fldChar w:fldCharType="end"/>
      </w:r>
    </w:p>
    <w:p w14:paraId="25B1DFDF" w14:textId="39FA9401" w:rsidR="00E90EBC" w:rsidRDefault="00E90EB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_Toc67077228 \h </w:instrText>
      </w:r>
      <w:r>
        <w:fldChar w:fldCharType="separate"/>
      </w:r>
      <w:r>
        <w:t>309</w:t>
      </w:r>
      <w:r>
        <w:fldChar w:fldCharType="end"/>
      </w:r>
    </w:p>
    <w:p w14:paraId="33E639C4" w14:textId="1AE19AC9" w:rsidR="00E90EBC" w:rsidRDefault="00E90EB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_Toc67077229 \h </w:instrText>
      </w:r>
      <w:r>
        <w:fldChar w:fldCharType="separate"/>
      </w:r>
      <w:r>
        <w:t>309</w:t>
      </w:r>
      <w:r>
        <w:fldChar w:fldCharType="end"/>
      </w:r>
    </w:p>
    <w:p w14:paraId="2242E02F" w14:textId="2B958BF0" w:rsidR="00E90EBC" w:rsidRDefault="00E90EB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_Toc67077230 \h </w:instrText>
      </w:r>
      <w:r>
        <w:fldChar w:fldCharType="separate"/>
      </w:r>
      <w:r>
        <w:t>309</w:t>
      </w:r>
      <w:r>
        <w:fldChar w:fldCharType="end"/>
      </w:r>
    </w:p>
    <w:p w14:paraId="7A9F2597" w14:textId="03066E09" w:rsidR="00E90EBC" w:rsidRDefault="00E90EBC">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_Toc67077231 \h </w:instrText>
      </w:r>
      <w:r>
        <w:fldChar w:fldCharType="separate"/>
      </w:r>
      <w:r>
        <w:t>309</w:t>
      </w:r>
      <w:r>
        <w:fldChar w:fldCharType="end"/>
      </w:r>
    </w:p>
    <w:p w14:paraId="46720CBD" w14:textId="0FBA6D26" w:rsidR="00E90EBC" w:rsidRDefault="00E90EBC">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_Toc67077232 \h </w:instrText>
      </w:r>
      <w:r>
        <w:fldChar w:fldCharType="separate"/>
      </w:r>
      <w:r>
        <w:t>309</w:t>
      </w:r>
      <w:r>
        <w:fldChar w:fldCharType="end"/>
      </w:r>
    </w:p>
    <w:p w14:paraId="205F844E" w14:textId="5193A150" w:rsidR="00E90EBC" w:rsidRDefault="00E90EBC">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_Toc67077233 \h </w:instrText>
      </w:r>
      <w:r>
        <w:fldChar w:fldCharType="separate"/>
      </w:r>
      <w:r>
        <w:t>309</w:t>
      </w:r>
      <w:r>
        <w:fldChar w:fldCharType="end"/>
      </w:r>
    </w:p>
    <w:p w14:paraId="0B636F6B" w14:textId="06370182" w:rsidR="00E90EBC" w:rsidRDefault="00E90EBC">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_Toc67077234 \h </w:instrText>
      </w:r>
      <w:r>
        <w:fldChar w:fldCharType="separate"/>
      </w:r>
      <w:r>
        <w:t>310</w:t>
      </w:r>
      <w:r>
        <w:fldChar w:fldCharType="end"/>
      </w:r>
    </w:p>
    <w:p w14:paraId="00B60F80" w14:textId="4B7FA266" w:rsidR="00E90EBC" w:rsidRDefault="00E90EBC">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_Toc67077235 \h </w:instrText>
      </w:r>
      <w:r>
        <w:fldChar w:fldCharType="separate"/>
      </w:r>
      <w:r>
        <w:t>310</w:t>
      </w:r>
      <w:r>
        <w:fldChar w:fldCharType="end"/>
      </w:r>
    </w:p>
    <w:p w14:paraId="637D5ABE" w14:textId="6D00FA94" w:rsidR="00E90EBC" w:rsidRDefault="00E90EB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_Toc67077236 \h </w:instrText>
      </w:r>
      <w:r>
        <w:fldChar w:fldCharType="separate"/>
      </w:r>
      <w:r>
        <w:t>311</w:t>
      </w:r>
      <w:r>
        <w:fldChar w:fldCharType="end"/>
      </w:r>
    </w:p>
    <w:p w14:paraId="5B0F2289" w14:textId="0A21391E" w:rsidR="00E90EBC" w:rsidRDefault="00E90EB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_Toc67077237 \h </w:instrText>
      </w:r>
      <w:r>
        <w:fldChar w:fldCharType="separate"/>
      </w:r>
      <w:r>
        <w:t>311</w:t>
      </w:r>
      <w:r>
        <w:fldChar w:fldCharType="end"/>
      </w:r>
    </w:p>
    <w:p w14:paraId="6EACBC35" w14:textId="6349BF1B" w:rsidR="00E90EBC" w:rsidRDefault="00E90EB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_Toc67077238 \h </w:instrText>
      </w:r>
      <w:r>
        <w:fldChar w:fldCharType="separate"/>
      </w:r>
      <w:r>
        <w:t>311</w:t>
      </w:r>
      <w:r>
        <w:fldChar w:fldCharType="end"/>
      </w:r>
    </w:p>
    <w:p w14:paraId="73BD204E" w14:textId="6F34A222" w:rsidR="00E90EBC" w:rsidRDefault="00E90EBC">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_Toc67077239 \h </w:instrText>
      </w:r>
      <w:r>
        <w:fldChar w:fldCharType="separate"/>
      </w:r>
      <w:r>
        <w:t>311</w:t>
      </w:r>
      <w:r>
        <w:fldChar w:fldCharType="end"/>
      </w:r>
    </w:p>
    <w:p w14:paraId="398D55A2" w14:textId="464E731B" w:rsidR="00E90EBC" w:rsidRDefault="00E90EB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_Toc67077240 \h </w:instrText>
      </w:r>
      <w:r>
        <w:fldChar w:fldCharType="separate"/>
      </w:r>
      <w:r>
        <w:t>312</w:t>
      </w:r>
      <w:r>
        <w:fldChar w:fldCharType="end"/>
      </w:r>
    </w:p>
    <w:p w14:paraId="7E1B0715" w14:textId="4FBA168F" w:rsidR="00E90EBC" w:rsidRDefault="00E90EBC">
      <w:pPr>
        <w:pStyle w:val="TOC4"/>
        <w:rPr>
          <w:rFonts w:asciiTheme="minorHAnsi" w:eastAsiaTheme="minorEastAsia" w:hAnsiTheme="minorHAnsi" w:cstheme="minorBidi"/>
          <w:sz w:val="22"/>
          <w:szCs w:val="22"/>
          <w:lang w:eastAsia="en-GB"/>
        </w:rPr>
      </w:pPr>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_Toc67077241 \h </w:instrText>
      </w:r>
      <w:r>
        <w:fldChar w:fldCharType="separate"/>
      </w:r>
      <w:r>
        <w:t>312</w:t>
      </w:r>
      <w:r>
        <w:fldChar w:fldCharType="end"/>
      </w:r>
    </w:p>
    <w:p w14:paraId="6DEBABA9" w14:textId="511AB826" w:rsidR="00E90EBC" w:rsidRDefault="00E90EBC">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_Toc67077242 \h </w:instrText>
      </w:r>
      <w:r>
        <w:fldChar w:fldCharType="separate"/>
      </w:r>
      <w:r>
        <w:t>312</w:t>
      </w:r>
      <w:r>
        <w:fldChar w:fldCharType="end"/>
      </w:r>
    </w:p>
    <w:p w14:paraId="05255621" w14:textId="005BB1BC" w:rsidR="00E90EBC" w:rsidRDefault="00E90EBC">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_Toc67077243 \h </w:instrText>
      </w:r>
      <w:r>
        <w:fldChar w:fldCharType="separate"/>
      </w:r>
      <w:r>
        <w:t>312</w:t>
      </w:r>
      <w:r>
        <w:fldChar w:fldCharType="end"/>
      </w:r>
    </w:p>
    <w:p w14:paraId="0465DA7A" w14:textId="7C69D83D" w:rsidR="00E90EBC" w:rsidRDefault="00E90EBC">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_Toc67077244 \h </w:instrText>
      </w:r>
      <w:r>
        <w:fldChar w:fldCharType="separate"/>
      </w:r>
      <w:r>
        <w:t>312</w:t>
      </w:r>
      <w:r>
        <w:fldChar w:fldCharType="end"/>
      </w:r>
    </w:p>
    <w:p w14:paraId="527B2D6C" w14:textId="27A2024D" w:rsidR="00E90EBC" w:rsidRDefault="00E90EBC">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_Toc67077245 \h </w:instrText>
      </w:r>
      <w:r>
        <w:fldChar w:fldCharType="separate"/>
      </w:r>
      <w:r>
        <w:t>313</w:t>
      </w:r>
      <w:r>
        <w:fldChar w:fldCharType="end"/>
      </w:r>
    </w:p>
    <w:p w14:paraId="5A8A5D6D" w14:textId="29C6A5CF" w:rsidR="00E90EBC" w:rsidRDefault="00E90EBC">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_Toc67077246 \h </w:instrText>
      </w:r>
      <w:r>
        <w:fldChar w:fldCharType="separate"/>
      </w:r>
      <w:r>
        <w:t>313</w:t>
      </w:r>
      <w:r>
        <w:fldChar w:fldCharType="end"/>
      </w:r>
    </w:p>
    <w:p w14:paraId="092F0C99" w14:textId="115794CB" w:rsidR="00E90EBC" w:rsidRDefault="00E90EB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_Toc67077247 \h </w:instrText>
      </w:r>
      <w:r>
        <w:fldChar w:fldCharType="separate"/>
      </w:r>
      <w:r>
        <w:t>313</w:t>
      </w:r>
      <w:r>
        <w:fldChar w:fldCharType="end"/>
      </w:r>
    </w:p>
    <w:p w14:paraId="6D02EF91" w14:textId="1A0B92F8" w:rsidR="00E90EBC" w:rsidRDefault="00E90EBC">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_Toc67077248 \h </w:instrText>
      </w:r>
      <w:r>
        <w:fldChar w:fldCharType="separate"/>
      </w:r>
      <w:r>
        <w:t>313</w:t>
      </w:r>
      <w:r>
        <w:fldChar w:fldCharType="end"/>
      </w:r>
    </w:p>
    <w:p w14:paraId="24AD9167" w14:textId="1E054A31" w:rsidR="00E90EBC" w:rsidRDefault="00E90EBC">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_Toc67077249 \h </w:instrText>
      </w:r>
      <w:r>
        <w:fldChar w:fldCharType="separate"/>
      </w:r>
      <w:r>
        <w:t>313</w:t>
      </w:r>
      <w:r>
        <w:fldChar w:fldCharType="end"/>
      </w:r>
    </w:p>
    <w:p w14:paraId="31AFDC7C" w14:textId="5FB03FEF" w:rsidR="00E90EBC" w:rsidRDefault="00E90EBC">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_Toc67077250 \h </w:instrText>
      </w:r>
      <w:r>
        <w:fldChar w:fldCharType="separate"/>
      </w:r>
      <w:r>
        <w:t>315</w:t>
      </w:r>
      <w:r>
        <w:fldChar w:fldCharType="end"/>
      </w:r>
    </w:p>
    <w:p w14:paraId="42AA4023" w14:textId="536F14E2" w:rsidR="00E90EBC" w:rsidRDefault="00E90EBC">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_Toc67077251 \h </w:instrText>
      </w:r>
      <w:r>
        <w:fldChar w:fldCharType="separate"/>
      </w:r>
      <w:r>
        <w:t>319</w:t>
      </w:r>
      <w:r>
        <w:fldChar w:fldCharType="end"/>
      </w:r>
    </w:p>
    <w:p w14:paraId="186B564F" w14:textId="4502DA68" w:rsidR="00E90EBC" w:rsidRDefault="00E90EBC">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_Toc67077252 \h </w:instrText>
      </w:r>
      <w:r>
        <w:fldChar w:fldCharType="separate"/>
      </w:r>
      <w:r>
        <w:t>320</w:t>
      </w:r>
      <w:r>
        <w:fldChar w:fldCharType="end"/>
      </w:r>
    </w:p>
    <w:p w14:paraId="68DAD523" w14:textId="593C523A" w:rsidR="00E90EBC" w:rsidRDefault="00E90EB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_Toc67077253 \h </w:instrText>
      </w:r>
      <w:r>
        <w:fldChar w:fldCharType="separate"/>
      </w:r>
      <w:r>
        <w:t>324</w:t>
      </w:r>
      <w:r>
        <w:fldChar w:fldCharType="end"/>
      </w:r>
    </w:p>
    <w:p w14:paraId="2E2F81A6" w14:textId="64F1565B" w:rsidR="00E90EBC" w:rsidRDefault="00E90EBC">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_Toc67077254 \h </w:instrText>
      </w:r>
      <w:r>
        <w:fldChar w:fldCharType="separate"/>
      </w:r>
      <w:r>
        <w:t>324</w:t>
      </w:r>
      <w:r>
        <w:fldChar w:fldCharType="end"/>
      </w:r>
    </w:p>
    <w:p w14:paraId="6F8D804A" w14:textId="082455F7" w:rsidR="00E90EBC" w:rsidRDefault="00E90EBC">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_Toc67077255 \h </w:instrText>
      </w:r>
      <w:r>
        <w:fldChar w:fldCharType="separate"/>
      </w:r>
      <w:r>
        <w:t>324</w:t>
      </w:r>
      <w:r>
        <w:fldChar w:fldCharType="end"/>
      </w:r>
    </w:p>
    <w:p w14:paraId="227F7F8F" w14:textId="4D6EAAD5" w:rsidR="00E90EBC" w:rsidRDefault="00E90EBC">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_Toc67077256 \h </w:instrText>
      </w:r>
      <w:r>
        <w:fldChar w:fldCharType="separate"/>
      </w:r>
      <w:r>
        <w:t>325</w:t>
      </w:r>
      <w:r>
        <w:fldChar w:fldCharType="end"/>
      </w:r>
    </w:p>
    <w:p w14:paraId="104D615A" w14:textId="223BC567" w:rsidR="00E90EBC" w:rsidRDefault="00E90EB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_Toc67077257 \h </w:instrText>
      </w:r>
      <w:r>
        <w:fldChar w:fldCharType="separate"/>
      </w:r>
      <w:r>
        <w:t>325</w:t>
      </w:r>
      <w:r>
        <w:fldChar w:fldCharType="end"/>
      </w:r>
    </w:p>
    <w:p w14:paraId="039C695B" w14:textId="53604557" w:rsidR="00E90EBC" w:rsidRDefault="00E90EBC">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_Toc67077258 \h </w:instrText>
      </w:r>
      <w:r>
        <w:fldChar w:fldCharType="separate"/>
      </w:r>
      <w:r>
        <w:t>325</w:t>
      </w:r>
      <w:r>
        <w:fldChar w:fldCharType="end"/>
      </w:r>
    </w:p>
    <w:p w14:paraId="22826941" w14:textId="7172029E" w:rsidR="00E90EBC" w:rsidRDefault="00E90EBC">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_Toc67077259 \h </w:instrText>
      </w:r>
      <w:r>
        <w:fldChar w:fldCharType="separate"/>
      </w:r>
      <w:r>
        <w:t>325</w:t>
      </w:r>
      <w:r>
        <w:fldChar w:fldCharType="end"/>
      </w:r>
    </w:p>
    <w:p w14:paraId="000CA800" w14:textId="4AAD68C5" w:rsidR="00E90EBC" w:rsidRDefault="00E90EB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_Toc67077260 \h </w:instrText>
      </w:r>
      <w:r>
        <w:fldChar w:fldCharType="separate"/>
      </w:r>
      <w:r>
        <w:t>326</w:t>
      </w:r>
      <w:r>
        <w:fldChar w:fldCharType="end"/>
      </w:r>
    </w:p>
    <w:p w14:paraId="0095C31F" w14:textId="103B4323" w:rsidR="00E90EBC" w:rsidRDefault="00E90EBC">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_Toc67077261 \h </w:instrText>
      </w:r>
      <w:r>
        <w:fldChar w:fldCharType="separate"/>
      </w:r>
      <w:r>
        <w:t>326</w:t>
      </w:r>
      <w:r>
        <w:fldChar w:fldCharType="end"/>
      </w:r>
    </w:p>
    <w:p w14:paraId="0C6B3BCE" w14:textId="38D27847" w:rsidR="00E90EBC" w:rsidRDefault="00E90EBC">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_Toc67077262 \h </w:instrText>
      </w:r>
      <w:r>
        <w:fldChar w:fldCharType="separate"/>
      </w:r>
      <w:r>
        <w:t>327</w:t>
      </w:r>
      <w:r>
        <w:fldChar w:fldCharType="end"/>
      </w:r>
    </w:p>
    <w:p w14:paraId="08E2102B" w14:textId="60A5D8C6" w:rsidR="00E90EBC" w:rsidRDefault="00E90EB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_Toc67077263 \h </w:instrText>
      </w:r>
      <w:r>
        <w:fldChar w:fldCharType="separate"/>
      </w:r>
      <w:r>
        <w:t>330</w:t>
      </w:r>
      <w:r>
        <w:fldChar w:fldCharType="end"/>
      </w:r>
    </w:p>
    <w:p w14:paraId="63930458" w14:textId="01DE95E2" w:rsidR="00E90EBC" w:rsidRDefault="00E90EB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_Toc67077264 \h </w:instrText>
      </w:r>
      <w:r>
        <w:fldChar w:fldCharType="separate"/>
      </w:r>
      <w:r>
        <w:t>330</w:t>
      </w:r>
      <w:r>
        <w:fldChar w:fldCharType="end"/>
      </w:r>
    </w:p>
    <w:p w14:paraId="1A1A8770" w14:textId="64B89A98" w:rsidR="00E90EBC" w:rsidRDefault="00E90EB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_Toc67077265 \h </w:instrText>
      </w:r>
      <w:r>
        <w:fldChar w:fldCharType="separate"/>
      </w:r>
      <w:r>
        <w:t>331</w:t>
      </w:r>
      <w:r>
        <w:fldChar w:fldCharType="end"/>
      </w:r>
    </w:p>
    <w:p w14:paraId="06CA9F38" w14:textId="251A236C" w:rsidR="00E90EBC" w:rsidRDefault="00E90EB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_Toc67077266 \h </w:instrText>
      </w:r>
      <w:r>
        <w:fldChar w:fldCharType="separate"/>
      </w:r>
      <w:r>
        <w:t>331</w:t>
      </w:r>
      <w:r>
        <w:fldChar w:fldCharType="end"/>
      </w:r>
    </w:p>
    <w:p w14:paraId="264ADE6B" w14:textId="7C4DBD91" w:rsidR="00E90EBC" w:rsidRDefault="00E90EB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_Toc67077267 \h </w:instrText>
      </w:r>
      <w:r>
        <w:fldChar w:fldCharType="separate"/>
      </w:r>
      <w:r>
        <w:t>331</w:t>
      </w:r>
      <w:r>
        <w:fldChar w:fldCharType="end"/>
      </w:r>
    </w:p>
    <w:p w14:paraId="214375C1" w14:textId="4A104623" w:rsidR="00E90EBC" w:rsidRDefault="00E90EB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_Toc67077268 \h </w:instrText>
      </w:r>
      <w:r>
        <w:fldChar w:fldCharType="separate"/>
      </w:r>
      <w:r>
        <w:t>331</w:t>
      </w:r>
      <w:r>
        <w:fldChar w:fldCharType="end"/>
      </w:r>
    </w:p>
    <w:p w14:paraId="34094082" w14:textId="79DD9FA5" w:rsidR="00E90EBC" w:rsidRDefault="00E90EB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_Toc67077269 \h </w:instrText>
      </w:r>
      <w:r>
        <w:fldChar w:fldCharType="separate"/>
      </w:r>
      <w:r>
        <w:t>332</w:t>
      </w:r>
      <w:r>
        <w:fldChar w:fldCharType="end"/>
      </w:r>
    </w:p>
    <w:p w14:paraId="61FC9B6F" w14:textId="4C29B703" w:rsidR="00E90EBC" w:rsidRDefault="00E90EB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_Toc67077270 \h </w:instrText>
      </w:r>
      <w:r>
        <w:fldChar w:fldCharType="separate"/>
      </w:r>
      <w:r>
        <w:t>333</w:t>
      </w:r>
      <w:r>
        <w:fldChar w:fldCharType="end"/>
      </w:r>
    </w:p>
    <w:p w14:paraId="32E3D3DB" w14:textId="58EFC876" w:rsidR="00E90EBC" w:rsidRDefault="00E90EB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_Toc67077271 \h </w:instrText>
      </w:r>
      <w:r>
        <w:fldChar w:fldCharType="separate"/>
      </w:r>
      <w:r>
        <w:t>333</w:t>
      </w:r>
      <w:r>
        <w:fldChar w:fldCharType="end"/>
      </w:r>
    </w:p>
    <w:p w14:paraId="69434CED" w14:textId="5B26686C" w:rsidR="00E90EBC" w:rsidRDefault="00E90EB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_Toc67077272 \h </w:instrText>
      </w:r>
      <w:r>
        <w:fldChar w:fldCharType="separate"/>
      </w:r>
      <w:r>
        <w:t>333</w:t>
      </w:r>
      <w:r>
        <w:fldChar w:fldCharType="end"/>
      </w:r>
    </w:p>
    <w:p w14:paraId="55EB0E2B" w14:textId="4009315B" w:rsidR="00E90EBC" w:rsidRDefault="00E90EBC">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_Toc67077273 \h </w:instrText>
      </w:r>
      <w:r>
        <w:fldChar w:fldCharType="separate"/>
      </w:r>
      <w:r>
        <w:t>333</w:t>
      </w:r>
      <w:r>
        <w:fldChar w:fldCharType="end"/>
      </w:r>
    </w:p>
    <w:p w14:paraId="358B5AF1" w14:textId="22AF3EAC" w:rsidR="00E90EBC" w:rsidRDefault="00E90EBC">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_Toc67077274 \h </w:instrText>
      </w:r>
      <w:r>
        <w:fldChar w:fldCharType="separate"/>
      </w:r>
      <w:r>
        <w:t>333</w:t>
      </w:r>
      <w:r>
        <w:fldChar w:fldCharType="end"/>
      </w:r>
    </w:p>
    <w:p w14:paraId="3E2CA8CA" w14:textId="10F19501" w:rsidR="00E90EBC" w:rsidRDefault="00E90EB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_Toc67077275 \h </w:instrText>
      </w:r>
      <w:r>
        <w:fldChar w:fldCharType="separate"/>
      </w:r>
      <w:r>
        <w:t>334</w:t>
      </w:r>
      <w:r>
        <w:fldChar w:fldCharType="end"/>
      </w:r>
    </w:p>
    <w:p w14:paraId="52543409" w14:textId="674EC77A" w:rsidR="00E90EBC" w:rsidRDefault="00E90EB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_Toc67077276 \h </w:instrText>
      </w:r>
      <w:r>
        <w:fldChar w:fldCharType="separate"/>
      </w:r>
      <w:r>
        <w:t>335</w:t>
      </w:r>
      <w:r>
        <w:fldChar w:fldCharType="end"/>
      </w:r>
    </w:p>
    <w:p w14:paraId="035D1145" w14:textId="7569F204" w:rsidR="00E90EBC" w:rsidRDefault="00E90EB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_Toc67077277 \h </w:instrText>
      </w:r>
      <w:r>
        <w:fldChar w:fldCharType="separate"/>
      </w:r>
      <w:r>
        <w:t>335</w:t>
      </w:r>
      <w:r>
        <w:fldChar w:fldCharType="end"/>
      </w:r>
    </w:p>
    <w:p w14:paraId="246C28EF" w14:textId="7717CD7D" w:rsidR="00E90EBC" w:rsidRDefault="00E90EB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_Toc67077278 \h </w:instrText>
      </w:r>
      <w:r>
        <w:fldChar w:fldCharType="separate"/>
      </w:r>
      <w:r>
        <w:t>336</w:t>
      </w:r>
      <w:r>
        <w:fldChar w:fldCharType="end"/>
      </w:r>
    </w:p>
    <w:p w14:paraId="646B1A62" w14:textId="5625E7DC" w:rsidR="00E90EBC" w:rsidRDefault="00E90EB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_Toc67077279 \h </w:instrText>
      </w:r>
      <w:r>
        <w:fldChar w:fldCharType="separate"/>
      </w:r>
      <w:r>
        <w:t>336</w:t>
      </w:r>
      <w:r>
        <w:fldChar w:fldCharType="end"/>
      </w:r>
    </w:p>
    <w:p w14:paraId="7BE01F54" w14:textId="3D8362E2" w:rsidR="00E90EBC" w:rsidRDefault="00E90EB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_Toc67077280 \h </w:instrText>
      </w:r>
      <w:r>
        <w:fldChar w:fldCharType="separate"/>
      </w:r>
      <w:r>
        <w:t>336</w:t>
      </w:r>
      <w:r>
        <w:fldChar w:fldCharType="end"/>
      </w:r>
    </w:p>
    <w:p w14:paraId="601ED1C6" w14:textId="352DCCA9" w:rsidR="00E90EBC" w:rsidRDefault="00E90EB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_Toc67077281 \h </w:instrText>
      </w:r>
      <w:r>
        <w:fldChar w:fldCharType="separate"/>
      </w:r>
      <w:r>
        <w:t>337</w:t>
      </w:r>
      <w:r>
        <w:fldChar w:fldCharType="end"/>
      </w:r>
    </w:p>
    <w:p w14:paraId="1962874D" w14:textId="5700DA2E" w:rsidR="00E90EBC" w:rsidRDefault="00E90EBC">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_Toc67077282 \h </w:instrText>
      </w:r>
      <w:r>
        <w:fldChar w:fldCharType="separate"/>
      </w:r>
      <w:r>
        <w:t>337</w:t>
      </w:r>
      <w:r>
        <w:fldChar w:fldCharType="end"/>
      </w:r>
    </w:p>
    <w:p w14:paraId="73ED5DCD" w14:textId="17667D8F" w:rsidR="00E90EBC" w:rsidRDefault="00E90EBC">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_Toc67077283 \h </w:instrText>
      </w:r>
      <w:r>
        <w:fldChar w:fldCharType="separate"/>
      </w:r>
      <w:r>
        <w:t>337</w:t>
      </w:r>
      <w:r>
        <w:fldChar w:fldCharType="end"/>
      </w:r>
    </w:p>
    <w:p w14:paraId="74347097" w14:textId="55661726" w:rsidR="00E90EBC" w:rsidRDefault="00E90EBC">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_Toc67077284 \h </w:instrText>
      </w:r>
      <w:r>
        <w:fldChar w:fldCharType="separate"/>
      </w:r>
      <w:r>
        <w:t>338</w:t>
      </w:r>
      <w:r>
        <w:fldChar w:fldCharType="end"/>
      </w:r>
    </w:p>
    <w:p w14:paraId="1AD03915" w14:textId="22A678D5" w:rsidR="00E90EBC" w:rsidRDefault="00E90EB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_Toc67077285 \h </w:instrText>
      </w:r>
      <w:r>
        <w:fldChar w:fldCharType="separate"/>
      </w:r>
      <w:r>
        <w:t>338</w:t>
      </w:r>
      <w:r>
        <w:fldChar w:fldCharType="end"/>
      </w:r>
    </w:p>
    <w:p w14:paraId="412AA795" w14:textId="6CE4E9BB" w:rsidR="00E90EBC" w:rsidRDefault="00E90EB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_Toc67077286 \h </w:instrText>
      </w:r>
      <w:r>
        <w:fldChar w:fldCharType="separate"/>
      </w:r>
      <w:r>
        <w:t>338</w:t>
      </w:r>
      <w:r>
        <w:fldChar w:fldCharType="end"/>
      </w:r>
    </w:p>
    <w:p w14:paraId="1C6BC783" w14:textId="4784A892" w:rsidR="00E90EBC" w:rsidRDefault="00E90EB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_Toc67077287 \h </w:instrText>
      </w:r>
      <w:r>
        <w:fldChar w:fldCharType="separate"/>
      </w:r>
      <w:r>
        <w:t>339</w:t>
      </w:r>
      <w:r>
        <w:fldChar w:fldCharType="end"/>
      </w:r>
    </w:p>
    <w:p w14:paraId="6DD1B1E5" w14:textId="6CEB27EE" w:rsidR="00E90EBC" w:rsidRDefault="00E90EB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_Toc67077288 \h </w:instrText>
      </w:r>
      <w:r>
        <w:fldChar w:fldCharType="separate"/>
      </w:r>
      <w:r>
        <w:t>339</w:t>
      </w:r>
      <w:r>
        <w:fldChar w:fldCharType="end"/>
      </w:r>
    </w:p>
    <w:p w14:paraId="20A29F12" w14:textId="2AAC6D12" w:rsidR="00E90EBC" w:rsidRDefault="00E90EB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_Toc67077289 \h </w:instrText>
      </w:r>
      <w:r>
        <w:fldChar w:fldCharType="separate"/>
      </w:r>
      <w:r>
        <w:t>340</w:t>
      </w:r>
      <w:r>
        <w:fldChar w:fldCharType="end"/>
      </w:r>
    </w:p>
    <w:p w14:paraId="19BD3934" w14:textId="777595B6" w:rsidR="00E90EBC" w:rsidRDefault="00E90EB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_Toc67077290 \h </w:instrText>
      </w:r>
      <w:r>
        <w:fldChar w:fldCharType="separate"/>
      </w:r>
      <w:r>
        <w:t>340</w:t>
      </w:r>
      <w:r>
        <w:fldChar w:fldCharType="end"/>
      </w:r>
    </w:p>
    <w:p w14:paraId="0B483432" w14:textId="43B506B5" w:rsidR="00E90EBC" w:rsidRDefault="00E90EBC">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_Toc67077291 \h </w:instrText>
      </w:r>
      <w:r>
        <w:fldChar w:fldCharType="separate"/>
      </w:r>
      <w:r>
        <w:t>340</w:t>
      </w:r>
      <w:r>
        <w:fldChar w:fldCharType="end"/>
      </w:r>
    </w:p>
    <w:p w14:paraId="6C070D65" w14:textId="0EA767F7" w:rsidR="00E90EBC" w:rsidRDefault="00E90EBC">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_Toc67077292 \h </w:instrText>
      </w:r>
      <w:r>
        <w:fldChar w:fldCharType="separate"/>
      </w:r>
      <w:r>
        <w:t>340</w:t>
      </w:r>
      <w:r>
        <w:fldChar w:fldCharType="end"/>
      </w:r>
    </w:p>
    <w:p w14:paraId="6599D479" w14:textId="3DCD9C1D" w:rsidR="00E90EBC" w:rsidRDefault="00E90EBC">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_Toc67077293 \h </w:instrText>
      </w:r>
      <w:r>
        <w:fldChar w:fldCharType="separate"/>
      </w:r>
      <w:r>
        <w:t>341</w:t>
      </w:r>
      <w:r>
        <w:fldChar w:fldCharType="end"/>
      </w:r>
    </w:p>
    <w:p w14:paraId="59791EAA" w14:textId="33664651" w:rsidR="00E90EBC" w:rsidRDefault="00E90EBC">
      <w:pPr>
        <w:pStyle w:val="TOC8"/>
        <w:rPr>
          <w:rFonts w:asciiTheme="minorHAnsi" w:eastAsiaTheme="minorEastAsia" w:hAnsiTheme="minorHAnsi" w:cstheme="minorBidi"/>
          <w:b w:val="0"/>
          <w:szCs w:val="22"/>
          <w:lang w:eastAsia="en-GB"/>
        </w:rPr>
      </w:pPr>
      <w:r>
        <w:lastRenderedPageBreak/>
        <w:t>Annex A (normative): Test system characterization</w:t>
      </w:r>
      <w:r>
        <w:tab/>
      </w:r>
      <w:r>
        <w:fldChar w:fldCharType="begin"/>
      </w:r>
      <w:r>
        <w:instrText xml:space="preserve"> PAGEREF _Toc67077294 \h </w:instrText>
      </w:r>
      <w:r>
        <w:fldChar w:fldCharType="separate"/>
      </w:r>
      <w:r>
        <w:t>342</w:t>
      </w:r>
      <w:r>
        <w:fldChar w:fldCharType="end"/>
      </w:r>
    </w:p>
    <w:p w14:paraId="169A5180" w14:textId="0880749D" w:rsidR="00E90EBC" w:rsidRDefault="00E90EBC">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_Toc67077295 \h </w:instrText>
      </w:r>
      <w:r>
        <w:fldChar w:fldCharType="separate"/>
      </w:r>
      <w:r>
        <w:t>343</w:t>
      </w:r>
      <w:r>
        <w:fldChar w:fldCharType="end"/>
      </w:r>
    </w:p>
    <w:p w14:paraId="39356B00" w14:textId="63F6C465" w:rsidR="00E90EBC" w:rsidRDefault="00E90EB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_Toc67077296 \h </w:instrText>
      </w:r>
      <w:r>
        <w:fldChar w:fldCharType="separate"/>
      </w:r>
      <w:r>
        <w:t>344</w:t>
      </w:r>
      <w:r>
        <w:fldChar w:fldCharType="end"/>
      </w:r>
    </w:p>
    <w:p w14:paraId="5156AE20" w14:textId="3DC4FCFA" w:rsidR="00E90EBC" w:rsidRDefault="00E90EB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_Toc67077297 \h </w:instrText>
      </w:r>
      <w:r>
        <w:fldChar w:fldCharType="separate"/>
      </w:r>
      <w:r>
        <w:t>344</w:t>
      </w:r>
      <w:r>
        <w:fldChar w:fldCharType="end"/>
      </w:r>
    </w:p>
    <w:p w14:paraId="0562D446" w14:textId="47F98815" w:rsidR="00E90EBC" w:rsidRDefault="00E90EB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_Toc67077298 \h </w:instrText>
      </w:r>
      <w:r>
        <w:fldChar w:fldCharType="separate"/>
      </w:r>
      <w:r>
        <w:t>345</w:t>
      </w:r>
      <w:r>
        <w:fldChar w:fldCharType="end"/>
      </w:r>
    </w:p>
    <w:p w14:paraId="3B764251" w14:textId="536810A0" w:rsidR="00E90EBC" w:rsidRDefault="00E90EB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_Toc67077299 \h </w:instrText>
      </w:r>
      <w:r>
        <w:fldChar w:fldCharType="separate"/>
      </w:r>
      <w:r>
        <w:t>347</w:t>
      </w:r>
      <w:r>
        <w:fldChar w:fldCharType="end"/>
      </w:r>
    </w:p>
    <w:p w14:paraId="42DB02CE" w14:textId="582EF06B" w:rsidR="00E90EBC" w:rsidRDefault="00E90EBC">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_Toc67077300 \h </w:instrText>
      </w:r>
      <w:r>
        <w:fldChar w:fldCharType="separate"/>
      </w:r>
      <w:r>
        <w:t>348</w:t>
      </w:r>
      <w:r>
        <w:fldChar w:fldCharType="end"/>
      </w:r>
    </w:p>
    <w:p w14:paraId="67076975" w14:textId="331BF8C9" w:rsidR="00E90EBC" w:rsidRDefault="00E90EB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_Toc67077301 \h </w:instrText>
      </w:r>
      <w:r>
        <w:fldChar w:fldCharType="separate"/>
      </w:r>
      <w:r>
        <w:t>348</w:t>
      </w:r>
      <w:r>
        <w:fldChar w:fldCharType="end"/>
      </w:r>
    </w:p>
    <w:p w14:paraId="2265986E" w14:textId="6AB4918E" w:rsidR="00E90EBC" w:rsidRDefault="00E90EB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_Toc67077302 \h </w:instrText>
      </w:r>
      <w:r>
        <w:fldChar w:fldCharType="separate"/>
      </w:r>
      <w:r>
        <w:t>348</w:t>
      </w:r>
      <w:r>
        <w:fldChar w:fldCharType="end"/>
      </w:r>
    </w:p>
    <w:p w14:paraId="2E956F28" w14:textId="674F5830" w:rsidR="00E90EBC" w:rsidRDefault="00E90EB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_Toc67077303 \h </w:instrText>
      </w:r>
      <w:r>
        <w:fldChar w:fldCharType="separate"/>
      </w:r>
      <w:r>
        <w:t>349</w:t>
      </w:r>
      <w:r>
        <w:fldChar w:fldCharType="end"/>
      </w:r>
    </w:p>
    <w:p w14:paraId="35D6180A" w14:textId="7D694F2E" w:rsidR="00E90EBC" w:rsidRDefault="00E90EB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_Toc67077304 \h </w:instrText>
      </w:r>
      <w:r>
        <w:fldChar w:fldCharType="separate"/>
      </w:r>
      <w:r>
        <w:t>349</w:t>
      </w:r>
      <w:r>
        <w:fldChar w:fldCharType="end"/>
      </w:r>
    </w:p>
    <w:p w14:paraId="71650E8C" w14:textId="4E1C0F25" w:rsidR="00E90EBC" w:rsidRDefault="00E90EBC">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_Toc67077305 \h </w:instrText>
      </w:r>
      <w:r>
        <w:fldChar w:fldCharType="separate"/>
      </w:r>
      <w:r>
        <w:t>350</w:t>
      </w:r>
      <w:r>
        <w:fldChar w:fldCharType="end"/>
      </w:r>
    </w:p>
    <w:p w14:paraId="4CEC05AC" w14:textId="51FFC8D2" w:rsidR="00E90EBC" w:rsidRDefault="00E90EBC">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_Toc67077306 \h </w:instrText>
      </w:r>
      <w:r>
        <w:fldChar w:fldCharType="separate"/>
      </w:r>
      <w:r>
        <w:t>350</w:t>
      </w:r>
      <w:r>
        <w:fldChar w:fldCharType="end"/>
      </w:r>
    </w:p>
    <w:p w14:paraId="15A27838" w14:textId="7BF25BAB" w:rsidR="00E90EBC" w:rsidRDefault="00E90EB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_Toc67077307 \h </w:instrText>
      </w:r>
      <w:r>
        <w:fldChar w:fldCharType="separate"/>
      </w:r>
      <w:r>
        <w:t>351</w:t>
      </w:r>
      <w:r>
        <w:fldChar w:fldCharType="end"/>
      </w:r>
    </w:p>
    <w:p w14:paraId="14EAC2EE" w14:textId="41B3A488" w:rsidR="00E90EBC" w:rsidRDefault="00E90EB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_Toc67077308 \h </w:instrText>
      </w:r>
      <w:r>
        <w:fldChar w:fldCharType="separate"/>
      </w:r>
      <w:r>
        <w:t>351</w:t>
      </w:r>
      <w:r>
        <w:fldChar w:fldCharType="end"/>
      </w:r>
    </w:p>
    <w:p w14:paraId="0D44DBFC" w14:textId="220F19C1" w:rsidR="00E90EBC" w:rsidRDefault="00E90EB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_Toc67077309 \h </w:instrText>
      </w:r>
      <w:r>
        <w:fldChar w:fldCharType="separate"/>
      </w:r>
      <w:r>
        <w:t>351</w:t>
      </w:r>
      <w:r>
        <w:fldChar w:fldCharType="end"/>
      </w:r>
    </w:p>
    <w:p w14:paraId="25B81CE1" w14:textId="3C6DEE51" w:rsidR="00E90EBC" w:rsidRDefault="00E90EB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_Toc67077310 \h </w:instrText>
      </w:r>
      <w:r>
        <w:fldChar w:fldCharType="separate"/>
      </w:r>
      <w:r>
        <w:t>352</w:t>
      </w:r>
      <w:r>
        <w:fldChar w:fldCharType="end"/>
      </w:r>
    </w:p>
    <w:p w14:paraId="23389E69" w14:textId="02031F96" w:rsidR="00E90EBC" w:rsidRDefault="00E90EB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_Toc67077311 \h </w:instrText>
      </w:r>
      <w:r>
        <w:fldChar w:fldCharType="separate"/>
      </w:r>
      <w:r>
        <w:t>353</w:t>
      </w:r>
      <w:r>
        <w:fldChar w:fldCharType="end"/>
      </w:r>
    </w:p>
    <w:p w14:paraId="4E21DE3D" w14:textId="545B0131" w:rsidR="00E90EBC" w:rsidRDefault="00E90EB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_Toc67077312 \h </w:instrText>
      </w:r>
      <w:r>
        <w:fldChar w:fldCharType="separate"/>
      </w:r>
      <w:r>
        <w:t>354</w:t>
      </w:r>
      <w:r>
        <w:fldChar w:fldCharType="end"/>
      </w:r>
    </w:p>
    <w:p w14:paraId="04579791" w14:textId="269C52CE" w:rsidR="00E90EBC" w:rsidRDefault="00E90EB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_Toc67077313 \h </w:instrText>
      </w:r>
      <w:r>
        <w:fldChar w:fldCharType="separate"/>
      </w:r>
      <w:r>
        <w:t>354</w:t>
      </w:r>
      <w:r>
        <w:fldChar w:fldCharType="end"/>
      </w:r>
    </w:p>
    <w:p w14:paraId="2F5E3B24" w14:textId="6531B26C" w:rsidR="00E90EBC" w:rsidRDefault="00E90EBC">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_Toc67077314 \h </w:instrText>
      </w:r>
      <w:r>
        <w:fldChar w:fldCharType="separate"/>
      </w:r>
      <w:r>
        <w:t>355</w:t>
      </w:r>
      <w:r>
        <w:fldChar w:fldCharType="end"/>
      </w:r>
    </w:p>
    <w:p w14:paraId="4D0FA706" w14:textId="498E166E" w:rsidR="00E90EBC" w:rsidRDefault="00E90EBC">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_Toc67077315 \h </w:instrText>
      </w:r>
      <w:r>
        <w:fldChar w:fldCharType="separate"/>
      </w:r>
      <w:r>
        <w:t>356</w:t>
      </w:r>
      <w:r>
        <w:fldChar w:fldCharType="end"/>
      </w:r>
    </w:p>
    <w:p w14:paraId="6C876DF0" w14:textId="5419C7FD" w:rsidR="00E90EBC" w:rsidRDefault="00E90EBC">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_Toc67077316 \h </w:instrText>
      </w:r>
      <w:r>
        <w:fldChar w:fldCharType="separate"/>
      </w:r>
      <w:r>
        <w:t>357</w:t>
      </w:r>
      <w:r>
        <w:fldChar w:fldCharType="end"/>
      </w:r>
    </w:p>
    <w:p w14:paraId="22918B72" w14:textId="4673E2DF" w:rsidR="00E90EBC" w:rsidRDefault="00E90EB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_Toc67077317 \h </w:instrText>
      </w:r>
      <w:r>
        <w:fldChar w:fldCharType="separate"/>
      </w:r>
      <w:r>
        <w:t>357</w:t>
      </w:r>
      <w:r>
        <w:fldChar w:fldCharType="end"/>
      </w:r>
    </w:p>
    <w:p w14:paraId="449F669C" w14:textId="7A8758AB" w:rsidR="00E90EBC" w:rsidRDefault="00E90EB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_Toc67077318 \h </w:instrText>
      </w:r>
      <w:r>
        <w:fldChar w:fldCharType="separate"/>
      </w:r>
      <w:r>
        <w:t>357</w:t>
      </w:r>
      <w:r>
        <w:fldChar w:fldCharType="end"/>
      </w:r>
    </w:p>
    <w:p w14:paraId="3230527A" w14:textId="1031A311" w:rsidR="00E90EBC" w:rsidRDefault="00E90EB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_Toc67077319 \h </w:instrText>
      </w:r>
      <w:r>
        <w:fldChar w:fldCharType="separate"/>
      </w:r>
      <w:r>
        <w:t>357</w:t>
      </w:r>
      <w:r>
        <w:fldChar w:fldCharType="end"/>
      </w:r>
    </w:p>
    <w:p w14:paraId="02D8EA11" w14:textId="244E62BF" w:rsidR="00E90EBC" w:rsidRDefault="00E90EB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_Toc67077320 \h </w:instrText>
      </w:r>
      <w:r>
        <w:fldChar w:fldCharType="separate"/>
      </w:r>
      <w:r>
        <w:t>357</w:t>
      </w:r>
      <w:r>
        <w:fldChar w:fldCharType="end"/>
      </w:r>
    </w:p>
    <w:p w14:paraId="56983630" w14:textId="599F432E" w:rsidR="00E90EBC" w:rsidRDefault="00E90EB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_Toc67077321 \h </w:instrText>
      </w:r>
      <w:r>
        <w:fldChar w:fldCharType="separate"/>
      </w:r>
      <w:r>
        <w:t>357</w:t>
      </w:r>
      <w:r>
        <w:fldChar w:fldCharType="end"/>
      </w:r>
    </w:p>
    <w:p w14:paraId="2863A921" w14:textId="49E83EE4" w:rsidR="00E90EBC" w:rsidRDefault="00E90EBC">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_Toc67077322 \h </w:instrText>
      </w:r>
      <w:r>
        <w:fldChar w:fldCharType="separate"/>
      </w:r>
      <w:r>
        <w:t>358</w:t>
      </w:r>
      <w:r>
        <w:fldChar w:fldCharType="end"/>
      </w:r>
    </w:p>
    <w:p w14:paraId="125C31BB" w14:textId="44D699B7" w:rsidR="00E90EBC" w:rsidRDefault="00E90EB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_Toc67077323 \h </w:instrText>
      </w:r>
      <w:r>
        <w:fldChar w:fldCharType="separate"/>
      </w:r>
      <w:r>
        <w:t>358</w:t>
      </w:r>
      <w:r>
        <w:fldChar w:fldCharType="end"/>
      </w:r>
    </w:p>
    <w:p w14:paraId="75EC8522" w14:textId="5EE65021" w:rsidR="00E90EBC" w:rsidRDefault="00E90EB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_Toc67077324 \h </w:instrText>
      </w:r>
      <w:r>
        <w:fldChar w:fldCharType="separate"/>
      </w:r>
      <w:r>
        <w:t>358</w:t>
      </w:r>
      <w:r>
        <w:fldChar w:fldCharType="end"/>
      </w:r>
    </w:p>
    <w:p w14:paraId="0DBC5E05" w14:textId="7E8C221A" w:rsidR="00E90EBC" w:rsidRDefault="00E90EBC">
      <w:pPr>
        <w:pStyle w:val="TOC2"/>
        <w:rPr>
          <w:rFonts w:asciiTheme="minorHAnsi" w:eastAsiaTheme="minorEastAsia" w:hAnsiTheme="minorHAnsi" w:cstheme="minorBidi"/>
          <w:sz w:val="22"/>
          <w:szCs w:val="22"/>
          <w:lang w:eastAsia="en-GB"/>
        </w:rPr>
      </w:pPr>
      <w:r w:rsidRPr="00005BA5">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_Toc67077325 \h </w:instrText>
      </w:r>
      <w:r>
        <w:fldChar w:fldCharType="separate"/>
      </w:r>
      <w:r>
        <w:t>358</w:t>
      </w:r>
      <w:r>
        <w:fldChar w:fldCharType="end"/>
      </w:r>
    </w:p>
    <w:p w14:paraId="0E6F9241" w14:textId="5725D5DB" w:rsidR="00E90EBC" w:rsidRDefault="00E90EBC">
      <w:pPr>
        <w:pStyle w:val="TOC2"/>
        <w:rPr>
          <w:rFonts w:asciiTheme="minorHAnsi" w:eastAsiaTheme="minorEastAsia" w:hAnsiTheme="minorHAnsi" w:cstheme="minorBidi"/>
          <w:sz w:val="22"/>
          <w:szCs w:val="22"/>
          <w:lang w:eastAsia="en-GB"/>
        </w:rPr>
      </w:pPr>
      <w:r w:rsidRPr="00005BA5">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_Toc67077326 \h </w:instrText>
      </w:r>
      <w:r>
        <w:fldChar w:fldCharType="separate"/>
      </w:r>
      <w:r>
        <w:t>358</w:t>
      </w:r>
      <w:r>
        <w:fldChar w:fldCharType="end"/>
      </w:r>
    </w:p>
    <w:p w14:paraId="694A7013" w14:textId="5715B2D7" w:rsidR="00E90EBC" w:rsidRDefault="00E90EB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_Toc67077327 \h </w:instrText>
      </w:r>
      <w:r>
        <w:fldChar w:fldCharType="separate"/>
      </w:r>
      <w:r>
        <w:t>360</w:t>
      </w:r>
      <w:r>
        <w:fldChar w:fldCharType="end"/>
      </w:r>
    </w:p>
    <w:p w14:paraId="67BA6609" w14:textId="68186E4B" w:rsidR="00E90EBC" w:rsidRDefault="00E90EBC">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_Toc67077328 \h </w:instrText>
      </w:r>
      <w:r>
        <w:fldChar w:fldCharType="separate"/>
      </w:r>
      <w:r>
        <w:t>361</w:t>
      </w:r>
      <w:r>
        <w:fldChar w:fldCharType="end"/>
      </w:r>
    </w:p>
    <w:p w14:paraId="74E95F01" w14:textId="6FDA1B93" w:rsidR="00E90EBC" w:rsidRDefault="00E90EBC">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_Toc67077329 \h </w:instrText>
      </w:r>
      <w:r>
        <w:fldChar w:fldCharType="separate"/>
      </w:r>
      <w:r>
        <w:t>361</w:t>
      </w:r>
      <w:r>
        <w:fldChar w:fldCharType="end"/>
      </w:r>
    </w:p>
    <w:p w14:paraId="37EE8D3E" w14:textId="33D7E27F" w:rsidR="00E90EBC" w:rsidRDefault="00E90EBC">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_Toc67077330 \h </w:instrText>
      </w:r>
      <w:r>
        <w:fldChar w:fldCharType="separate"/>
      </w:r>
      <w:r>
        <w:t>361</w:t>
      </w:r>
      <w:r>
        <w:fldChar w:fldCharType="end"/>
      </w:r>
    </w:p>
    <w:p w14:paraId="55AD624F" w14:textId="1B251471" w:rsidR="00E90EBC" w:rsidRDefault="00E90EBC">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_Toc67077331 \h </w:instrText>
      </w:r>
      <w:r>
        <w:fldChar w:fldCharType="separate"/>
      </w:r>
      <w:r>
        <w:t>362</w:t>
      </w:r>
      <w:r>
        <w:fldChar w:fldCharType="end"/>
      </w:r>
    </w:p>
    <w:p w14:paraId="77A141EB" w14:textId="41E84252" w:rsidR="00E90EBC" w:rsidRDefault="00E90EBC">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_Toc67077332 \h </w:instrText>
      </w:r>
      <w:r>
        <w:fldChar w:fldCharType="separate"/>
      </w:r>
      <w:r>
        <w:t>362</w:t>
      </w:r>
      <w:r>
        <w:fldChar w:fldCharType="end"/>
      </w:r>
    </w:p>
    <w:p w14:paraId="006AD0AE" w14:textId="6DBC85BF" w:rsidR="00E90EBC" w:rsidRDefault="00E90EBC">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_Toc67077333 \h </w:instrText>
      </w:r>
      <w:r>
        <w:fldChar w:fldCharType="separate"/>
      </w:r>
      <w:r>
        <w:t>363</w:t>
      </w:r>
      <w:r>
        <w:fldChar w:fldCharType="end"/>
      </w:r>
    </w:p>
    <w:p w14:paraId="1CD463E0" w14:textId="3404938A" w:rsidR="00E90EBC" w:rsidRDefault="00E90EBC">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_Toc67077334 \h </w:instrText>
      </w:r>
      <w:r>
        <w:fldChar w:fldCharType="separate"/>
      </w:r>
      <w:r>
        <w:t>363</w:t>
      </w:r>
      <w:r>
        <w:fldChar w:fldCharType="end"/>
      </w:r>
    </w:p>
    <w:p w14:paraId="1B0858DA" w14:textId="33AAE8AB" w:rsidR="00E90EBC" w:rsidRDefault="00E90EBC">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_Toc67077335 \h </w:instrText>
      </w:r>
      <w:r>
        <w:fldChar w:fldCharType="separate"/>
      </w:r>
      <w:r>
        <w:t>363</w:t>
      </w:r>
      <w:r>
        <w:fldChar w:fldCharType="end"/>
      </w:r>
    </w:p>
    <w:p w14:paraId="2A456552" w14:textId="2D4C6274" w:rsidR="00E90EBC" w:rsidRDefault="00E90EBC">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_Toc67077336 \h </w:instrText>
      </w:r>
      <w:r>
        <w:fldChar w:fldCharType="separate"/>
      </w:r>
      <w:r>
        <w:t>363</w:t>
      </w:r>
      <w:r>
        <w:fldChar w:fldCharType="end"/>
      </w:r>
    </w:p>
    <w:p w14:paraId="434CCCE0" w14:textId="22176C62" w:rsidR="00E90EBC" w:rsidRDefault="00E90EBC">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_Toc67077337 \h </w:instrText>
      </w:r>
      <w:r>
        <w:fldChar w:fldCharType="separate"/>
      </w:r>
      <w:r>
        <w:t>364</w:t>
      </w:r>
      <w:r>
        <w:fldChar w:fldCharType="end"/>
      </w:r>
    </w:p>
    <w:p w14:paraId="745C738B" w14:textId="20A0A61F" w:rsidR="00E90EBC" w:rsidRDefault="00E90EBC">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_Toc67077338 \h </w:instrText>
      </w:r>
      <w:r>
        <w:fldChar w:fldCharType="separate"/>
      </w:r>
      <w:r>
        <w:t>364</w:t>
      </w:r>
      <w:r>
        <w:fldChar w:fldCharType="end"/>
      </w:r>
    </w:p>
    <w:p w14:paraId="19C98CA4" w14:textId="633A2B50" w:rsidR="00E90EBC" w:rsidRDefault="00E90EBC">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_Toc67077339 \h </w:instrText>
      </w:r>
      <w:r>
        <w:fldChar w:fldCharType="separate"/>
      </w:r>
      <w:r>
        <w:t>364</w:t>
      </w:r>
      <w:r>
        <w:fldChar w:fldCharType="end"/>
      </w:r>
    </w:p>
    <w:p w14:paraId="64252DD7" w14:textId="0E652C74" w:rsidR="00E90EBC" w:rsidRDefault="00E90EBC">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_Toc67077340 \h </w:instrText>
      </w:r>
      <w:r>
        <w:fldChar w:fldCharType="separate"/>
      </w:r>
      <w:r>
        <w:t>365</w:t>
      </w:r>
      <w:r>
        <w:fldChar w:fldCharType="end"/>
      </w:r>
    </w:p>
    <w:p w14:paraId="015C8F24" w14:textId="585555D4" w:rsidR="00E90EBC" w:rsidRDefault="00E90EBC">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_Toc67077341 \h </w:instrText>
      </w:r>
      <w:r>
        <w:fldChar w:fldCharType="separate"/>
      </w:r>
      <w:r>
        <w:t>366</w:t>
      </w:r>
      <w:r>
        <w:fldChar w:fldCharType="end"/>
      </w:r>
    </w:p>
    <w:p w14:paraId="56EBF91F" w14:textId="05C4773D" w:rsidR="00E90EBC" w:rsidRDefault="00E90EB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_Toc67077342 \h </w:instrText>
      </w:r>
      <w:r>
        <w:fldChar w:fldCharType="separate"/>
      </w:r>
      <w:r>
        <w:t>366</w:t>
      </w:r>
      <w:r>
        <w:fldChar w:fldCharType="end"/>
      </w:r>
    </w:p>
    <w:p w14:paraId="35C0F813" w14:textId="76EADAD5" w:rsidR="00E90EBC" w:rsidRDefault="00E90EB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005BA5">
        <w:rPr>
          <w:rFonts w:cs="v4.2.0"/>
        </w:rPr>
        <w:t>Normal test environment</w:t>
      </w:r>
      <w:r>
        <w:tab/>
      </w:r>
      <w:r>
        <w:fldChar w:fldCharType="begin"/>
      </w:r>
      <w:r>
        <w:instrText xml:space="preserve"> PAGEREF _Toc67077343 \h </w:instrText>
      </w:r>
      <w:r>
        <w:fldChar w:fldCharType="separate"/>
      </w:r>
      <w:r>
        <w:t>366</w:t>
      </w:r>
      <w:r>
        <w:fldChar w:fldCharType="end"/>
      </w:r>
    </w:p>
    <w:p w14:paraId="46F9BFBA" w14:textId="33E2FB99" w:rsidR="00E90EBC" w:rsidRDefault="00E90EBC">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005BA5">
        <w:rPr>
          <w:rFonts w:cs="v4.2.0"/>
        </w:rPr>
        <w:t>Extreme test environment</w:t>
      </w:r>
      <w:r>
        <w:tab/>
      </w:r>
      <w:r>
        <w:fldChar w:fldCharType="begin"/>
      </w:r>
      <w:r>
        <w:instrText xml:space="preserve"> PAGEREF _Toc67077344 \h </w:instrText>
      </w:r>
      <w:r>
        <w:fldChar w:fldCharType="separate"/>
      </w:r>
      <w:r>
        <w:t>366</w:t>
      </w:r>
      <w:r>
        <w:fldChar w:fldCharType="end"/>
      </w:r>
    </w:p>
    <w:p w14:paraId="763D1FB4" w14:textId="6AE3E200" w:rsidR="00E90EBC" w:rsidRDefault="00E90EBC">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_Toc67077345 \h </w:instrText>
      </w:r>
      <w:r>
        <w:fldChar w:fldCharType="separate"/>
      </w:r>
      <w:r>
        <w:t>366</w:t>
      </w:r>
      <w:r>
        <w:fldChar w:fldCharType="end"/>
      </w:r>
    </w:p>
    <w:p w14:paraId="21F63421" w14:textId="5209161B" w:rsidR="00E90EBC" w:rsidRDefault="00E90EBC">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_Toc67077346 \h </w:instrText>
      </w:r>
      <w:r>
        <w:fldChar w:fldCharType="separate"/>
      </w:r>
      <w:r>
        <w:t>367</w:t>
      </w:r>
      <w:r>
        <w:fldChar w:fldCharType="end"/>
      </w:r>
    </w:p>
    <w:p w14:paraId="7D3A93A7" w14:textId="6786B090" w:rsidR="00E90EBC" w:rsidRDefault="00E90EBC">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005BA5">
        <w:rPr>
          <w:rFonts w:cs="v4.2.0"/>
        </w:rPr>
        <w:t>Vibration</w:t>
      </w:r>
      <w:r>
        <w:tab/>
      </w:r>
      <w:r>
        <w:fldChar w:fldCharType="begin"/>
      </w:r>
      <w:r>
        <w:instrText xml:space="preserve"> PAGEREF _Toc67077347 \h </w:instrText>
      </w:r>
      <w:r>
        <w:fldChar w:fldCharType="separate"/>
      </w:r>
      <w:r>
        <w:t>367</w:t>
      </w:r>
      <w:r>
        <w:fldChar w:fldCharType="end"/>
      </w:r>
    </w:p>
    <w:p w14:paraId="4B3F5A50" w14:textId="04BD3B14" w:rsidR="00E90EBC" w:rsidRDefault="00E90EBC">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005BA5">
        <w:rPr>
          <w:rFonts w:cs="v4.2.0"/>
        </w:rPr>
        <w:t>Power supply</w:t>
      </w:r>
      <w:r>
        <w:tab/>
      </w:r>
      <w:r>
        <w:fldChar w:fldCharType="begin"/>
      </w:r>
      <w:r>
        <w:instrText xml:space="preserve"> PAGEREF _Toc67077348 \h </w:instrText>
      </w:r>
      <w:r>
        <w:fldChar w:fldCharType="separate"/>
      </w:r>
      <w:r>
        <w:t>367</w:t>
      </w:r>
      <w:r>
        <w:fldChar w:fldCharType="end"/>
      </w:r>
    </w:p>
    <w:p w14:paraId="58789796" w14:textId="5A57E4D2" w:rsidR="00E90EBC" w:rsidRDefault="00E90EBC">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_Toc67077349 \h </w:instrText>
      </w:r>
      <w:r>
        <w:fldChar w:fldCharType="separate"/>
      </w:r>
      <w:r>
        <w:t>367</w:t>
      </w:r>
      <w:r>
        <w:fldChar w:fldCharType="end"/>
      </w:r>
    </w:p>
    <w:p w14:paraId="255C3E3E" w14:textId="297B9F92" w:rsidR="00E90EBC" w:rsidRDefault="00E90EBC">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_Toc67077350 \h </w:instrText>
      </w:r>
      <w:r>
        <w:fldChar w:fldCharType="separate"/>
      </w:r>
      <w:r>
        <w:t>368</w:t>
      </w:r>
      <w:r>
        <w:fldChar w:fldCharType="end"/>
      </w:r>
    </w:p>
    <w:p w14:paraId="5ECCA7D0" w14:textId="272BE149" w:rsidR="00E90EBC" w:rsidRDefault="00E90EBC">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_Toc67077351 \h </w:instrText>
      </w:r>
      <w:r>
        <w:fldChar w:fldCharType="separate"/>
      </w:r>
      <w:r>
        <w:t>368</w:t>
      </w:r>
      <w:r>
        <w:fldChar w:fldCharType="end"/>
      </w:r>
    </w:p>
    <w:p w14:paraId="6C4EC7DA" w14:textId="368C8BCE" w:rsidR="00E90EBC" w:rsidRDefault="00E90EBC">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_Toc67077352 \h </w:instrText>
      </w:r>
      <w:r>
        <w:fldChar w:fldCharType="separate"/>
      </w:r>
      <w:r>
        <w:t>368</w:t>
      </w:r>
      <w:r>
        <w:fldChar w:fldCharType="end"/>
      </w:r>
    </w:p>
    <w:p w14:paraId="2555E89D" w14:textId="174C3DF2" w:rsidR="00E90EBC" w:rsidRDefault="00E90EBC">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_Toc67077353 \h </w:instrText>
      </w:r>
      <w:r>
        <w:fldChar w:fldCharType="separate"/>
      </w:r>
      <w:r>
        <w:t>370</w:t>
      </w:r>
      <w:r>
        <w:fldChar w:fldCharType="end"/>
      </w:r>
    </w:p>
    <w:p w14:paraId="6BC99098" w14:textId="5545189B" w:rsidR="00E90EBC" w:rsidRDefault="00E90EB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_Toc67077354 \h </w:instrText>
      </w:r>
      <w:r>
        <w:fldChar w:fldCharType="separate"/>
      </w:r>
      <w:r>
        <w:t>371</w:t>
      </w:r>
      <w:r>
        <w:fldChar w:fldCharType="end"/>
      </w:r>
    </w:p>
    <w:p w14:paraId="6B4777C1" w14:textId="58398AF1" w:rsidR="00080512" w:rsidRPr="00090C64" w:rsidRDefault="00E90EBC">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r w:rsidR="00D57C09" w:rsidRPr="00090C64">
        <w:lastRenderedPageBreak/>
        <w:t>Foreword</w:t>
      </w:r>
      <w:bookmarkEnd w:id="14"/>
      <w:bookmarkEnd w:id="15"/>
      <w:bookmarkEnd w:id="16"/>
      <w:bookmarkEnd w:id="17"/>
      <w:bookmarkEnd w:id="18"/>
      <w:bookmarkEnd w:id="19"/>
      <w:bookmarkEnd w:id="20"/>
      <w:bookmarkEnd w:id="21"/>
    </w:p>
    <w:p w14:paraId="75C9A8D5" w14:textId="77777777" w:rsidR="002D4621" w:rsidRPr="00090C64" w:rsidRDefault="002D4621" w:rsidP="002D4621">
      <w:r w:rsidRPr="00090C64">
        <w:t xml:space="preserve">This Technical </w:t>
      </w:r>
      <w:bookmarkStart w:id="22" w:name="spectype3"/>
      <w:r w:rsidRPr="00090C64">
        <w:t>Specification</w:t>
      </w:r>
      <w:bookmarkEnd w:id="22"/>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3" w:name="_Toc21124819"/>
      <w:bookmarkStart w:id="24" w:name="_Toc29767809"/>
      <w:bookmarkStart w:id="25" w:name="_Toc36044251"/>
      <w:bookmarkStart w:id="26" w:name="_Toc37230156"/>
      <w:bookmarkStart w:id="27" w:name="_Toc45907299"/>
      <w:bookmarkStart w:id="28" w:name="_Toc53181404"/>
      <w:bookmarkStart w:id="29" w:name="_Toc61117198"/>
      <w:bookmarkStart w:id="30" w:name="_Toc67076279"/>
      <w:bookmarkStart w:id="31" w:name="_Toc67076818"/>
      <w:r w:rsidRPr="00090C64">
        <w:lastRenderedPageBreak/>
        <w:t>1</w:t>
      </w:r>
      <w:r w:rsidRPr="00090C64">
        <w:tab/>
        <w:t>Scope</w:t>
      </w:r>
      <w:bookmarkEnd w:id="23"/>
      <w:bookmarkEnd w:id="24"/>
      <w:bookmarkEnd w:id="25"/>
      <w:bookmarkEnd w:id="26"/>
      <w:bookmarkEnd w:id="27"/>
      <w:bookmarkEnd w:id="28"/>
      <w:bookmarkEnd w:id="29"/>
      <w:bookmarkEnd w:id="30"/>
      <w:bookmarkEnd w:id="3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32" w:name="_Toc21124820"/>
      <w:bookmarkStart w:id="33" w:name="_Toc29767810"/>
      <w:bookmarkStart w:id="34" w:name="_Toc36044252"/>
      <w:bookmarkStart w:id="35" w:name="_Toc37230157"/>
      <w:bookmarkStart w:id="36" w:name="_Toc45907300"/>
      <w:bookmarkStart w:id="37" w:name="_Toc53181405"/>
      <w:bookmarkStart w:id="38" w:name="_Toc61117199"/>
      <w:bookmarkStart w:id="39" w:name="_Toc67076280"/>
      <w:bookmarkStart w:id="40" w:name="_Toc67076819"/>
      <w:r w:rsidRPr="00090C64">
        <w:t>2</w:t>
      </w:r>
      <w:r w:rsidRPr="00090C64">
        <w:tab/>
        <w:t>References</w:t>
      </w:r>
      <w:bookmarkEnd w:id="32"/>
      <w:bookmarkEnd w:id="33"/>
      <w:bookmarkEnd w:id="34"/>
      <w:bookmarkEnd w:id="35"/>
      <w:bookmarkEnd w:id="36"/>
      <w:bookmarkEnd w:id="37"/>
      <w:bookmarkEnd w:id="38"/>
      <w:bookmarkEnd w:id="39"/>
      <w:bookmarkEnd w:id="40"/>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41" w:name="_Toc21124821"/>
      <w:bookmarkStart w:id="42" w:name="_Toc29767811"/>
      <w:bookmarkStart w:id="43" w:name="_Toc36044253"/>
      <w:bookmarkStart w:id="44" w:name="_Toc37230158"/>
      <w:bookmarkStart w:id="45" w:name="_Toc45907301"/>
      <w:bookmarkStart w:id="46" w:name="_Toc53181406"/>
      <w:bookmarkStart w:id="47" w:name="_Toc61117200"/>
      <w:bookmarkStart w:id="48" w:name="_Toc67076281"/>
      <w:bookmarkStart w:id="49" w:name="_Toc67076820"/>
      <w:r w:rsidRPr="00090C64">
        <w:t>3</w:t>
      </w:r>
      <w:r w:rsidRPr="00090C64">
        <w:tab/>
        <w:t>Definitions, symbols and abbreviations</w:t>
      </w:r>
      <w:bookmarkEnd w:id="41"/>
      <w:bookmarkEnd w:id="42"/>
      <w:bookmarkEnd w:id="43"/>
      <w:bookmarkEnd w:id="44"/>
      <w:bookmarkEnd w:id="45"/>
      <w:bookmarkEnd w:id="46"/>
      <w:bookmarkEnd w:id="47"/>
      <w:bookmarkEnd w:id="48"/>
      <w:bookmarkEnd w:id="49"/>
    </w:p>
    <w:p w14:paraId="1E8CB7A3" w14:textId="77777777" w:rsidR="00D57C09" w:rsidRPr="00090C64" w:rsidRDefault="00D57C09" w:rsidP="00D57C09">
      <w:pPr>
        <w:pStyle w:val="Heading2"/>
      </w:pPr>
      <w:bookmarkStart w:id="50" w:name="_Toc21124822"/>
      <w:bookmarkStart w:id="51" w:name="_Toc29767812"/>
      <w:bookmarkStart w:id="52" w:name="_Toc36044254"/>
      <w:bookmarkStart w:id="53" w:name="_Toc37230159"/>
      <w:bookmarkStart w:id="54" w:name="_Toc45907302"/>
      <w:bookmarkStart w:id="55" w:name="_Toc53181407"/>
      <w:bookmarkStart w:id="56" w:name="_Toc61117201"/>
      <w:bookmarkStart w:id="57" w:name="_Toc67076282"/>
      <w:bookmarkStart w:id="58" w:name="_Toc67076821"/>
      <w:r w:rsidRPr="00090C64">
        <w:t>3.1</w:t>
      </w:r>
      <w:r w:rsidRPr="00090C64">
        <w:tab/>
        <w:t>Definitions</w:t>
      </w:r>
      <w:bookmarkEnd w:id="50"/>
      <w:bookmarkEnd w:id="51"/>
      <w:bookmarkEnd w:id="52"/>
      <w:bookmarkEnd w:id="53"/>
      <w:bookmarkEnd w:id="54"/>
      <w:bookmarkEnd w:id="55"/>
      <w:bookmarkEnd w:id="56"/>
      <w:bookmarkEnd w:id="57"/>
      <w:bookmarkEnd w:id="5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59" w:name="OLE_LINK44"/>
      <w:bookmarkStart w:id="6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59"/>
      <w:bookmarkEnd w:id="6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6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6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62" w:name="_Toc21124823"/>
      <w:bookmarkStart w:id="63" w:name="_Toc29767813"/>
      <w:bookmarkStart w:id="64" w:name="_Toc36044255"/>
      <w:bookmarkStart w:id="65" w:name="_Toc37230160"/>
      <w:bookmarkStart w:id="66" w:name="_Toc45907303"/>
      <w:bookmarkStart w:id="67" w:name="_Toc53181408"/>
      <w:bookmarkStart w:id="68" w:name="_Toc61117202"/>
      <w:bookmarkStart w:id="69" w:name="_Toc67076283"/>
      <w:bookmarkStart w:id="70" w:name="_Toc67076822"/>
      <w:r w:rsidRPr="00090C64">
        <w:lastRenderedPageBreak/>
        <w:t>3.2</w:t>
      </w:r>
      <w:r w:rsidRPr="00090C64">
        <w:tab/>
        <w:t>Symbols</w:t>
      </w:r>
      <w:bookmarkEnd w:id="62"/>
      <w:bookmarkEnd w:id="63"/>
      <w:bookmarkEnd w:id="64"/>
      <w:bookmarkEnd w:id="65"/>
      <w:bookmarkEnd w:id="66"/>
      <w:bookmarkEnd w:id="67"/>
      <w:bookmarkEnd w:id="68"/>
      <w:bookmarkEnd w:id="69"/>
      <w:bookmarkEnd w:id="7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5pt;height:258.5pt" o:ole="">
            <v:imagedata r:id="rId17" o:title=""/>
          </v:shape>
          <o:OLEObject Type="Embed" ProgID="Word.Picture.8" ShapeID="_x0000_i1025" DrawAspect="Content" ObjectID="_1679333814" r:id="rId18"/>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5pt" o:ole="">
            <v:imagedata r:id="rId19" o:title=""/>
          </v:shape>
          <o:OLEObject Type="Embed" ProgID="Word.Picture.8" ShapeID="_x0000_i1026" DrawAspect="Content" ObjectID="_1679333815" r:id="rId20"/>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5pt" o:ole="">
            <v:imagedata r:id="rId21" o:title=""/>
          </v:shape>
          <o:OLEObject Type="Embed" ProgID="Word.Picture.8" ShapeID="_x0000_i1027" DrawAspect="Content" ObjectID="_1679333816" r:id="rId22"/>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71" w:name="_Toc21124824"/>
      <w:bookmarkStart w:id="72" w:name="_Toc29767814"/>
      <w:bookmarkStart w:id="73" w:name="_Toc36044256"/>
      <w:bookmarkStart w:id="74" w:name="_Toc37230161"/>
      <w:bookmarkStart w:id="75" w:name="_Toc45907304"/>
      <w:bookmarkStart w:id="76" w:name="_Toc53181409"/>
      <w:bookmarkStart w:id="77" w:name="_Toc61117203"/>
      <w:bookmarkStart w:id="78" w:name="_Toc67076284"/>
      <w:bookmarkStart w:id="79" w:name="_Toc67076823"/>
      <w:r w:rsidRPr="00090C64">
        <w:t>3.3</w:t>
      </w:r>
      <w:r w:rsidRPr="00090C64">
        <w:tab/>
        <w:t>Abbreviations</w:t>
      </w:r>
      <w:bookmarkEnd w:id="71"/>
      <w:bookmarkEnd w:id="72"/>
      <w:bookmarkEnd w:id="73"/>
      <w:bookmarkEnd w:id="74"/>
      <w:bookmarkEnd w:id="75"/>
      <w:bookmarkEnd w:id="76"/>
      <w:bookmarkEnd w:id="77"/>
      <w:bookmarkEnd w:id="78"/>
      <w:bookmarkEnd w:id="79"/>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80" w:name="_Toc21124825"/>
      <w:bookmarkStart w:id="81" w:name="_Toc29767815"/>
      <w:bookmarkStart w:id="82" w:name="_Toc36044257"/>
      <w:bookmarkStart w:id="83" w:name="_Toc37230162"/>
      <w:bookmarkStart w:id="84" w:name="_Toc45907305"/>
      <w:bookmarkStart w:id="85" w:name="_Toc53181410"/>
      <w:bookmarkStart w:id="86" w:name="_Toc61117204"/>
      <w:bookmarkStart w:id="87" w:name="_Toc67076285"/>
      <w:bookmarkStart w:id="88" w:name="_Toc67076824"/>
      <w:r w:rsidRPr="00090C64">
        <w:rPr>
          <w:lang w:eastAsia="zh-CN"/>
        </w:rPr>
        <w:t>4</w:t>
      </w:r>
      <w:r w:rsidRPr="00090C64">
        <w:rPr>
          <w:lang w:eastAsia="zh-CN"/>
        </w:rPr>
        <w:tab/>
        <w:t>General test conditions and declarations</w:t>
      </w:r>
      <w:bookmarkEnd w:id="80"/>
      <w:bookmarkEnd w:id="81"/>
      <w:bookmarkEnd w:id="82"/>
      <w:bookmarkEnd w:id="83"/>
      <w:bookmarkEnd w:id="84"/>
      <w:bookmarkEnd w:id="85"/>
      <w:bookmarkEnd w:id="86"/>
      <w:bookmarkEnd w:id="87"/>
      <w:bookmarkEnd w:id="88"/>
    </w:p>
    <w:p w14:paraId="0D5C4137" w14:textId="77777777" w:rsidR="00D57C09" w:rsidRPr="00090C64" w:rsidRDefault="00D57C09" w:rsidP="00D57C09">
      <w:pPr>
        <w:pStyle w:val="Heading2"/>
        <w:rPr>
          <w:lang w:eastAsia="zh-CN"/>
        </w:rPr>
      </w:pPr>
      <w:bookmarkStart w:id="89" w:name="_Toc21124826"/>
      <w:bookmarkStart w:id="90" w:name="_Toc29767816"/>
      <w:bookmarkStart w:id="91" w:name="_Toc36044258"/>
      <w:bookmarkStart w:id="92" w:name="_Toc37230163"/>
      <w:bookmarkStart w:id="93" w:name="_Toc45907306"/>
      <w:bookmarkStart w:id="94" w:name="_Toc53181411"/>
      <w:bookmarkStart w:id="95" w:name="_Toc61117205"/>
      <w:bookmarkStart w:id="96" w:name="_Toc67076286"/>
      <w:bookmarkStart w:id="97" w:name="_Toc67076825"/>
      <w:r w:rsidRPr="00090C64">
        <w:rPr>
          <w:lang w:eastAsia="zh-CN"/>
        </w:rPr>
        <w:t>4.1</w:t>
      </w:r>
      <w:r w:rsidRPr="00090C64">
        <w:rPr>
          <w:lang w:eastAsia="zh-CN"/>
        </w:rPr>
        <w:tab/>
        <w:t>Measurement uncertainties and test requirements</w:t>
      </w:r>
      <w:bookmarkEnd w:id="89"/>
      <w:bookmarkEnd w:id="90"/>
      <w:bookmarkEnd w:id="91"/>
      <w:bookmarkEnd w:id="92"/>
      <w:bookmarkEnd w:id="93"/>
      <w:bookmarkEnd w:id="94"/>
      <w:bookmarkEnd w:id="95"/>
      <w:bookmarkEnd w:id="96"/>
      <w:bookmarkEnd w:id="97"/>
    </w:p>
    <w:p w14:paraId="273E8312" w14:textId="77777777" w:rsidR="00D57C09" w:rsidRPr="00090C64" w:rsidRDefault="00D57C09" w:rsidP="00D57C09">
      <w:pPr>
        <w:pStyle w:val="Heading3"/>
      </w:pPr>
      <w:bookmarkStart w:id="98" w:name="_Toc21124827"/>
      <w:bookmarkStart w:id="99" w:name="_Toc29767817"/>
      <w:bookmarkStart w:id="100" w:name="_Toc36044259"/>
      <w:bookmarkStart w:id="101" w:name="_Toc37230164"/>
      <w:bookmarkStart w:id="102" w:name="_Toc45907307"/>
      <w:bookmarkStart w:id="103" w:name="_Toc53181412"/>
      <w:bookmarkStart w:id="104" w:name="_Toc61117206"/>
      <w:bookmarkStart w:id="105" w:name="_Toc67076287"/>
      <w:bookmarkStart w:id="106" w:name="_Toc67076826"/>
      <w:r w:rsidRPr="00090C64">
        <w:t>4.1.1</w:t>
      </w:r>
      <w:r w:rsidRPr="00090C64">
        <w:tab/>
        <w:t>General</w:t>
      </w:r>
      <w:bookmarkEnd w:id="98"/>
      <w:bookmarkEnd w:id="99"/>
      <w:bookmarkEnd w:id="100"/>
      <w:bookmarkEnd w:id="101"/>
      <w:bookmarkEnd w:id="102"/>
      <w:bookmarkEnd w:id="103"/>
      <w:bookmarkEnd w:id="104"/>
      <w:bookmarkEnd w:id="105"/>
      <w:bookmarkEnd w:id="10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07" w:name="_Toc21124828"/>
      <w:bookmarkStart w:id="108" w:name="_Toc29767818"/>
      <w:bookmarkStart w:id="109" w:name="_Toc36044260"/>
      <w:bookmarkStart w:id="110" w:name="_Toc37230165"/>
      <w:bookmarkStart w:id="111" w:name="_Toc45907308"/>
      <w:bookmarkStart w:id="112" w:name="_Toc53181413"/>
      <w:bookmarkStart w:id="113" w:name="_Toc61117207"/>
      <w:bookmarkStart w:id="114" w:name="_Toc67076288"/>
      <w:bookmarkStart w:id="115" w:name="_Toc67076827"/>
      <w:r w:rsidRPr="00090C64">
        <w:t>4.1.2</w:t>
      </w:r>
      <w:r w:rsidRPr="00090C64">
        <w:tab/>
        <w:t>Acceptable uncertainty of Test System</w:t>
      </w:r>
      <w:bookmarkEnd w:id="107"/>
      <w:bookmarkEnd w:id="108"/>
      <w:bookmarkEnd w:id="109"/>
      <w:bookmarkEnd w:id="110"/>
      <w:bookmarkEnd w:id="111"/>
      <w:bookmarkEnd w:id="112"/>
      <w:bookmarkEnd w:id="113"/>
      <w:bookmarkEnd w:id="114"/>
      <w:bookmarkEnd w:id="115"/>
    </w:p>
    <w:p w14:paraId="0763DE55" w14:textId="77777777" w:rsidR="00D57C09" w:rsidRPr="00090C64" w:rsidRDefault="00D57C09" w:rsidP="00D57C09">
      <w:pPr>
        <w:pStyle w:val="Heading4"/>
      </w:pPr>
      <w:bookmarkStart w:id="116" w:name="_Toc21124829"/>
      <w:bookmarkStart w:id="117" w:name="_Toc29767819"/>
      <w:bookmarkStart w:id="118" w:name="_Toc36044261"/>
      <w:bookmarkStart w:id="119" w:name="_Toc37230166"/>
      <w:bookmarkStart w:id="120" w:name="_Toc45907309"/>
      <w:bookmarkStart w:id="121" w:name="_Toc53181414"/>
      <w:bookmarkStart w:id="122" w:name="_Toc61117208"/>
      <w:bookmarkStart w:id="123" w:name="_Toc67076289"/>
      <w:bookmarkStart w:id="124" w:name="_Toc67076828"/>
      <w:r w:rsidRPr="00090C64">
        <w:t>4.1.2.1</w:t>
      </w:r>
      <w:r w:rsidRPr="00090C64">
        <w:tab/>
        <w:t>General</w:t>
      </w:r>
      <w:bookmarkEnd w:id="116"/>
      <w:bookmarkEnd w:id="117"/>
      <w:bookmarkEnd w:id="118"/>
      <w:bookmarkEnd w:id="119"/>
      <w:bookmarkEnd w:id="120"/>
      <w:bookmarkEnd w:id="121"/>
      <w:bookmarkEnd w:id="122"/>
      <w:bookmarkEnd w:id="123"/>
      <w:bookmarkEnd w:id="12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25" w:name="_Toc21124830"/>
      <w:bookmarkStart w:id="126" w:name="_Toc29767820"/>
      <w:bookmarkStart w:id="127" w:name="_Toc36044262"/>
      <w:bookmarkStart w:id="128" w:name="_Toc37230167"/>
      <w:bookmarkStart w:id="12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30" w:name="_Toc53181415"/>
      <w:bookmarkStart w:id="131" w:name="_Toc61117209"/>
      <w:bookmarkStart w:id="132" w:name="_Toc67076290"/>
      <w:bookmarkStart w:id="133" w:name="_Toc67076829"/>
      <w:r w:rsidRPr="00090C64">
        <w:rPr>
          <w:lang w:eastAsia="sv-SE"/>
        </w:rPr>
        <w:lastRenderedPageBreak/>
        <w:t>4.1.</w:t>
      </w:r>
      <w:r w:rsidRPr="00090C64">
        <w:t>2.2</w:t>
      </w:r>
      <w:r w:rsidRPr="00090C64">
        <w:rPr>
          <w:lang w:eastAsia="sv-SE"/>
        </w:rPr>
        <w:tab/>
        <w:t>Measurement of t</w:t>
      </w:r>
      <w:r w:rsidRPr="00090C64">
        <w:t>ransmitter</w:t>
      </w:r>
      <w:bookmarkEnd w:id="125"/>
      <w:bookmarkEnd w:id="126"/>
      <w:bookmarkEnd w:id="127"/>
      <w:bookmarkEnd w:id="128"/>
      <w:bookmarkEnd w:id="129"/>
      <w:bookmarkEnd w:id="130"/>
      <w:bookmarkEnd w:id="131"/>
      <w:bookmarkEnd w:id="132"/>
      <w:bookmarkEnd w:id="133"/>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34" w:name="_Toc21124831"/>
      <w:bookmarkStart w:id="135" w:name="_Toc29767821"/>
      <w:bookmarkStart w:id="136" w:name="_Toc36044263"/>
      <w:bookmarkStart w:id="137" w:name="_Toc37230168"/>
      <w:bookmarkStart w:id="138" w:name="_Toc45907311"/>
      <w:bookmarkStart w:id="139" w:name="_Toc53181416"/>
      <w:bookmarkStart w:id="140" w:name="_Toc61117210"/>
      <w:bookmarkStart w:id="141" w:name="_Toc67076291"/>
      <w:bookmarkStart w:id="142" w:name="_Toc67076830"/>
      <w:r w:rsidRPr="00090C64">
        <w:rPr>
          <w:lang w:eastAsia="sv-SE"/>
        </w:rPr>
        <w:lastRenderedPageBreak/>
        <w:t>4.1.</w:t>
      </w:r>
      <w:r w:rsidRPr="00090C64">
        <w:t>2.3</w:t>
      </w:r>
      <w:r w:rsidRPr="00090C64">
        <w:rPr>
          <w:lang w:eastAsia="sv-SE"/>
        </w:rPr>
        <w:tab/>
        <w:t xml:space="preserve">Measurement of </w:t>
      </w:r>
      <w:r w:rsidRPr="00090C64">
        <w:t>receiver</w:t>
      </w:r>
      <w:bookmarkEnd w:id="134"/>
      <w:bookmarkEnd w:id="135"/>
      <w:bookmarkEnd w:id="136"/>
      <w:bookmarkEnd w:id="137"/>
      <w:bookmarkEnd w:id="138"/>
      <w:bookmarkEnd w:id="139"/>
      <w:bookmarkEnd w:id="140"/>
      <w:bookmarkEnd w:id="141"/>
      <w:bookmarkEnd w:id="14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43" w:name="_Toc21124832"/>
      <w:bookmarkStart w:id="144" w:name="_Toc29767822"/>
      <w:bookmarkStart w:id="145" w:name="_Toc36044264"/>
      <w:bookmarkStart w:id="146" w:name="_Toc37230169"/>
      <w:bookmarkStart w:id="147" w:name="_Toc45907312"/>
      <w:bookmarkStart w:id="148" w:name="_Toc53181417"/>
      <w:bookmarkStart w:id="149" w:name="_Toc61117211"/>
      <w:bookmarkStart w:id="150" w:name="_Toc67076292"/>
      <w:bookmarkStart w:id="151" w:name="_Toc67076831"/>
      <w:r w:rsidRPr="00090C64">
        <w:rPr>
          <w:lang w:eastAsia="sv-SE"/>
        </w:rPr>
        <w:lastRenderedPageBreak/>
        <w:t>4.1.</w:t>
      </w:r>
      <w:r w:rsidRPr="00090C64">
        <w:t>2.4</w:t>
      </w:r>
      <w:r w:rsidRPr="00090C64">
        <w:rPr>
          <w:lang w:eastAsia="sv-SE"/>
        </w:rPr>
        <w:tab/>
        <w:t xml:space="preserve">Measurement of </w:t>
      </w:r>
      <w:r w:rsidRPr="00090C64">
        <w:t>performance requirement</w:t>
      </w:r>
      <w:bookmarkEnd w:id="143"/>
      <w:bookmarkEnd w:id="144"/>
      <w:bookmarkEnd w:id="145"/>
      <w:bookmarkEnd w:id="146"/>
      <w:bookmarkEnd w:id="147"/>
      <w:bookmarkEnd w:id="148"/>
      <w:bookmarkEnd w:id="149"/>
      <w:bookmarkEnd w:id="150"/>
      <w:bookmarkEnd w:id="15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52" w:name="_Toc21124833"/>
      <w:bookmarkStart w:id="153" w:name="_Toc29767823"/>
      <w:bookmarkStart w:id="154" w:name="_Toc36044265"/>
      <w:bookmarkStart w:id="155" w:name="_Toc37230170"/>
      <w:bookmarkStart w:id="156" w:name="_Toc45907313"/>
      <w:bookmarkStart w:id="157" w:name="_Toc53181418"/>
      <w:bookmarkStart w:id="158" w:name="_Toc61117212"/>
      <w:bookmarkStart w:id="159" w:name="_Toc67076293"/>
      <w:bookmarkStart w:id="160" w:name="_Toc67076832"/>
      <w:r w:rsidRPr="00090C64">
        <w:rPr>
          <w:lang w:eastAsia="sv-SE"/>
        </w:rPr>
        <w:t>4.1.</w:t>
      </w:r>
      <w:r w:rsidRPr="00090C64">
        <w:t>3</w:t>
      </w:r>
      <w:r w:rsidRPr="00090C64">
        <w:rPr>
          <w:lang w:eastAsia="sv-SE"/>
        </w:rPr>
        <w:tab/>
        <w:t>Interpretation of measurement results</w:t>
      </w:r>
      <w:bookmarkEnd w:id="152"/>
      <w:bookmarkEnd w:id="153"/>
      <w:bookmarkEnd w:id="154"/>
      <w:bookmarkEnd w:id="155"/>
      <w:bookmarkEnd w:id="156"/>
      <w:bookmarkEnd w:id="157"/>
      <w:bookmarkEnd w:id="158"/>
      <w:bookmarkEnd w:id="159"/>
      <w:bookmarkEnd w:id="16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161" w:name="_Toc21124834"/>
      <w:bookmarkStart w:id="162" w:name="_Toc29767824"/>
      <w:bookmarkStart w:id="163" w:name="_Toc36044266"/>
      <w:bookmarkStart w:id="164" w:name="_Toc37230171"/>
      <w:bookmarkStart w:id="165" w:name="_Toc45907314"/>
      <w:bookmarkStart w:id="166" w:name="_Toc53181419"/>
      <w:bookmarkStart w:id="167" w:name="_Toc61117213"/>
      <w:bookmarkStart w:id="168" w:name="_Toc67076294"/>
      <w:bookmarkStart w:id="169" w:name="_Toc67076833"/>
      <w:r w:rsidRPr="00090C64">
        <w:rPr>
          <w:snapToGrid w:val="0"/>
        </w:rPr>
        <w:t>4.2</w:t>
      </w:r>
      <w:r w:rsidRPr="00090C64">
        <w:rPr>
          <w:snapToGrid w:val="0"/>
        </w:rPr>
        <w:tab/>
      </w:r>
      <w:r w:rsidRPr="00090C64">
        <w:rPr>
          <w:lang w:eastAsia="zh-CN"/>
        </w:rPr>
        <w:t>Conducted and radiated requirement reference points</w:t>
      </w:r>
      <w:bookmarkEnd w:id="161"/>
      <w:bookmarkEnd w:id="162"/>
      <w:bookmarkEnd w:id="163"/>
      <w:bookmarkEnd w:id="164"/>
      <w:bookmarkEnd w:id="165"/>
      <w:bookmarkEnd w:id="166"/>
      <w:bookmarkEnd w:id="167"/>
      <w:bookmarkEnd w:id="168"/>
      <w:bookmarkEnd w:id="169"/>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pt;height:194.5pt" o:ole="">
            <v:imagedata r:id="rId23" o:title=""/>
          </v:shape>
          <o:OLEObject Type="Embed" ProgID="Visio.Drawing.15" ShapeID="_x0000_i1028" DrawAspect="Content" ObjectID="_1679333817" r:id="rId24"/>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pt;height:193pt" o:ole="">
            <v:imagedata r:id="rId25" o:title=""/>
          </v:shape>
          <o:OLEObject Type="Embed" ProgID="Visio.Drawing.15" ShapeID="_x0000_i1029" DrawAspect="Content" ObjectID="_1679333818" r:id="rId26"/>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170" w:name="_Toc21124835"/>
      <w:bookmarkStart w:id="171" w:name="_Toc29767825"/>
      <w:bookmarkStart w:id="172" w:name="_Toc36044267"/>
      <w:bookmarkStart w:id="173" w:name="_Toc37230172"/>
      <w:bookmarkStart w:id="174" w:name="_Toc45907315"/>
      <w:bookmarkStart w:id="175" w:name="_Toc53181420"/>
      <w:bookmarkStart w:id="176" w:name="_Toc61117214"/>
      <w:bookmarkStart w:id="177" w:name="_Toc67076295"/>
      <w:bookmarkStart w:id="178" w:name="_Toc67076834"/>
      <w:r w:rsidRPr="00090C64">
        <w:rPr>
          <w:snapToGrid w:val="0"/>
        </w:rPr>
        <w:t>4.3</w:t>
      </w:r>
      <w:r w:rsidRPr="00090C64">
        <w:rPr>
          <w:snapToGrid w:val="0"/>
        </w:rPr>
        <w:tab/>
      </w:r>
      <w:r w:rsidRPr="00090C64">
        <w:rPr>
          <w:lang w:eastAsia="zh-CN"/>
        </w:rPr>
        <w:t>Base station classes</w:t>
      </w:r>
      <w:r w:rsidRPr="00090C64">
        <w:t xml:space="preserve"> for AAS BS</w:t>
      </w:r>
      <w:bookmarkEnd w:id="170"/>
      <w:bookmarkEnd w:id="171"/>
      <w:bookmarkEnd w:id="172"/>
      <w:bookmarkEnd w:id="173"/>
      <w:bookmarkEnd w:id="174"/>
      <w:bookmarkEnd w:id="175"/>
      <w:bookmarkEnd w:id="176"/>
      <w:bookmarkEnd w:id="177"/>
      <w:bookmarkEnd w:id="17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179" w:name="_Toc21124836"/>
      <w:bookmarkStart w:id="180" w:name="_Toc29767826"/>
      <w:bookmarkStart w:id="181" w:name="_Toc36044268"/>
      <w:bookmarkStart w:id="182" w:name="_Toc37230173"/>
      <w:bookmarkStart w:id="183" w:name="_Toc45907316"/>
      <w:bookmarkStart w:id="184" w:name="_Toc53181421"/>
      <w:bookmarkStart w:id="185" w:name="_Toc61117215"/>
      <w:bookmarkStart w:id="186" w:name="_Toc67076296"/>
      <w:bookmarkStart w:id="187" w:name="_Toc67076835"/>
      <w:r w:rsidRPr="00090C64">
        <w:rPr>
          <w:lang w:eastAsia="zh-CN"/>
        </w:rPr>
        <w:t>4.4</w:t>
      </w:r>
      <w:r w:rsidRPr="00090C64">
        <w:rPr>
          <w:lang w:eastAsia="zh-CN"/>
        </w:rPr>
        <w:tab/>
        <w:t>Regional requirements</w:t>
      </w:r>
      <w:bookmarkEnd w:id="179"/>
      <w:bookmarkEnd w:id="180"/>
      <w:bookmarkEnd w:id="181"/>
      <w:bookmarkEnd w:id="182"/>
      <w:bookmarkEnd w:id="183"/>
      <w:bookmarkEnd w:id="184"/>
      <w:bookmarkEnd w:id="185"/>
      <w:bookmarkEnd w:id="186"/>
      <w:bookmarkEnd w:id="187"/>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188" w:name="_Toc21124837"/>
      <w:bookmarkStart w:id="189" w:name="_Toc29767827"/>
      <w:bookmarkStart w:id="190" w:name="_Toc36044269"/>
      <w:bookmarkStart w:id="191" w:name="_Toc37230174"/>
      <w:bookmarkStart w:id="192" w:name="_Toc45907317"/>
      <w:bookmarkStart w:id="193" w:name="_Toc53181422"/>
      <w:bookmarkStart w:id="194" w:name="_Toc61117216"/>
      <w:bookmarkStart w:id="195" w:name="_Toc67076297"/>
      <w:bookmarkStart w:id="196" w:name="_Toc67076836"/>
      <w:r w:rsidRPr="00090C64">
        <w:rPr>
          <w:lang w:eastAsia="zh-CN"/>
        </w:rPr>
        <w:lastRenderedPageBreak/>
        <w:t>4.5</w:t>
      </w:r>
      <w:r w:rsidRPr="00090C64">
        <w:rPr>
          <w:lang w:eastAsia="zh-CN"/>
        </w:rPr>
        <w:tab/>
        <w:t>Operating bands and band categories</w:t>
      </w:r>
      <w:bookmarkEnd w:id="188"/>
      <w:bookmarkEnd w:id="189"/>
      <w:bookmarkEnd w:id="190"/>
      <w:bookmarkEnd w:id="191"/>
      <w:bookmarkEnd w:id="192"/>
      <w:bookmarkEnd w:id="193"/>
      <w:bookmarkEnd w:id="194"/>
      <w:bookmarkEnd w:id="195"/>
      <w:bookmarkEnd w:id="19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197" w:name="_Toc21124838"/>
      <w:bookmarkStart w:id="198" w:name="_Toc29767828"/>
      <w:bookmarkStart w:id="199" w:name="_Toc36044270"/>
      <w:bookmarkStart w:id="200" w:name="_Toc37230175"/>
      <w:bookmarkStart w:id="201" w:name="_Toc45907318"/>
      <w:bookmarkStart w:id="202" w:name="_Toc53181423"/>
      <w:bookmarkStart w:id="203" w:name="_Toc61117217"/>
      <w:bookmarkStart w:id="204" w:name="_Toc67076298"/>
      <w:bookmarkStart w:id="205" w:name="_Toc67076837"/>
      <w:r w:rsidRPr="00090C64">
        <w:rPr>
          <w:lang w:eastAsia="zh-CN"/>
        </w:rPr>
        <w:t>4.6</w:t>
      </w:r>
      <w:r w:rsidRPr="00090C64">
        <w:rPr>
          <w:lang w:eastAsia="zh-CN"/>
        </w:rPr>
        <w:tab/>
        <w:t>Channel arrangements</w:t>
      </w:r>
      <w:bookmarkEnd w:id="197"/>
      <w:bookmarkEnd w:id="198"/>
      <w:bookmarkEnd w:id="199"/>
      <w:bookmarkEnd w:id="200"/>
      <w:bookmarkEnd w:id="201"/>
      <w:bookmarkEnd w:id="202"/>
      <w:bookmarkEnd w:id="203"/>
      <w:bookmarkEnd w:id="204"/>
      <w:bookmarkEnd w:id="20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06" w:name="_Toc21124839"/>
      <w:bookmarkStart w:id="207" w:name="_Toc29767829"/>
      <w:bookmarkStart w:id="208" w:name="_Toc36044271"/>
      <w:bookmarkStart w:id="209" w:name="_Toc37230176"/>
      <w:bookmarkStart w:id="210" w:name="_Toc45907319"/>
      <w:bookmarkStart w:id="211" w:name="_Toc53181424"/>
      <w:bookmarkStart w:id="212" w:name="_Toc61117218"/>
      <w:bookmarkStart w:id="213" w:name="_Toc67076299"/>
      <w:bookmarkStart w:id="214" w:name="_Toc67076838"/>
      <w:r w:rsidRPr="00090C64">
        <w:rPr>
          <w:lang w:eastAsia="zh-CN"/>
        </w:rPr>
        <w:t>4.7</w:t>
      </w:r>
      <w:r w:rsidRPr="00090C64">
        <w:rPr>
          <w:lang w:eastAsia="zh-CN"/>
        </w:rPr>
        <w:tab/>
        <w:t>Requirements for AAS BS capable of multi-band operation</w:t>
      </w:r>
      <w:bookmarkEnd w:id="206"/>
      <w:bookmarkEnd w:id="207"/>
      <w:bookmarkEnd w:id="208"/>
      <w:bookmarkEnd w:id="209"/>
      <w:bookmarkEnd w:id="210"/>
      <w:bookmarkEnd w:id="211"/>
      <w:bookmarkEnd w:id="212"/>
      <w:bookmarkEnd w:id="213"/>
      <w:bookmarkEnd w:id="214"/>
    </w:p>
    <w:p w14:paraId="2B9BA028" w14:textId="77777777" w:rsidR="00784C65" w:rsidRDefault="00784C65" w:rsidP="00784C65">
      <w:bookmarkStart w:id="215" w:name="_Toc21124840"/>
      <w:bookmarkStart w:id="216" w:name="_Toc29767830"/>
      <w:bookmarkStart w:id="217" w:name="_Toc36044272"/>
      <w:bookmarkStart w:id="218" w:name="_Toc37230177"/>
      <w:bookmarkStart w:id="219" w:name="_Toc45907320"/>
      <w:bookmarkStart w:id="220" w:name="_Toc53181425"/>
      <w:bookmarkStart w:id="221"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22" w:name="_Toc67076300"/>
      <w:bookmarkStart w:id="223" w:name="_Toc67076839"/>
      <w:r w:rsidRPr="00090C64">
        <w:rPr>
          <w:lang w:eastAsia="zh-CN"/>
        </w:rPr>
        <w:t>4.8</w:t>
      </w:r>
      <w:r w:rsidRPr="00090C64">
        <w:rPr>
          <w:lang w:eastAsia="zh-CN"/>
        </w:rPr>
        <w:tab/>
        <w:t>AAS BS configurations</w:t>
      </w:r>
      <w:bookmarkEnd w:id="215"/>
      <w:bookmarkEnd w:id="216"/>
      <w:bookmarkEnd w:id="217"/>
      <w:bookmarkEnd w:id="218"/>
      <w:bookmarkEnd w:id="219"/>
      <w:bookmarkEnd w:id="220"/>
      <w:bookmarkEnd w:id="221"/>
      <w:bookmarkEnd w:id="222"/>
      <w:bookmarkEnd w:id="223"/>
    </w:p>
    <w:p w14:paraId="48C1D565" w14:textId="77777777" w:rsidR="00D57C09" w:rsidRPr="00090C64" w:rsidRDefault="00D57C09" w:rsidP="00D57C09">
      <w:pPr>
        <w:pStyle w:val="Heading3"/>
      </w:pPr>
      <w:bookmarkStart w:id="224" w:name="_Toc21124841"/>
      <w:bookmarkStart w:id="225" w:name="_Toc29767831"/>
      <w:bookmarkStart w:id="226" w:name="_Toc36044273"/>
      <w:bookmarkStart w:id="227" w:name="_Toc37230178"/>
      <w:bookmarkStart w:id="228" w:name="_Toc45907321"/>
      <w:bookmarkStart w:id="229" w:name="_Toc53181426"/>
      <w:bookmarkStart w:id="230" w:name="_Toc61117220"/>
      <w:bookmarkStart w:id="231" w:name="_Toc67076301"/>
      <w:bookmarkStart w:id="232" w:name="_Toc67076840"/>
      <w:r w:rsidRPr="00090C64">
        <w:t>4.8.1</w:t>
      </w:r>
      <w:r w:rsidRPr="00090C64">
        <w:tab/>
        <w:t>Transmit configurations</w:t>
      </w:r>
      <w:bookmarkEnd w:id="224"/>
      <w:bookmarkEnd w:id="225"/>
      <w:bookmarkEnd w:id="226"/>
      <w:bookmarkEnd w:id="227"/>
      <w:bookmarkEnd w:id="228"/>
      <w:bookmarkEnd w:id="229"/>
      <w:bookmarkEnd w:id="230"/>
      <w:bookmarkEnd w:id="231"/>
      <w:bookmarkEnd w:id="23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pt" o:ole="">
            <v:imagedata r:id="rId27" o:title=""/>
          </v:shape>
          <o:OLEObject Type="Embed" ProgID="Word.Picture.8" ShapeID="_x0000_i1030" DrawAspect="Content" ObjectID="_1679333819" r:id="rId28"/>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pt;height:357.5pt" o:ole="">
            <v:imagedata r:id="rId29" o:title=""/>
          </v:shape>
          <o:OLEObject Type="Embed" ProgID="Visio.Drawing.15" ShapeID="_x0000_i1031" DrawAspect="Content" ObjectID="_1679333820" r:id="rId30"/>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33" w:name="_Toc21124842"/>
      <w:bookmarkStart w:id="234" w:name="_Toc29767832"/>
      <w:bookmarkStart w:id="235" w:name="_Toc36044274"/>
      <w:bookmarkStart w:id="236" w:name="_Toc37230179"/>
      <w:bookmarkStart w:id="237" w:name="_Toc45907322"/>
      <w:bookmarkStart w:id="238" w:name="_Toc53181427"/>
      <w:bookmarkStart w:id="239" w:name="_Toc61117221"/>
      <w:bookmarkStart w:id="240" w:name="_Toc67076302"/>
      <w:bookmarkStart w:id="241" w:name="_Toc67076841"/>
      <w:r w:rsidRPr="00090C64">
        <w:t>4.8.2</w:t>
      </w:r>
      <w:r w:rsidRPr="00090C64">
        <w:tab/>
        <w:t>Receive configurations</w:t>
      </w:r>
      <w:bookmarkEnd w:id="233"/>
      <w:bookmarkEnd w:id="234"/>
      <w:bookmarkEnd w:id="235"/>
      <w:bookmarkEnd w:id="236"/>
      <w:bookmarkEnd w:id="237"/>
      <w:bookmarkEnd w:id="238"/>
      <w:bookmarkEnd w:id="239"/>
      <w:bookmarkEnd w:id="240"/>
      <w:bookmarkEnd w:id="2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242" w:name="_MON_1561373884"/>
    <w:bookmarkEnd w:id="242"/>
    <w:p w14:paraId="7AC8EACA" w14:textId="77777777" w:rsidR="00D57C09" w:rsidRPr="00090C64" w:rsidRDefault="00D57C09" w:rsidP="00D57C09">
      <w:pPr>
        <w:pStyle w:val="TH"/>
      </w:pPr>
      <w:r w:rsidRPr="00090C64">
        <w:object w:dxaOrig="10259" w:dyaOrig="4212" w14:anchorId="05535C2C">
          <v:shape id="_x0000_i1032" type="#_x0000_t75" style="width:477pt;height:195pt" o:ole="">
            <v:imagedata r:id="rId31" o:title=""/>
          </v:shape>
          <o:OLEObject Type="Embed" ProgID="Word.Picture.8" ShapeID="_x0000_i1032" DrawAspect="Content" ObjectID="_1679333821" r:id="rId32"/>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5pt;height:346pt" o:ole="">
            <v:imagedata r:id="rId33" o:title=""/>
          </v:shape>
          <o:OLEObject Type="Embed" ProgID="Visio.Drawing.15" ShapeID="_x0000_i1033" DrawAspect="Content" ObjectID="_1679333822" r:id="rId34"/>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243" w:name="_Toc21124843"/>
      <w:bookmarkStart w:id="244" w:name="_Toc29767833"/>
      <w:bookmarkStart w:id="245" w:name="_Toc36044275"/>
      <w:bookmarkStart w:id="246" w:name="_Toc37230180"/>
      <w:bookmarkStart w:id="247" w:name="_Toc45907323"/>
      <w:bookmarkStart w:id="248" w:name="_Toc53181428"/>
      <w:bookmarkStart w:id="249" w:name="_Toc61117222"/>
      <w:bookmarkStart w:id="250" w:name="_Toc67076303"/>
      <w:bookmarkStart w:id="251" w:name="_Toc67076842"/>
      <w:r w:rsidRPr="00090C64">
        <w:t>4.8.3</w:t>
      </w:r>
      <w:r w:rsidRPr="00090C64">
        <w:tab/>
        <w:t>Power supply options</w:t>
      </w:r>
      <w:bookmarkEnd w:id="243"/>
      <w:bookmarkEnd w:id="244"/>
      <w:bookmarkEnd w:id="245"/>
      <w:bookmarkEnd w:id="246"/>
      <w:bookmarkEnd w:id="247"/>
      <w:bookmarkEnd w:id="248"/>
      <w:bookmarkEnd w:id="249"/>
      <w:bookmarkEnd w:id="250"/>
      <w:bookmarkEnd w:id="25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252" w:name="_Toc21124844"/>
      <w:bookmarkStart w:id="253" w:name="_Toc29767834"/>
      <w:bookmarkStart w:id="254" w:name="_Toc36044276"/>
      <w:bookmarkStart w:id="255" w:name="_Toc37230181"/>
      <w:bookmarkStart w:id="256" w:name="_Toc45907324"/>
      <w:bookmarkStart w:id="257" w:name="_Toc53181429"/>
      <w:bookmarkStart w:id="258" w:name="_Toc61117223"/>
      <w:bookmarkStart w:id="259" w:name="_Toc67076304"/>
      <w:bookmarkStart w:id="260" w:name="_Toc67076843"/>
      <w:r w:rsidRPr="00090C64">
        <w:t>4.8.4</w:t>
      </w:r>
      <w:r w:rsidRPr="00090C64">
        <w:tab/>
        <w:t>BS with integrated Iuant BS modem</w:t>
      </w:r>
      <w:bookmarkEnd w:id="252"/>
      <w:bookmarkEnd w:id="253"/>
      <w:bookmarkEnd w:id="254"/>
      <w:bookmarkEnd w:id="255"/>
      <w:bookmarkEnd w:id="256"/>
      <w:bookmarkEnd w:id="257"/>
      <w:bookmarkEnd w:id="258"/>
      <w:bookmarkEnd w:id="259"/>
      <w:bookmarkEnd w:id="260"/>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261" w:name="_Toc21124845"/>
      <w:bookmarkStart w:id="262" w:name="_Toc29767835"/>
      <w:bookmarkStart w:id="263" w:name="_Toc36044277"/>
      <w:bookmarkStart w:id="264" w:name="_Toc37230182"/>
      <w:bookmarkStart w:id="265" w:name="_Toc45907325"/>
      <w:bookmarkStart w:id="266" w:name="_Toc53181430"/>
      <w:bookmarkStart w:id="267" w:name="_Toc61117224"/>
      <w:bookmarkStart w:id="268" w:name="_Toc67076305"/>
      <w:bookmarkStart w:id="269" w:name="_Toc67076844"/>
      <w:r w:rsidRPr="00090C64">
        <w:rPr>
          <w:lang w:eastAsia="zh-CN"/>
        </w:rPr>
        <w:t>4.9</w:t>
      </w:r>
      <w:r w:rsidRPr="00090C64">
        <w:rPr>
          <w:lang w:eastAsia="zh-CN"/>
        </w:rPr>
        <w:tab/>
        <w:t>Capability sets</w:t>
      </w:r>
      <w:bookmarkEnd w:id="261"/>
      <w:bookmarkEnd w:id="262"/>
      <w:bookmarkEnd w:id="263"/>
      <w:bookmarkEnd w:id="264"/>
      <w:bookmarkEnd w:id="265"/>
      <w:bookmarkEnd w:id="266"/>
      <w:bookmarkEnd w:id="267"/>
      <w:bookmarkEnd w:id="268"/>
      <w:bookmarkEnd w:id="26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270" w:name="_Toc21124846"/>
      <w:bookmarkStart w:id="271" w:name="_Toc29767836"/>
      <w:bookmarkStart w:id="272" w:name="_Toc36044278"/>
      <w:bookmarkStart w:id="273" w:name="_Toc37230183"/>
      <w:bookmarkStart w:id="274" w:name="_Toc45907326"/>
      <w:bookmarkStart w:id="275" w:name="_Toc53181431"/>
      <w:bookmarkStart w:id="276" w:name="_Toc61117225"/>
      <w:bookmarkStart w:id="277" w:name="_Toc67076306"/>
      <w:bookmarkStart w:id="278" w:name="_Toc67076845"/>
      <w:r w:rsidRPr="00090C64">
        <w:rPr>
          <w:lang w:eastAsia="zh-CN"/>
        </w:rPr>
        <w:t>4.10</w:t>
      </w:r>
      <w:r w:rsidRPr="00090C64">
        <w:rPr>
          <w:lang w:eastAsia="zh-CN"/>
        </w:rPr>
        <w:tab/>
        <w:t>Manufacturer declarations</w:t>
      </w:r>
      <w:bookmarkEnd w:id="270"/>
      <w:bookmarkEnd w:id="271"/>
      <w:bookmarkEnd w:id="272"/>
      <w:bookmarkEnd w:id="273"/>
      <w:bookmarkEnd w:id="274"/>
      <w:bookmarkEnd w:id="275"/>
      <w:bookmarkEnd w:id="276"/>
      <w:bookmarkEnd w:id="277"/>
      <w:bookmarkEnd w:id="278"/>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79" w:name="_Toc21124847"/>
      <w:bookmarkStart w:id="280" w:name="_Toc29767837"/>
      <w:bookmarkStart w:id="281" w:name="_Toc36044279"/>
      <w:bookmarkStart w:id="282" w:name="_Toc37230184"/>
      <w:bookmarkStart w:id="283" w:name="_Toc45907327"/>
      <w:bookmarkStart w:id="284" w:name="_Toc53181432"/>
      <w:bookmarkStart w:id="285" w:name="_Toc61117226"/>
      <w:bookmarkStart w:id="286" w:name="_Toc67076307"/>
      <w:bookmarkStart w:id="287" w:name="_Toc67076846"/>
      <w:r w:rsidRPr="00090C64">
        <w:rPr>
          <w:lang w:eastAsia="zh-CN"/>
        </w:rPr>
        <w:t>4.11</w:t>
      </w:r>
      <w:r w:rsidRPr="00090C64">
        <w:rPr>
          <w:lang w:eastAsia="zh-CN"/>
        </w:rPr>
        <w:tab/>
        <w:t>Test signal configurations for testing</w:t>
      </w:r>
      <w:bookmarkEnd w:id="279"/>
      <w:bookmarkEnd w:id="280"/>
      <w:bookmarkEnd w:id="281"/>
      <w:bookmarkEnd w:id="282"/>
      <w:bookmarkEnd w:id="283"/>
      <w:bookmarkEnd w:id="284"/>
      <w:bookmarkEnd w:id="285"/>
      <w:bookmarkEnd w:id="286"/>
      <w:bookmarkEnd w:id="287"/>
    </w:p>
    <w:p w14:paraId="6D83E0B7" w14:textId="77777777" w:rsidR="00D57C09" w:rsidRPr="00090C64" w:rsidRDefault="00D57C09" w:rsidP="000937A4">
      <w:pPr>
        <w:pStyle w:val="Heading3"/>
        <w:rPr>
          <w:lang w:eastAsia="zh-CN"/>
        </w:rPr>
      </w:pPr>
      <w:bookmarkStart w:id="288" w:name="_Toc21124848"/>
      <w:bookmarkStart w:id="289" w:name="_Toc29767838"/>
      <w:bookmarkStart w:id="290" w:name="_Toc36044280"/>
      <w:bookmarkStart w:id="291" w:name="_Toc37230185"/>
      <w:bookmarkStart w:id="292" w:name="_Toc45907328"/>
      <w:bookmarkStart w:id="293" w:name="_Toc53181433"/>
      <w:bookmarkStart w:id="294" w:name="_Toc61117227"/>
      <w:bookmarkStart w:id="295" w:name="_Toc67076308"/>
      <w:bookmarkStart w:id="296" w:name="_Toc67076847"/>
      <w:r w:rsidRPr="00090C64">
        <w:rPr>
          <w:lang w:eastAsia="zh-CN"/>
        </w:rPr>
        <w:t>4.11.1</w:t>
      </w:r>
      <w:r w:rsidRPr="00090C64">
        <w:rPr>
          <w:lang w:eastAsia="zh-CN"/>
        </w:rPr>
        <w:tab/>
        <w:t>General</w:t>
      </w:r>
      <w:bookmarkEnd w:id="288"/>
      <w:bookmarkEnd w:id="289"/>
      <w:bookmarkEnd w:id="290"/>
      <w:bookmarkEnd w:id="291"/>
      <w:bookmarkEnd w:id="292"/>
      <w:bookmarkEnd w:id="293"/>
      <w:bookmarkEnd w:id="294"/>
      <w:bookmarkEnd w:id="295"/>
      <w:bookmarkEnd w:id="296"/>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97" w:name="_Toc21124849"/>
      <w:bookmarkStart w:id="298" w:name="_Toc29767839"/>
      <w:bookmarkStart w:id="299" w:name="_Toc36044281"/>
      <w:bookmarkStart w:id="300" w:name="_Toc37230186"/>
      <w:bookmarkStart w:id="301" w:name="_Toc45907329"/>
      <w:bookmarkStart w:id="302" w:name="_Toc53181434"/>
      <w:bookmarkStart w:id="303" w:name="_Toc61117228"/>
      <w:bookmarkStart w:id="304" w:name="_Toc67076309"/>
      <w:bookmarkStart w:id="305" w:name="_Toc67076848"/>
      <w:r w:rsidRPr="00090C64">
        <w:rPr>
          <w:lang w:eastAsia="zh-CN"/>
        </w:rPr>
        <w:lastRenderedPageBreak/>
        <w:t>4.11.1A</w:t>
      </w:r>
      <w:r w:rsidRPr="00090C64">
        <w:rPr>
          <w:lang w:eastAsia="zh-CN"/>
        </w:rPr>
        <w:tab/>
        <w:t xml:space="preserve">NR </w:t>
      </w:r>
      <w:r w:rsidRPr="00090C64">
        <w:t>Test signal used to build Test Configurations</w:t>
      </w:r>
      <w:bookmarkEnd w:id="297"/>
      <w:bookmarkEnd w:id="298"/>
      <w:bookmarkEnd w:id="299"/>
      <w:bookmarkEnd w:id="300"/>
      <w:bookmarkEnd w:id="301"/>
      <w:bookmarkEnd w:id="302"/>
      <w:bookmarkEnd w:id="303"/>
      <w:bookmarkEnd w:id="304"/>
      <w:bookmarkEnd w:id="30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06" w:name="_Ref516750404"/>
      <w:r w:rsidRPr="004119DC">
        <w:t>Table</w:t>
      </w:r>
      <w:bookmarkEnd w:id="30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07" w:name="_Toc21124850"/>
      <w:bookmarkStart w:id="308" w:name="_Toc29767840"/>
      <w:bookmarkStart w:id="309" w:name="_Toc36044282"/>
      <w:bookmarkStart w:id="310" w:name="_Toc37230187"/>
      <w:bookmarkStart w:id="311" w:name="_Toc45907330"/>
      <w:bookmarkStart w:id="312" w:name="_Toc53181435"/>
      <w:bookmarkStart w:id="313" w:name="_Toc61117229"/>
      <w:bookmarkStart w:id="314" w:name="_Toc67076310"/>
      <w:bookmarkStart w:id="315" w:name="_Toc67076849"/>
      <w:r w:rsidRPr="00090C64">
        <w:rPr>
          <w:lang w:eastAsia="zh-CN"/>
        </w:rPr>
        <w:t>4.11.2</w:t>
      </w:r>
      <w:r w:rsidRPr="00090C64">
        <w:rPr>
          <w:lang w:eastAsia="zh-CN"/>
        </w:rPr>
        <w:tab/>
        <w:t>Test signal configurations</w:t>
      </w:r>
      <w:bookmarkEnd w:id="307"/>
      <w:bookmarkEnd w:id="308"/>
      <w:bookmarkEnd w:id="309"/>
      <w:bookmarkEnd w:id="310"/>
      <w:bookmarkEnd w:id="311"/>
      <w:bookmarkEnd w:id="312"/>
      <w:bookmarkEnd w:id="313"/>
      <w:bookmarkEnd w:id="314"/>
      <w:bookmarkEnd w:id="315"/>
    </w:p>
    <w:p w14:paraId="5E286F6D" w14:textId="77777777" w:rsidR="00D57C09" w:rsidRPr="00090C64" w:rsidRDefault="00D57C09" w:rsidP="00D57C09">
      <w:pPr>
        <w:pStyle w:val="Heading4"/>
      </w:pPr>
      <w:bookmarkStart w:id="316" w:name="_Toc21124851"/>
      <w:bookmarkStart w:id="317" w:name="_Toc29767841"/>
      <w:bookmarkStart w:id="318" w:name="_Toc36044283"/>
      <w:bookmarkStart w:id="319" w:name="_Toc37230188"/>
      <w:bookmarkStart w:id="320" w:name="_Toc45907331"/>
      <w:bookmarkStart w:id="321" w:name="_Toc53181436"/>
      <w:bookmarkStart w:id="322" w:name="_Toc61117230"/>
      <w:bookmarkStart w:id="323" w:name="_Toc67076311"/>
      <w:bookmarkStart w:id="324" w:name="_Toc67076850"/>
      <w:r w:rsidRPr="00090C64">
        <w:t>4.11.2.1</w:t>
      </w:r>
      <w:r w:rsidRPr="00090C64">
        <w:tab/>
        <w:t>ATCR1: UTRA multicarrier operation</w:t>
      </w:r>
      <w:bookmarkEnd w:id="316"/>
      <w:bookmarkEnd w:id="317"/>
      <w:bookmarkEnd w:id="318"/>
      <w:bookmarkEnd w:id="319"/>
      <w:bookmarkEnd w:id="320"/>
      <w:bookmarkEnd w:id="321"/>
      <w:bookmarkEnd w:id="322"/>
      <w:bookmarkEnd w:id="323"/>
      <w:bookmarkEnd w:id="324"/>
    </w:p>
    <w:p w14:paraId="50478A3B" w14:textId="77777777" w:rsidR="00D57C09" w:rsidRPr="00090C64" w:rsidRDefault="00D57C09" w:rsidP="00D57C09">
      <w:pPr>
        <w:pStyle w:val="Heading5"/>
      </w:pPr>
      <w:bookmarkStart w:id="325" w:name="_Toc21124852"/>
      <w:bookmarkStart w:id="326" w:name="_Toc29767842"/>
      <w:bookmarkStart w:id="327" w:name="_Toc36044284"/>
      <w:bookmarkStart w:id="328" w:name="_Toc37230189"/>
      <w:bookmarkStart w:id="329" w:name="_Toc45907332"/>
      <w:bookmarkStart w:id="330" w:name="_Toc53181437"/>
      <w:bookmarkStart w:id="331" w:name="_Toc61117231"/>
      <w:bookmarkStart w:id="332" w:name="_Toc67076312"/>
      <w:bookmarkStart w:id="333" w:name="_Toc67076851"/>
      <w:r w:rsidRPr="00090C64">
        <w:t>4.11.2.1.1</w:t>
      </w:r>
      <w:r w:rsidRPr="00090C64">
        <w:tab/>
        <w:t>General</w:t>
      </w:r>
      <w:bookmarkEnd w:id="325"/>
      <w:bookmarkEnd w:id="326"/>
      <w:bookmarkEnd w:id="327"/>
      <w:bookmarkEnd w:id="328"/>
      <w:bookmarkEnd w:id="329"/>
      <w:bookmarkEnd w:id="330"/>
      <w:bookmarkEnd w:id="331"/>
      <w:bookmarkEnd w:id="332"/>
      <w:bookmarkEnd w:id="33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34" w:name="_Toc21124853"/>
      <w:bookmarkStart w:id="335" w:name="_Toc29767843"/>
      <w:bookmarkStart w:id="336" w:name="_Toc36044285"/>
      <w:bookmarkStart w:id="337" w:name="_Toc37230190"/>
      <w:bookmarkStart w:id="338" w:name="_Toc45907333"/>
      <w:bookmarkStart w:id="339" w:name="_Toc53181438"/>
      <w:bookmarkStart w:id="340" w:name="_Toc61117232"/>
      <w:bookmarkStart w:id="341" w:name="_Toc67076313"/>
      <w:bookmarkStart w:id="342" w:name="_Toc67076852"/>
      <w:r w:rsidRPr="00090C64">
        <w:t>4.11.2.1.2</w:t>
      </w:r>
      <w:r w:rsidRPr="00090C64">
        <w:tab/>
        <w:t>ATCR1a generation</w:t>
      </w:r>
      <w:bookmarkEnd w:id="334"/>
      <w:bookmarkEnd w:id="335"/>
      <w:bookmarkEnd w:id="336"/>
      <w:bookmarkEnd w:id="337"/>
      <w:bookmarkEnd w:id="338"/>
      <w:bookmarkEnd w:id="339"/>
      <w:bookmarkEnd w:id="340"/>
      <w:bookmarkEnd w:id="341"/>
      <w:bookmarkEnd w:id="34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43" w:name="_Toc21124854"/>
      <w:bookmarkStart w:id="344" w:name="_Toc29767844"/>
      <w:bookmarkStart w:id="345" w:name="_Toc36044286"/>
      <w:bookmarkStart w:id="346" w:name="_Toc37230191"/>
      <w:bookmarkStart w:id="347" w:name="_Toc45907334"/>
      <w:bookmarkStart w:id="348" w:name="_Toc53181439"/>
      <w:bookmarkStart w:id="349" w:name="_Toc61117233"/>
      <w:bookmarkStart w:id="350" w:name="_Toc67076314"/>
      <w:bookmarkStart w:id="351" w:name="_Toc67076853"/>
      <w:r w:rsidRPr="00090C64">
        <w:t>4.11.2.1.3</w:t>
      </w:r>
      <w:r w:rsidRPr="00090C64">
        <w:tab/>
        <w:t>ATCR1b generation</w:t>
      </w:r>
      <w:bookmarkEnd w:id="343"/>
      <w:bookmarkEnd w:id="344"/>
      <w:bookmarkEnd w:id="345"/>
      <w:bookmarkEnd w:id="346"/>
      <w:bookmarkEnd w:id="347"/>
      <w:bookmarkEnd w:id="348"/>
      <w:bookmarkEnd w:id="349"/>
      <w:bookmarkEnd w:id="350"/>
      <w:bookmarkEnd w:id="351"/>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52" w:name="_Toc21124855"/>
      <w:bookmarkStart w:id="353" w:name="_Toc29767845"/>
      <w:bookmarkStart w:id="354" w:name="_Toc36044287"/>
      <w:bookmarkStart w:id="355" w:name="_Toc37230192"/>
      <w:bookmarkStart w:id="356" w:name="_Toc45907335"/>
      <w:bookmarkStart w:id="357" w:name="_Toc53181440"/>
      <w:bookmarkStart w:id="358" w:name="_Toc61117234"/>
      <w:bookmarkStart w:id="359" w:name="_Toc67076315"/>
      <w:bookmarkStart w:id="360" w:name="_Toc67076854"/>
      <w:r w:rsidRPr="00090C64">
        <w:t>4.11.2.1.4</w:t>
      </w:r>
      <w:r w:rsidRPr="00090C64">
        <w:tab/>
        <w:t>ATCR1 power allocation</w:t>
      </w:r>
      <w:bookmarkEnd w:id="352"/>
      <w:bookmarkEnd w:id="353"/>
      <w:bookmarkEnd w:id="354"/>
      <w:bookmarkEnd w:id="355"/>
      <w:bookmarkEnd w:id="356"/>
      <w:bookmarkEnd w:id="357"/>
      <w:bookmarkEnd w:id="358"/>
      <w:bookmarkEnd w:id="359"/>
      <w:bookmarkEnd w:id="360"/>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61" w:name="_Toc21124856"/>
      <w:bookmarkStart w:id="362" w:name="_Toc29767846"/>
      <w:bookmarkStart w:id="363" w:name="_Toc36044288"/>
      <w:bookmarkStart w:id="364" w:name="_Toc37230193"/>
      <w:bookmarkStart w:id="365" w:name="_Toc45907336"/>
      <w:bookmarkStart w:id="366" w:name="_Toc53181441"/>
      <w:bookmarkStart w:id="367" w:name="_Toc61117235"/>
      <w:bookmarkStart w:id="368" w:name="_Toc67076316"/>
      <w:bookmarkStart w:id="369" w:name="_Toc67076855"/>
      <w:r w:rsidRPr="00090C64">
        <w:t>4.11.2.2</w:t>
      </w:r>
      <w:r w:rsidRPr="00090C64">
        <w:tab/>
        <w:t>ANTCR1: UTRA FDD multicarrier non-contiguous operation</w:t>
      </w:r>
      <w:bookmarkEnd w:id="361"/>
      <w:bookmarkEnd w:id="362"/>
      <w:bookmarkEnd w:id="363"/>
      <w:bookmarkEnd w:id="364"/>
      <w:bookmarkEnd w:id="365"/>
      <w:bookmarkEnd w:id="366"/>
      <w:bookmarkEnd w:id="367"/>
      <w:bookmarkEnd w:id="368"/>
      <w:bookmarkEnd w:id="369"/>
    </w:p>
    <w:p w14:paraId="46E51C67" w14:textId="77777777" w:rsidR="00D57C09" w:rsidRPr="00090C64" w:rsidRDefault="00D57C09" w:rsidP="00D57C09">
      <w:pPr>
        <w:pStyle w:val="Heading5"/>
      </w:pPr>
      <w:bookmarkStart w:id="370" w:name="_Toc21124857"/>
      <w:bookmarkStart w:id="371" w:name="_Toc29767847"/>
      <w:bookmarkStart w:id="372" w:name="_Toc36044289"/>
      <w:bookmarkStart w:id="373" w:name="_Toc37230194"/>
      <w:bookmarkStart w:id="374" w:name="_Toc45907337"/>
      <w:bookmarkStart w:id="375" w:name="_Toc53181442"/>
      <w:bookmarkStart w:id="376" w:name="_Toc61117236"/>
      <w:bookmarkStart w:id="377" w:name="_Toc67076317"/>
      <w:bookmarkStart w:id="378" w:name="_Toc67076856"/>
      <w:r w:rsidRPr="00090C64">
        <w:t>4.11.2.2.1</w:t>
      </w:r>
      <w:r w:rsidRPr="00090C64">
        <w:tab/>
        <w:t>General</w:t>
      </w:r>
      <w:bookmarkEnd w:id="370"/>
      <w:bookmarkEnd w:id="371"/>
      <w:bookmarkEnd w:id="372"/>
      <w:bookmarkEnd w:id="373"/>
      <w:bookmarkEnd w:id="374"/>
      <w:bookmarkEnd w:id="375"/>
      <w:bookmarkEnd w:id="376"/>
      <w:bookmarkEnd w:id="377"/>
      <w:bookmarkEnd w:id="37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79" w:name="_Toc21124858"/>
      <w:bookmarkStart w:id="380" w:name="_Toc29767848"/>
      <w:bookmarkStart w:id="381" w:name="_Toc36044290"/>
      <w:bookmarkStart w:id="382" w:name="_Toc37230195"/>
      <w:bookmarkStart w:id="383" w:name="_Toc45907338"/>
      <w:bookmarkStart w:id="384" w:name="_Toc53181443"/>
      <w:bookmarkStart w:id="385" w:name="_Toc61117237"/>
      <w:bookmarkStart w:id="386" w:name="_Toc67076318"/>
      <w:bookmarkStart w:id="387" w:name="_Toc67076857"/>
      <w:r w:rsidRPr="00090C64">
        <w:t>4.11.2.2.2</w:t>
      </w:r>
      <w:r w:rsidRPr="00090C64">
        <w:tab/>
        <w:t>ANTCR1 generation</w:t>
      </w:r>
      <w:bookmarkEnd w:id="379"/>
      <w:bookmarkEnd w:id="380"/>
      <w:bookmarkEnd w:id="381"/>
      <w:bookmarkEnd w:id="382"/>
      <w:bookmarkEnd w:id="383"/>
      <w:bookmarkEnd w:id="384"/>
      <w:bookmarkEnd w:id="385"/>
      <w:bookmarkEnd w:id="386"/>
      <w:bookmarkEnd w:id="38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88" w:name="_Toc21124859"/>
      <w:bookmarkStart w:id="389" w:name="_Toc29767849"/>
      <w:bookmarkStart w:id="390" w:name="_Toc36044291"/>
      <w:bookmarkStart w:id="391" w:name="_Toc37230196"/>
      <w:bookmarkStart w:id="392" w:name="_Toc45907339"/>
      <w:bookmarkStart w:id="393" w:name="_Toc53181444"/>
      <w:bookmarkStart w:id="394" w:name="_Toc61117238"/>
      <w:bookmarkStart w:id="395" w:name="_Toc67076319"/>
      <w:bookmarkStart w:id="396" w:name="_Toc67076858"/>
      <w:r w:rsidRPr="00090C64">
        <w:t>4.11.2.2.3</w:t>
      </w:r>
      <w:r w:rsidRPr="00090C64">
        <w:tab/>
        <w:t>ANTCR1 power allocation</w:t>
      </w:r>
      <w:bookmarkEnd w:id="388"/>
      <w:bookmarkEnd w:id="389"/>
      <w:bookmarkEnd w:id="390"/>
      <w:bookmarkEnd w:id="391"/>
      <w:bookmarkEnd w:id="392"/>
      <w:bookmarkEnd w:id="393"/>
      <w:bookmarkEnd w:id="394"/>
      <w:bookmarkEnd w:id="395"/>
      <w:bookmarkEnd w:id="39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97" w:name="_Toc21124860"/>
      <w:bookmarkStart w:id="398" w:name="_Toc29767850"/>
      <w:bookmarkStart w:id="399" w:name="_Toc36044292"/>
      <w:bookmarkStart w:id="400" w:name="_Toc37230197"/>
      <w:bookmarkStart w:id="401" w:name="_Toc45907340"/>
      <w:bookmarkStart w:id="402" w:name="_Toc53181445"/>
      <w:bookmarkStart w:id="403" w:name="_Toc61117239"/>
      <w:bookmarkStart w:id="404" w:name="_Toc67076320"/>
      <w:bookmarkStart w:id="405" w:name="_Toc67076859"/>
      <w:r w:rsidRPr="00090C64">
        <w:t>4.11.2.3</w:t>
      </w:r>
      <w:r w:rsidRPr="00090C64">
        <w:tab/>
        <w:t>ATCR2: E-UTRA multicarrier operation</w:t>
      </w:r>
      <w:bookmarkEnd w:id="397"/>
      <w:bookmarkEnd w:id="398"/>
      <w:bookmarkEnd w:id="399"/>
      <w:bookmarkEnd w:id="400"/>
      <w:bookmarkEnd w:id="401"/>
      <w:bookmarkEnd w:id="402"/>
      <w:bookmarkEnd w:id="403"/>
      <w:bookmarkEnd w:id="404"/>
      <w:bookmarkEnd w:id="405"/>
    </w:p>
    <w:p w14:paraId="242B19A8" w14:textId="77777777" w:rsidR="00D57C09" w:rsidRPr="00090C64" w:rsidRDefault="00D57C09" w:rsidP="00D57C09">
      <w:pPr>
        <w:pStyle w:val="Heading5"/>
      </w:pPr>
      <w:bookmarkStart w:id="406" w:name="_Toc21124861"/>
      <w:bookmarkStart w:id="407" w:name="_Toc29767851"/>
      <w:bookmarkStart w:id="408" w:name="_Toc36044293"/>
      <w:bookmarkStart w:id="409" w:name="_Toc37230198"/>
      <w:bookmarkStart w:id="410" w:name="_Toc45907341"/>
      <w:bookmarkStart w:id="411" w:name="_Toc53181446"/>
      <w:bookmarkStart w:id="412" w:name="_Toc61117240"/>
      <w:bookmarkStart w:id="413" w:name="_Toc67076321"/>
      <w:bookmarkStart w:id="414" w:name="_Toc67076860"/>
      <w:r w:rsidRPr="00090C64">
        <w:t>4.11.2.3.1</w:t>
      </w:r>
      <w:r w:rsidRPr="00090C64">
        <w:tab/>
        <w:t>General</w:t>
      </w:r>
      <w:bookmarkEnd w:id="406"/>
      <w:bookmarkEnd w:id="407"/>
      <w:bookmarkEnd w:id="408"/>
      <w:bookmarkEnd w:id="409"/>
      <w:bookmarkEnd w:id="410"/>
      <w:bookmarkEnd w:id="411"/>
      <w:bookmarkEnd w:id="412"/>
      <w:bookmarkEnd w:id="413"/>
      <w:bookmarkEnd w:id="414"/>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415" w:name="_Toc21124862"/>
      <w:bookmarkStart w:id="416" w:name="_Toc29767852"/>
      <w:bookmarkStart w:id="417" w:name="_Toc36044294"/>
      <w:bookmarkStart w:id="418" w:name="_Toc37230199"/>
      <w:bookmarkStart w:id="419" w:name="_Toc45907342"/>
      <w:bookmarkStart w:id="420" w:name="_Toc53181447"/>
      <w:bookmarkStart w:id="421" w:name="_Toc61117241"/>
      <w:bookmarkStart w:id="422" w:name="_Toc67076322"/>
      <w:bookmarkStart w:id="423" w:name="_Toc67076861"/>
      <w:r w:rsidRPr="00090C64">
        <w:t>4.11.2.3.2</w:t>
      </w:r>
      <w:r w:rsidRPr="00090C64">
        <w:tab/>
        <w:t>ATCR2a generation</w:t>
      </w:r>
      <w:bookmarkEnd w:id="415"/>
      <w:bookmarkEnd w:id="416"/>
      <w:bookmarkEnd w:id="417"/>
      <w:bookmarkEnd w:id="418"/>
      <w:bookmarkEnd w:id="419"/>
      <w:bookmarkEnd w:id="420"/>
      <w:bookmarkEnd w:id="421"/>
      <w:bookmarkEnd w:id="422"/>
      <w:bookmarkEnd w:id="42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424" w:name="_Toc21124863"/>
      <w:bookmarkStart w:id="425" w:name="_Toc29767853"/>
      <w:bookmarkStart w:id="426" w:name="_Toc36044295"/>
      <w:bookmarkStart w:id="427" w:name="_Toc37230200"/>
      <w:bookmarkStart w:id="428" w:name="_Toc45907343"/>
      <w:bookmarkStart w:id="429" w:name="_Toc53181448"/>
      <w:bookmarkStart w:id="430" w:name="_Toc61117242"/>
      <w:bookmarkStart w:id="431" w:name="_Toc67076323"/>
      <w:bookmarkStart w:id="432" w:name="_Toc67076862"/>
      <w:r w:rsidRPr="00090C64">
        <w:t>4.11.2.3.3</w:t>
      </w:r>
      <w:r w:rsidRPr="00090C64">
        <w:tab/>
        <w:t>ATCR2b generation</w:t>
      </w:r>
      <w:bookmarkEnd w:id="424"/>
      <w:bookmarkEnd w:id="425"/>
      <w:bookmarkEnd w:id="426"/>
      <w:bookmarkEnd w:id="427"/>
      <w:bookmarkEnd w:id="428"/>
      <w:bookmarkEnd w:id="429"/>
      <w:bookmarkEnd w:id="430"/>
      <w:bookmarkEnd w:id="431"/>
      <w:bookmarkEnd w:id="43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433" w:name="OLE_LINK18"/>
      <w:r w:rsidRPr="00090C64">
        <w:rPr>
          <w:lang w:eastAsia="zh-CN"/>
        </w:rPr>
        <w:t>component carrier</w:t>
      </w:r>
      <w:bookmarkEnd w:id="433"/>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434" w:name="_Toc21124864"/>
      <w:bookmarkStart w:id="435" w:name="_Toc29767854"/>
      <w:bookmarkStart w:id="436" w:name="_Toc36044296"/>
      <w:bookmarkStart w:id="437" w:name="_Toc37230201"/>
      <w:bookmarkStart w:id="438" w:name="_Toc45907344"/>
      <w:bookmarkStart w:id="439" w:name="_Toc53181449"/>
      <w:bookmarkStart w:id="440" w:name="_Toc61117243"/>
      <w:bookmarkStart w:id="441" w:name="_Toc67076324"/>
      <w:bookmarkStart w:id="442" w:name="_Toc67076863"/>
      <w:r w:rsidRPr="00090C64">
        <w:t>4.11.2.3.4</w:t>
      </w:r>
      <w:r w:rsidRPr="00090C64">
        <w:tab/>
        <w:t>ATCR2 power allocation</w:t>
      </w:r>
      <w:bookmarkEnd w:id="434"/>
      <w:bookmarkEnd w:id="435"/>
      <w:bookmarkEnd w:id="436"/>
      <w:bookmarkEnd w:id="437"/>
      <w:bookmarkEnd w:id="438"/>
      <w:bookmarkEnd w:id="439"/>
      <w:bookmarkEnd w:id="440"/>
      <w:bookmarkEnd w:id="441"/>
      <w:bookmarkEnd w:id="442"/>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443" w:name="_Toc21124865"/>
      <w:bookmarkStart w:id="444" w:name="_Toc29767855"/>
      <w:bookmarkStart w:id="445" w:name="_Toc36044297"/>
      <w:bookmarkStart w:id="446" w:name="_Toc37230202"/>
      <w:bookmarkStart w:id="447" w:name="_Toc45907345"/>
      <w:bookmarkStart w:id="448" w:name="_Toc53181450"/>
      <w:bookmarkStart w:id="449" w:name="_Toc61117244"/>
      <w:bookmarkStart w:id="450" w:name="_Toc67076325"/>
      <w:bookmarkStart w:id="451" w:name="_Toc67076864"/>
      <w:r w:rsidRPr="00090C64">
        <w:lastRenderedPageBreak/>
        <w:t>4.11.2.4</w:t>
      </w:r>
      <w:r w:rsidRPr="00090C64">
        <w:tab/>
        <w:t>ANTCR2: E-UTRA multicarrier non-contiguous operation</w:t>
      </w:r>
      <w:bookmarkEnd w:id="443"/>
      <w:bookmarkEnd w:id="444"/>
      <w:bookmarkEnd w:id="445"/>
      <w:bookmarkEnd w:id="446"/>
      <w:bookmarkEnd w:id="447"/>
      <w:bookmarkEnd w:id="448"/>
      <w:bookmarkEnd w:id="449"/>
      <w:bookmarkEnd w:id="450"/>
      <w:bookmarkEnd w:id="451"/>
    </w:p>
    <w:p w14:paraId="555C75A2" w14:textId="77777777" w:rsidR="00D57C09" w:rsidRPr="00090C64" w:rsidRDefault="00D57C09" w:rsidP="00D57C09">
      <w:pPr>
        <w:pStyle w:val="Heading5"/>
      </w:pPr>
      <w:bookmarkStart w:id="452" w:name="_Toc21124866"/>
      <w:bookmarkStart w:id="453" w:name="_Toc29767856"/>
      <w:bookmarkStart w:id="454" w:name="_Toc36044298"/>
      <w:bookmarkStart w:id="455" w:name="_Toc37230203"/>
      <w:bookmarkStart w:id="456" w:name="_Toc45907346"/>
      <w:bookmarkStart w:id="457" w:name="_Toc53181451"/>
      <w:bookmarkStart w:id="458" w:name="_Toc61117245"/>
      <w:bookmarkStart w:id="459" w:name="_Toc67076326"/>
      <w:bookmarkStart w:id="460" w:name="_Toc67076865"/>
      <w:r w:rsidRPr="00090C64">
        <w:t>4.11.2.4.1</w:t>
      </w:r>
      <w:r w:rsidRPr="00090C64">
        <w:tab/>
        <w:t>General</w:t>
      </w:r>
      <w:bookmarkEnd w:id="452"/>
      <w:bookmarkEnd w:id="453"/>
      <w:bookmarkEnd w:id="454"/>
      <w:bookmarkEnd w:id="455"/>
      <w:bookmarkEnd w:id="456"/>
      <w:bookmarkEnd w:id="457"/>
      <w:bookmarkEnd w:id="458"/>
      <w:bookmarkEnd w:id="459"/>
      <w:bookmarkEnd w:id="460"/>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461" w:name="_Toc21124867"/>
      <w:bookmarkStart w:id="462" w:name="_Toc29767857"/>
      <w:bookmarkStart w:id="463" w:name="_Toc36044299"/>
      <w:bookmarkStart w:id="464" w:name="_Toc37230204"/>
      <w:bookmarkStart w:id="465" w:name="_Toc45907347"/>
      <w:bookmarkStart w:id="466" w:name="_Toc53181452"/>
      <w:bookmarkStart w:id="467" w:name="_Toc61117246"/>
      <w:bookmarkStart w:id="468" w:name="_Toc67076327"/>
      <w:bookmarkStart w:id="469" w:name="_Toc67076866"/>
      <w:r w:rsidRPr="00090C64">
        <w:t>4.11.2.4.2</w:t>
      </w:r>
      <w:r w:rsidRPr="00090C64">
        <w:tab/>
        <w:t>ANTCR2 generation</w:t>
      </w:r>
      <w:bookmarkEnd w:id="461"/>
      <w:bookmarkEnd w:id="462"/>
      <w:bookmarkEnd w:id="463"/>
      <w:bookmarkEnd w:id="464"/>
      <w:bookmarkEnd w:id="465"/>
      <w:bookmarkEnd w:id="466"/>
      <w:bookmarkEnd w:id="467"/>
      <w:bookmarkEnd w:id="468"/>
      <w:bookmarkEnd w:id="469"/>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470" w:name="_Toc21124868"/>
      <w:bookmarkStart w:id="471" w:name="_Toc29767858"/>
      <w:bookmarkStart w:id="472" w:name="_Toc36044300"/>
      <w:bookmarkStart w:id="473" w:name="_Toc37230205"/>
      <w:bookmarkStart w:id="474" w:name="_Toc45907348"/>
      <w:bookmarkStart w:id="475" w:name="_Toc53181453"/>
      <w:bookmarkStart w:id="476" w:name="_Toc61117247"/>
      <w:bookmarkStart w:id="477" w:name="_Toc67076328"/>
      <w:bookmarkStart w:id="478" w:name="_Toc67076867"/>
      <w:r w:rsidRPr="00090C64">
        <w:t>4.11.2.4.3</w:t>
      </w:r>
      <w:r w:rsidRPr="00090C64">
        <w:tab/>
        <w:t>ANTCR2 power allocation</w:t>
      </w:r>
      <w:bookmarkEnd w:id="470"/>
      <w:bookmarkEnd w:id="471"/>
      <w:bookmarkEnd w:id="472"/>
      <w:bookmarkEnd w:id="473"/>
      <w:bookmarkEnd w:id="474"/>
      <w:bookmarkEnd w:id="475"/>
      <w:bookmarkEnd w:id="476"/>
      <w:bookmarkEnd w:id="477"/>
      <w:bookmarkEnd w:id="47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479" w:name="_Toc21124869"/>
      <w:bookmarkStart w:id="480" w:name="_Toc29767859"/>
      <w:bookmarkStart w:id="481" w:name="_Toc36044301"/>
      <w:bookmarkStart w:id="482" w:name="_Toc37230206"/>
      <w:bookmarkStart w:id="483" w:name="_Toc45907349"/>
      <w:bookmarkStart w:id="484" w:name="_Toc53181454"/>
      <w:bookmarkStart w:id="485" w:name="_Toc61117248"/>
      <w:bookmarkStart w:id="486" w:name="_Toc67076329"/>
      <w:bookmarkStart w:id="487" w:name="_Toc67076868"/>
      <w:r w:rsidRPr="00090C64">
        <w:t>4.11.2.5</w:t>
      </w:r>
      <w:r w:rsidRPr="00090C64">
        <w:tab/>
        <w:t>ATCR3: UTRA and E-UTRA multi</w:t>
      </w:r>
      <w:r w:rsidR="006761FA">
        <w:t>-</w:t>
      </w:r>
      <w:r w:rsidRPr="00090C64">
        <w:t>RAT operation</w:t>
      </w:r>
      <w:bookmarkEnd w:id="479"/>
      <w:bookmarkEnd w:id="480"/>
      <w:bookmarkEnd w:id="481"/>
      <w:bookmarkEnd w:id="482"/>
      <w:bookmarkEnd w:id="483"/>
      <w:bookmarkEnd w:id="484"/>
      <w:bookmarkEnd w:id="485"/>
      <w:bookmarkEnd w:id="486"/>
      <w:bookmarkEnd w:id="487"/>
    </w:p>
    <w:p w14:paraId="7EED3F35" w14:textId="77777777" w:rsidR="00D57C09" w:rsidRPr="00090C64" w:rsidRDefault="00D57C09" w:rsidP="00D57C09">
      <w:pPr>
        <w:pStyle w:val="Heading5"/>
      </w:pPr>
      <w:bookmarkStart w:id="488" w:name="_Toc21124870"/>
      <w:bookmarkStart w:id="489" w:name="_Toc29767860"/>
      <w:bookmarkStart w:id="490" w:name="_Toc36044302"/>
      <w:bookmarkStart w:id="491" w:name="_Toc37230207"/>
      <w:bookmarkStart w:id="492" w:name="_Toc45907350"/>
      <w:bookmarkStart w:id="493" w:name="_Toc53181455"/>
      <w:bookmarkStart w:id="494" w:name="_Toc61117249"/>
      <w:bookmarkStart w:id="495" w:name="_Toc67076330"/>
      <w:bookmarkStart w:id="496" w:name="_Toc67076869"/>
      <w:r w:rsidRPr="00090C64">
        <w:t>4.11.2.5.1</w:t>
      </w:r>
      <w:r w:rsidRPr="00090C64">
        <w:tab/>
        <w:t>General</w:t>
      </w:r>
      <w:bookmarkEnd w:id="488"/>
      <w:bookmarkEnd w:id="489"/>
      <w:bookmarkEnd w:id="490"/>
      <w:bookmarkEnd w:id="491"/>
      <w:bookmarkEnd w:id="492"/>
      <w:bookmarkEnd w:id="493"/>
      <w:bookmarkEnd w:id="494"/>
      <w:bookmarkEnd w:id="495"/>
      <w:bookmarkEnd w:id="496"/>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497" w:name="_Toc21124871"/>
      <w:bookmarkStart w:id="498" w:name="_Toc29767861"/>
      <w:bookmarkStart w:id="499" w:name="_Toc36044303"/>
      <w:bookmarkStart w:id="500" w:name="_Toc37230208"/>
      <w:bookmarkStart w:id="501" w:name="_Toc45907351"/>
      <w:bookmarkStart w:id="502" w:name="_Toc53181456"/>
      <w:bookmarkStart w:id="503" w:name="_Toc61117250"/>
      <w:bookmarkStart w:id="504" w:name="_Toc67076331"/>
      <w:bookmarkStart w:id="505" w:name="_Toc67076870"/>
      <w:r w:rsidRPr="00090C64">
        <w:lastRenderedPageBreak/>
        <w:t>4.11.2.5.2</w:t>
      </w:r>
      <w:r w:rsidRPr="00090C64">
        <w:tab/>
        <w:t>ATCR3a generation</w:t>
      </w:r>
      <w:bookmarkEnd w:id="497"/>
      <w:bookmarkEnd w:id="498"/>
      <w:bookmarkEnd w:id="499"/>
      <w:bookmarkEnd w:id="500"/>
      <w:bookmarkEnd w:id="501"/>
      <w:bookmarkEnd w:id="502"/>
      <w:bookmarkEnd w:id="503"/>
      <w:bookmarkEnd w:id="504"/>
      <w:bookmarkEnd w:id="505"/>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506" w:name="_Toc21124872"/>
      <w:bookmarkStart w:id="507" w:name="_Toc29767862"/>
      <w:bookmarkStart w:id="508" w:name="_Toc36044304"/>
      <w:bookmarkStart w:id="509" w:name="_Toc37230209"/>
      <w:bookmarkStart w:id="510" w:name="_Toc45907352"/>
      <w:bookmarkStart w:id="511" w:name="_Toc53181457"/>
      <w:bookmarkStart w:id="512" w:name="_Toc61117251"/>
      <w:bookmarkStart w:id="513" w:name="_Toc67076332"/>
      <w:bookmarkStart w:id="514" w:name="_Toc67076871"/>
      <w:r w:rsidRPr="00090C64">
        <w:t>4.11.2.5.3</w:t>
      </w:r>
      <w:r w:rsidRPr="00090C64">
        <w:tab/>
        <w:t>ATCR3b generation</w:t>
      </w:r>
      <w:bookmarkEnd w:id="506"/>
      <w:bookmarkEnd w:id="507"/>
      <w:bookmarkEnd w:id="508"/>
      <w:bookmarkEnd w:id="509"/>
      <w:bookmarkEnd w:id="510"/>
      <w:bookmarkEnd w:id="511"/>
      <w:bookmarkEnd w:id="512"/>
      <w:bookmarkEnd w:id="513"/>
      <w:bookmarkEnd w:id="514"/>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515" w:name="_Toc21124873"/>
      <w:bookmarkStart w:id="516" w:name="_Toc29767863"/>
      <w:bookmarkStart w:id="517" w:name="_Toc36044305"/>
      <w:bookmarkStart w:id="518" w:name="_Toc37230210"/>
      <w:bookmarkStart w:id="519" w:name="_Toc45907353"/>
      <w:bookmarkStart w:id="520" w:name="_Toc53181458"/>
      <w:bookmarkStart w:id="521" w:name="_Toc61117252"/>
      <w:bookmarkStart w:id="522" w:name="_Toc67076333"/>
      <w:bookmarkStart w:id="523" w:name="_Toc67076872"/>
      <w:r w:rsidRPr="00090C64">
        <w:t>4.11.2.5.4</w:t>
      </w:r>
      <w:r w:rsidRPr="00090C64">
        <w:tab/>
        <w:t>ATCR3 power allocation</w:t>
      </w:r>
      <w:bookmarkEnd w:id="515"/>
      <w:bookmarkEnd w:id="516"/>
      <w:bookmarkEnd w:id="517"/>
      <w:bookmarkEnd w:id="518"/>
      <w:bookmarkEnd w:id="519"/>
      <w:bookmarkEnd w:id="520"/>
      <w:bookmarkEnd w:id="521"/>
      <w:bookmarkEnd w:id="522"/>
      <w:bookmarkEnd w:id="52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524" w:name="_Toc21124874"/>
      <w:bookmarkStart w:id="525" w:name="_Toc29767864"/>
      <w:bookmarkStart w:id="526" w:name="_Toc36044306"/>
      <w:bookmarkStart w:id="527" w:name="_Toc37230211"/>
      <w:bookmarkStart w:id="528" w:name="_Toc45907354"/>
      <w:bookmarkStart w:id="529" w:name="_Toc53181459"/>
      <w:bookmarkStart w:id="530" w:name="_Toc61117253"/>
      <w:bookmarkStart w:id="531" w:name="_Toc67076334"/>
      <w:bookmarkStart w:id="532" w:name="_Toc67076873"/>
      <w:r w:rsidRPr="00090C64">
        <w:t>4.11.2.6</w:t>
      </w:r>
      <w:r w:rsidRPr="00090C64">
        <w:tab/>
        <w:t>ANTCR3: UTRA and E-UTRA multi</w:t>
      </w:r>
      <w:r w:rsidR="006761FA">
        <w:t>-</w:t>
      </w:r>
      <w:r w:rsidRPr="00090C64">
        <w:t>RAT non-contiguous operation</w:t>
      </w:r>
      <w:bookmarkEnd w:id="524"/>
      <w:bookmarkEnd w:id="525"/>
      <w:bookmarkEnd w:id="526"/>
      <w:bookmarkEnd w:id="527"/>
      <w:bookmarkEnd w:id="528"/>
      <w:bookmarkEnd w:id="529"/>
      <w:bookmarkEnd w:id="530"/>
      <w:bookmarkEnd w:id="531"/>
      <w:bookmarkEnd w:id="532"/>
    </w:p>
    <w:p w14:paraId="75A11F17" w14:textId="77777777" w:rsidR="00D57C09" w:rsidRPr="00090C64" w:rsidRDefault="00D57C09" w:rsidP="00D57C09">
      <w:pPr>
        <w:pStyle w:val="Heading5"/>
      </w:pPr>
      <w:bookmarkStart w:id="533" w:name="_Toc21124875"/>
      <w:bookmarkStart w:id="534" w:name="_Toc29767865"/>
      <w:bookmarkStart w:id="535" w:name="_Toc36044307"/>
      <w:bookmarkStart w:id="536" w:name="_Toc37230212"/>
      <w:bookmarkStart w:id="537" w:name="_Toc45907355"/>
      <w:bookmarkStart w:id="538" w:name="_Toc53181460"/>
      <w:bookmarkStart w:id="539" w:name="_Toc61117254"/>
      <w:bookmarkStart w:id="540" w:name="_Toc67076335"/>
      <w:bookmarkStart w:id="541" w:name="_Toc67076874"/>
      <w:r w:rsidRPr="00090C64">
        <w:t>4.11.2.6.1</w:t>
      </w:r>
      <w:r w:rsidRPr="00090C64">
        <w:tab/>
        <w:t>General</w:t>
      </w:r>
      <w:bookmarkEnd w:id="533"/>
      <w:bookmarkEnd w:id="534"/>
      <w:bookmarkEnd w:id="535"/>
      <w:bookmarkEnd w:id="536"/>
      <w:bookmarkEnd w:id="537"/>
      <w:bookmarkEnd w:id="538"/>
      <w:bookmarkEnd w:id="539"/>
      <w:bookmarkEnd w:id="540"/>
      <w:bookmarkEnd w:id="541"/>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542" w:name="_Toc21124876"/>
      <w:bookmarkStart w:id="543" w:name="_Toc29767866"/>
      <w:bookmarkStart w:id="544" w:name="_Toc36044308"/>
      <w:bookmarkStart w:id="545" w:name="_Toc37230213"/>
      <w:bookmarkStart w:id="546" w:name="_Toc45907356"/>
      <w:bookmarkStart w:id="547" w:name="_Toc53181461"/>
      <w:bookmarkStart w:id="548" w:name="_Toc61117255"/>
      <w:bookmarkStart w:id="549" w:name="_Toc67076336"/>
      <w:bookmarkStart w:id="550" w:name="_Toc67076875"/>
      <w:r w:rsidRPr="00090C64">
        <w:t>4.11.2.6.2</w:t>
      </w:r>
      <w:r w:rsidRPr="00090C64">
        <w:tab/>
        <w:t>ANTCR3a generation</w:t>
      </w:r>
      <w:bookmarkEnd w:id="542"/>
      <w:bookmarkEnd w:id="543"/>
      <w:bookmarkEnd w:id="544"/>
      <w:bookmarkEnd w:id="545"/>
      <w:bookmarkEnd w:id="546"/>
      <w:bookmarkEnd w:id="547"/>
      <w:bookmarkEnd w:id="548"/>
      <w:bookmarkEnd w:id="549"/>
      <w:bookmarkEnd w:id="550"/>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551" w:name="_Toc21124877"/>
      <w:bookmarkStart w:id="552" w:name="_Toc29767867"/>
      <w:bookmarkStart w:id="553" w:name="_Toc36044309"/>
      <w:bookmarkStart w:id="554" w:name="_Toc37230214"/>
      <w:bookmarkStart w:id="555" w:name="_Toc45907357"/>
      <w:bookmarkStart w:id="556" w:name="_Toc53181462"/>
      <w:bookmarkStart w:id="557" w:name="_Toc61117256"/>
      <w:bookmarkStart w:id="558" w:name="_Toc67076337"/>
      <w:bookmarkStart w:id="559" w:name="_Toc67076876"/>
      <w:r w:rsidRPr="00090C64">
        <w:t>4.11.2.6.3</w:t>
      </w:r>
      <w:r w:rsidRPr="00090C64">
        <w:tab/>
        <w:t>ANTCR3 power allocation</w:t>
      </w:r>
      <w:bookmarkEnd w:id="551"/>
      <w:bookmarkEnd w:id="552"/>
      <w:bookmarkEnd w:id="553"/>
      <w:bookmarkEnd w:id="554"/>
      <w:bookmarkEnd w:id="555"/>
      <w:bookmarkEnd w:id="556"/>
      <w:bookmarkEnd w:id="557"/>
      <w:bookmarkEnd w:id="558"/>
      <w:bookmarkEnd w:id="559"/>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560" w:name="_Toc21124878"/>
      <w:bookmarkStart w:id="561" w:name="_Toc29767868"/>
      <w:bookmarkStart w:id="562" w:name="_Toc36044310"/>
      <w:bookmarkStart w:id="563" w:name="_Toc37230215"/>
      <w:bookmarkStart w:id="564" w:name="_Toc45907358"/>
      <w:bookmarkStart w:id="565" w:name="_Toc53181463"/>
      <w:bookmarkStart w:id="566" w:name="_Toc61117257"/>
      <w:bookmarkStart w:id="567" w:name="_Toc67076338"/>
      <w:bookmarkStart w:id="568" w:name="_Toc67076877"/>
      <w:r w:rsidRPr="00090C64">
        <w:t>4.11.2.7</w:t>
      </w:r>
      <w:r w:rsidRPr="00090C64">
        <w:tab/>
        <w:t>ATCR4: Single carrier for receiver tests</w:t>
      </w:r>
      <w:bookmarkEnd w:id="560"/>
      <w:bookmarkEnd w:id="561"/>
      <w:bookmarkEnd w:id="562"/>
      <w:bookmarkEnd w:id="563"/>
      <w:bookmarkEnd w:id="564"/>
      <w:bookmarkEnd w:id="565"/>
      <w:bookmarkEnd w:id="566"/>
      <w:bookmarkEnd w:id="567"/>
      <w:bookmarkEnd w:id="568"/>
    </w:p>
    <w:p w14:paraId="4B541C5F" w14:textId="77777777" w:rsidR="00D57C09" w:rsidRPr="00090C64" w:rsidRDefault="00D57C09" w:rsidP="00D57C09">
      <w:pPr>
        <w:pStyle w:val="Heading5"/>
      </w:pPr>
      <w:bookmarkStart w:id="569" w:name="_Toc21124879"/>
      <w:bookmarkStart w:id="570" w:name="_Toc29767869"/>
      <w:bookmarkStart w:id="571" w:name="_Toc36044311"/>
      <w:bookmarkStart w:id="572" w:name="_Toc37230216"/>
      <w:bookmarkStart w:id="573" w:name="_Toc45907359"/>
      <w:bookmarkStart w:id="574" w:name="_Toc53181464"/>
      <w:bookmarkStart w:id="575" w:name="_Toc61117258"/>
      <w:bookmarkStart w:id="576" w:name="_Toc67076339"/>
      <w:bookmarkStart w:id="577" w:name="_Toc67076878"/>
      <w:r w:rsidRPr="00090C64">
        <w:t>4.11.2.7.1</w:t>
      </w:r>
      <w:r w:rsidRPr="00090C64">
        <w:tab/>
        <w:t>ATCR4a generation</w:t>
      </w:r>
      <w:bookmarkEnd w:id="569"/>
      <w:bookmarkEnd w:id="570"/>
      <w:bookmarkEnd w:id="571"/>
      <w:bookmarkEnd w:id="572"/>
      <w:bookmarkEnd w:id="573"/>
      <w:bookmarkEnd w:id="574"/>
      <w:bookmarkEnd w:id="575"/>
      <w:bookmarkEnd w:id="576"/>
      <w:bookmarkEnd w:id="577"/>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578" w:name="_Toc21124880"/>
      <w:bookmarkStart w:id="579" w:name="_Toc29767870"/>
      <w:bookmarkStart w:id="580" w:name="_Toc36044312"/>
      <w:bookmarkStart w:id="581" w:name="_Toc37230217"/>
      <w:bookmarkStart w:id="582" w:name="_Toc45907360"/>
      <w:bookmarkStart w:id="583" w:name="_Toc53181465"/>
      <w:bookmarkStart w:id="584" w:name="_Toc61117259"/>
      <w:bookmarkStart w:id="585" w:name="_Toc67076340"/>
      <w:bookmarkStart w:id="586" w:name="_Toc67076879"/>
      <w:r w:rsidRPr="00090C64">
        <w:t>4.11.2.7.2</w:t>
      </w:r>
      <w:r w:rsidRPr="00090C64">
        <w:tab/>
        <w:t>ATCR4b generation</w:t>
      </w:r>
      <w:bookmarkEnd w:id="578"/>
      <w:bookmarkEnd w:id="579"/>
      <w:bookmarkEnd w:id="580"/>
      <w:bookmarkEnd w:id="581"/>
      <w:bookmarkEnd w:id="582"/>
      <w:bookmarkEnd w:id="583"/>
      <w:bookmarkEnd w:id="584"/>
      <w:bookmarkEnd w:id="585"/>
      <w:bookmarkEnd w:id="58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587" w:name="_Toc21124881"/>
      <w:bookmarkStart w:id="588" w:name="_Toc29767871"/>
      <w:bookmarkStart w:id="589" w:name="_Toc36044313"/>
      <w:bookmarkStart w:id="590" w:name="_Toc37230218"/>
      <w:bookmarkStart w:id="591" w:name="_Toc45907361"/>
      <w:bookmarkStart w:id="592" w:name="_Toc53181466"/>
      <w:bookmarkStart w:id="593" w:name="_Toc61117260"/>
      <w:bookmarkStart w:id="594" w:name="_Toc67076341"/>
      <w:bookmarkStart w:id="595" w:name="_Toc67076880"/>
      <w:r w:rsidRPr="00090C64">
        <w:t>4.11.2.7.3</w:t>
      </w:r>
      <w:r w:rsidRPr="00090C64">
        <w:tab/>
        <w:t>ATCR4c generation</w:t>
      </w:r>
      <w:bookmarkEnd w:id="587"/>
      <w:bookmarkEnd w:id="588"/>
      <w:bookmarkEnd w:id="589"/>
      <w:bookmarkEnd w:id="590"/>
      <w:bookmarkEnd w:id="591"/>
      <w:bookmarkEnd w:id="592"/>
      <w:bookmarkEnd w:id="593"/>
      <w:bookmarkEnd w:id="594"/>
      <w:bookmarkEnd w:id="595"/>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596" w:name="_Toc21124882"/>
      <w:bookmarkStart w:id="597" w:name="_Toc29767872"/>
      <w:bookmarkStart w:id="598" w:name="_Toc36044314"/>
      <w:bookmarkStart w:id="599" w:name="_Toc37230219"/>
      <w:bookmarkStart w:id="600" w:name="_Toc45907362"/>
      <w:bookmarkStart w:id="601" w:name="_Toc53181467"/>
      <w:bookmarkStart w:id="602" w:name="_Toc61117261"/>
      <w:bookmarkStart w:id="603" w:name="_Toc67076342"/>
      <w:bookmarkStart w:id="604" w:name="_Toc67076881"/>
      <w:r w:rsidRPr="00090C64">
        <w:t>4.11.2.7.3A</w:t>
      </w:r>
      <w:r w:rsidRPr="00090C64">
        <w:tab/>
        <w:t>ATCR4d generation</w:t>
      </w:r>
      <w:bookmarkEnd w:id="596"/>
      <w:bookmarkEnd w:id="597"/>
      <w:bookmarkEnd w:id="598"/>
      <w:bookmarkEnd w:id="599"/>
      <w:bookmarkEnd w:id="600"/>
      <w:bookmarkEnd w:id="601"/>
      <w:bookmarkEnd w:id="602"/>
      <w:bookmarkEnd w:id="603"/>
      <w:bookmarkEnd w:id="604"/>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605" w:name="_Toc21124883"/>
      <w:bookmarkStart w:id="606" w:name="_Toc29767873"/>
      <w:bookmarkStart w:id="607" w:name="_Toc36044315"/>
      <w:bookmarkStart w:id="608" w:name="_Toc37230220"/>
      <w:bookmarkStart w:id="609" w:name="_Toc45907363"/>
      <w:bookmarkStart w:id="610" w:name="_Toc53181468"/>
      <w:bookmarkStart w:id="611" w:name="_Toc61117262"/>
      <w:bookmarkStart w:id="612" w:name="_Toc67076343"/>
      <w:bookmarkStart w:id="613" w:name="_Toc67076882"/>
      <w:r w:rsidRPr="00090C64">
        <w:t>11.2.7.4</w:t>
      </w:r>
      <w:r w:rsidRPr="00090C64">
        <w:tab/>
        <w:t>ATCR4 power allocation</w:t>
      </w:r>
      <w:bookmarkEnd w:id="605"/>
      <w:bookmarkEnd w:id="606"/>
      <w:bookmarkEnd w:id="607"/>
      <w:bookmarkEnd w:id="608"/>
      <w:bookmarkEnd w:id="609"/>
      <w:bookmarkEnd w:id="610"/>
      <w:bookmarkEnd w:id="611"/>
      <w:bookmarkEnd w:id="612"/>
      <w:bookmarkEnd w:id="613"/>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614" w:name="_Toc21124884"/>
      <w:bookmarkStart w:id="615" w:name="_Toc29767874"/>
      <w:bookmarkStart w:id="616" w:name="_Toc36044316"/>
      <w:bookmarkStart w:id="617" w:name="_Toc37230221"/>
      <w:bookmarkStart w:id="618" w:name="_Toc45907364"/>
      <w:bookmarkStart w:id="619" w:name="_Toc53181469"/>
      <w:bookmarkStart w:id="620" w:name="_Toc61117263"/>
      <w:bookmarkStart w:id="621" w:name="_Toc67076344"/>
      <w:bookmarkStart w:id="622" w:name="_Toc67076883"/>
      <w:r w:rsidRPr="00090C64">
        <w:rPr>
          <w:lang w:eastAsia="zh-CN"/>
        </w:rPr>
        <w:t>4.11.2.8</w:t>
      </w:r>
      <w:r w:rsidRPr="00090C64">
        <w:tab/>
      </w:r>
      <w:bookmarkEnd w:id="614"/>
      <w:bookmarkEnd w:id="615"/>
      <w:bookmarkEnd w:id="616"/>
      <w:bookmarkEnd w:id="617"/>
      <w:bookmarkEnd w:id="618"/>
      <w:bookmarkEnd w:id="619"/>
      <w:bookmarkEnd w:id="620"/>
      <w:r w:rsidR="00C45ABA" w:rsidRPr="00E84EF6">
        <w:t xml:space="preserve">ATCR5: MB-MSR </w:t>
      </w:r>
      <w:r w:rsidR="00C45ABA" w:rsidRPr="00E84EF6">
        <w:rPr>
          <w:lang w:eastAsia="zh-CN"/>
        </w:rPr>
        <w:t>operation</w:t>
      </w:r>
      <w:bookmarkEnd w:id="621"/>
      <w:bookmarkEnd w:id="622"/>
    </w:p>
    <w:p w14:paraId="5025D606" w14:textId="77777777" w:rsidR="00D57C09" w:rsidRPr="00090C64" w:rsidRDefault="00D57C09" w:rsidP="00D57C09">
      <w:pPr>
        <w:pStyle w:val="Heading5"/>
      </w:pPr>
      <w:bookmarkStart w:id="623" w:name="_Toc21124885"/>
      <w:bookmarkStart w:id="624" w:name="_Toc29767875"/>
      <w:bookmarkStart w:id="625" w:name="_Toc36044317"/>
      <w:bookmarkStart w:id="626" w:name="_Toc37230222"/>
      <w:bookmarkStart w:id="627" w:name="_Toc45907365"/>
      <w:bookmarkStart w:id="628" w:name="_Toc53181470"/>
      <w:bookmarkStart w:id="629" w:name="_Toc61117264"/>
      <w:bookmarkStart w:id="630" w:name="_Toc67076345"/>
      <w:bookmarkStart w:id="631" w:name="_Toc6707688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623"/>
      <w:bookmarkEnd w:id="624"/>
      <w:bookmarkEnd w:id="625"/>
      <w:bookmarkEnd w:id="626"/>
      <w:bookmarkEnd w:id="627"/>
      <w:bookmarkEnd w:id="628"/>
      <w:bookmarkEnd w:id="629"/>
      <w:bookmarkEnd w:id="630"/>
      <w:bookmarkEnd w:id="631"/>
    </w:p>
    <w:p w14:paraId="56907626" w14:textId="77777777" w:rsidR="00D57C09" w:rsidRPr="00090C64" w:rsidRDefault="00D57C09" w:rsidP="00554118">
      <w:pPr>
        <w:pStyle w:val="H6"/>
      </w:pPr>
      <w:bookmarkStart w:id="632" w:name="_Toc21124886"/>
      <w:bookmarkStart w:id="633" w:name="_Toc29767876"/>
      <w:bookmarkStart w:id="634" w:name="_Toc36044318"/>
      <w:bookmarkStart w:id="635" w:name="_Toc37230223"/>
      <w:bookmarkStart w:id="636" w:name="_Toc45907366"/>
      <w:bookmarkStart w:id="637" w:name="_Toc53181471"/>
      <w:r w:rsidRPr="00090C64">
        <w:rPr>
          <w:lang w:eastAsia="zh-CN"/>
        </w:rPr>
        <w:t>4</w:t>
      </w:r>
      <w:r w:rsidRPr="00090C64">
        <w:t>.</w:t>
      </w:r>
      <w:r w:rsidRPr="00090C64">
        <w:rPr>
          <w:lang w:eastAsia="zh-CN"/>
        </w:rPr>
        <w:t>11.2.8</w:t>
      </w:r>
      <w:r w:rsidRPr="00090C64">
        <w:t>.1.1</w:t>
      </w:r>
      <w:r w:rsidRPr="00090C64">
        <w:tab/>
        <w:t>General</w:t>
      </w:r>
      <w:bookmarkEnd w:id="632"/>
      <w:bookmarkEnd w:id="633"/>
      <w:bookmarkEnd w:id="634"/>
      <w:bookmarkEnd w:id="635"/>
      <w:bookmarkEnd w:id="636"/>
      <w:bookmarkEnd w:id="637"/>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638" w:name="_Toc21124887"/>
      <w:bookmarkStart w:id="639" w:name="_Toc29767877"/>
      <w:bookmarkStart w:id="640" w:name="_Toc36044319"/>
      <w:bookmarkStart w:id="641" w:name="_Toc37230224"/>
      <w:bookmarkStart w:id="642" w:name="_Toc45907367"/>
      <w:bookmarkStart w:id="643" w:name="_Toc53181472"/>
      <w:r w:rsidRPr="00090C64">
        <w:rPr>
          <w:lang w:eastAsia="zh-CN"/>
        </w:rPr>
        <w:t>4</w:t>
      </w:r>
      <w:r w:rsidRPr="00090C64">
        <w:t>.</w:t>
      </w:r>
      <w:r w:rsidRPr="00090C64">
        <w:rPr>
          <w:lang w:eastAsia="zh-CN"/>
        </w:rPr>
        <w:t>11.2.8</w:t>
      </w:r>
      <w:r w:rsidRPr="00090C64">
        <w:t>.1.2</w:t>
      </w:r>
      <w:r w:rsidRPr="00090C64">
        <w:tab/>
        <w:t>ATCR5a generation</w:t>
      </w:r>
      <w:bookmarkEnd w:id="638"/>
      <w:bookmarkEnd w:id="639"/>
      <w:bookmarkEnd w:id="640"/>
      <w:bookmarkEnd w:id="641"/>
      <w:bookmarkEnd w:id="642"/>
      <w:bookmarkEnd w:id="643"/>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644" w:name="_Toc21124888"/>
      <w:bookmarkStart w:id="645" w:name="_Toc29767878"/>
      <w:bookmarkStart w:id="646" w:name="_Toc36044320"/>
      <w:bookmarkStart w:id="647" w:name="_Toc37230225"/>
      <w:bookmarkStart w:id="648" w:name="_Toc45907368"/>
      <w:bookmarkStart w:id="64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644"/>
      <w:bookmarkEnd w:id="645"/>
      <w:bookmarkEnd w:id="646"/>
      <w:bookmarkEnd w:id="647"/>
      <w:bookmarkEnd w:id="648"/>
      <w:bookmarkEnd w:id="649"/>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650" w:name="_Toc21124889"/>
      <w:bookmarkStart w:id="651" w:name="_Toc29767879"/>
      <w:bookmarkStart w:id="652" w:name="_Toc36044321"/>
      <w:bookmarkStart w:id="653" w:name="_Toc37230226"/>
      <w:bookmarkStart w:id="654" w:name="_Toc45907369"/>
      <w:bookmarkStart w:id="655" w:name="_Toc53181474"/>
      <w:bookmarkStart w:id="656" w:name="_Toc61117265"/>
      <w:bookmarkStart w:id="657" w:name="_Toc67076346"/>
      <w:bookmarkStart w:id="658" w:name="_Toc6707688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650"/>
      <w:bookmarkEnd w:id="651"/>
      <w:bookmarkEnd w:id="652"/>
      <w:bookmarkEnd w:id="653"/>
      <w:bookmarkEnd w:id="654"/>
      <w:bookmarkEnd w:id="655"/>
      <w:bookmarkEnd w:id="656"/>
      <w:bookmarkEnd w:id="657"/>
      <w:bookmarkEnd w:id="658"/>
    </w:p>
    <w:p w14:paraId="126B1A93" w14:textId="77777777" w:rsidR="00D57C09" w:rsidRPr="00090C64" w:rsidRDefault="00D57C09" w:rsidP="00554118">
      <w:pPr>
        <w:pStyle w:val="H6"/>
      </w:pPr>
      <w:bookmarkStart w:id="659" w:name="_Toc21124890"/>
      <w:bookmarkStart w:id="660" w:name="_Toc29767880"/>
      <w:bookmarkStart w:id="661" w:name="_Toc36044322"/>
      <w:bookmarkStart w:id="662" w:name="_Toc37230227"/>
      <w:bookmarkStart w:id="663" w:name="_Toc45907370"/>
      <w:bookmarkStart w:id="664"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659"/>
      <w:bookmarkEnd w:id="660"/>
      <w:bookmarkEnd w:id="661"/>
      <w:bookmarkEnd w:id="662"/>
      <w:bookmarkEnd w:id="663"/>
      <w:bookmarkEnd w:id="664"/>
    </w:p>
    <w:p w14:paraId="38D04230" w14:textId="77777777" w:rsidR="00C45ABA" w:rsidRPr="00E84EF6" w:rsidRDefault="00C45ABA" w:rsidP="00C45ABA">
      <w:bookmarkStart w:id="665" w:name="_Toc21124891"/>
      <w:bookmarkStart w:id="666" w:name="_Toc29767881"/>
      <w:bookmarkStart w:id="667" w:name="_Toc36044323"/>
      <w:bookmarkStart w:id="668" w:name="_Toc37230228"/>
      <w:bookmarkStart w:id="669" w:name="_Toc45907371"/>
      <w:bookmarkStart w:id="670"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665"/>
      <w:bookmarkEnd w:id="666"/>
      <w:bookmarkEnd w:id="667"/>
      <w:bookmarkEnd w:id="668"/>
      <w:bookmarkEnd w:id="669"/>
      <w:bookmarkEnd w:id="670"/>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671" w:name="_Toc21124892"/>
      <w:bookmarkStart w:id="672" w:name="_Toc29767882"/>
      <w:bookmarkStart w:id="673" w:name="_Toc36044324"/>
      <w:bookmarkStart w:id="674" w:name="_Toc37230229"/>
      <w:bookmarkStart w:id="675" w:name="_Toc45907372"/>
      <w:bookmarkStart w:id="676" w:name="_Toc53181477"/>
      <w:r w:rsidRPr="00090C64">
        <w:rPr>
          <w:lang w:eastAsia="zh-CN"/>
        </w:rPr>
        <w:t>4</w:t>
      </w:r>
      <w:r w:rsidRPr="00090C64">
        <w:t>.</w:t>
      </w:r>
      <w:r w:rsidRPr="00090C64">
        <w:rPr>
          <w:lang w:eastAsia="zh-CN"/>
        </w:rPr>
        <w:t>11.2.8</w:t>
      </w:r>
      <w:r w:rsidRPr="00090C64">
        <w:t>.2.3</w:t>
      </w:r>
      <w:r w:rsidRPr="00090C64">
        <w:tab/>
        <w:t>ATCR5b power allocation</w:t>
      </w:r>
      <w:bookmarkEnd w:id="671"/>
      <w:bookmarkEnd w:id="672"/>
      <w:bookmarkEnd w:id="673"/>
      <w:bookmarkEnd w:id="674"/>
      <w:bookmarkEnd w:id="675"/>
      <w:bookmarkEnd w:id="676"/>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677" w:name="_Toc21124893"/>
      <w:bookmarkStart w:id="678" w:name="_Toc29767883"/>
      <w:bookmarkStart w:id="679" w:name="_Toc36044325"/>
      <w:bookmarkStart w:id="680" w:name="_Toc37230230"/>
      <w:bookmarkStart w:id="681" w:name="_Toc45907373"/>
      <w:bookmarkStart w:id="682" w:name="_Toc53181478"/>
      <w:bookmarkStart w:id="683" w:name="_Toc61117266"/>
      <w:bookmarkStart w:id="684" w:name="_Toc67076347"/>
      <w:bookmarkStart w:id="685" w:name="_Toc67076886"/>
      <w:r w:rsidRPr="00090C64">
        <w:t>4.11.2.9</w:t>
      </w:r>
      <w:r w:rsidRPr="00090C64">
        <w:tab/>
        <w:t xml:space="preserve">ATCR6: Single carrier for </w:t>
      </w:r>
      <w:r w:rsidR="006761FA">
        <w:t>t</w:t>
      </w:r>
      <w:r w:rsidRPr="00090C64">
        <w:t>ransmitter tests</w:t>
      </w:r>
      <w:bookmarkEnd w:id="677"/>
      <w:bookmarkEnd w:id="678"/>
      <w:bookmarkEnd w:id="679"/>
      <w:bookmarkEnd w:id="680"/>
      <w:bookmarkEnd w:id="681"/>
      <w:bookmarkEnd w:id="682"/>
      <w:bookmarkEnd w:id="683"/>
      <w:bookmarkEnd w:id="684"/>
      <w:bookmarkEnd w:id="685"/>
    </w:p>
    <w:p w14:paraId="382E65A9" w14:textId="77777777" w:rsidR="00D57C09" w:rsidRPr="00090C64" w:rsidRDefault="00D57C09" w:rsidP="00D57C09">
      <w:pPr>
        <w:pStyle w:val="Heading5"/>
      </w:pPr>
      <w:bookmarkStart w:id="686" w:name="_Toc21124894"/>
      <w:bookmarkStart w:id="687" w:name="_Toc29767884"/>
      <w:bookmarkStart w:id="688" w:name="_Toc36044326"/>
      <w:bookmarkStart w:id="689" w:name="_Toc37230231"/>
      <w:bookmarkStart w:id="690" w:name="_Toc45907374"/>
      <w:bookmarkStart w:id="691" w:name="_Toc53181479"/>
      <w:bookmarkStart w:id="692" w:name="_Toc61117267"/>
      <w:bookmarkStart w:id="693" w:name="_Toc67076348"/>
      <w:bookmarkStart w:id="694" w:name="_Toc67076887"/>
      <w:r w:rsidRPr="00090C64">
        <w:t>4.11.2.9.1</w:t>
      </w:r>
      <w:r w:rsidRPr="00090C64">
        <w:tab/>
        <w:t>ATCR6a generation</w:t>
      </w:r>
      <w:bookmarkEnd w:id="686"/>
      <w:bookmarkEnd w:id="687"/>
      <w:bookmarkEnd w:id="688"/>
      <w:bookmarkEnd w:id="689"/>
      <w:bookmarkEnd w:id="690"/>
      <w:bookmarkEnd w:id="691"/>
      <w:bookmarkEnd w:id="692"/>
      <w:bookmarkEnd w:id="693"/>
      <w:bookmarkEnd w:id="694"/>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695" w:name="_Toc21124895"/>
      <w:bookmarkStart w:id="696" w:name="_Toc29767885"/>
      <w:bookmarkStart w:id="697" w:name="_Toc36044327"/>
      <w:bookmarkStart w:id="698" w:name="_Toc37230232"/>
      <w:bookmarkStart w:id="699" w:name="_Toc45907375"/>
      <w:bookmarkStart w:id="700" w:name="_Toc53181480"/>
      <w:bookmarkStart w:id="701" w:name="_Toc61117268"/>
      <w:bookmarkStart w:id="702" w:name="_Toc67076349"/>
      <w:bookmarkStart w:id="703" w:name="_Toc67076888"/>
      <w:r w:rsidRPr="00090C64">
        <w:t>4.11.2.9.2</w:t>
      </w:r>
      <w:r w:rsidRPr="00090C64">
        <w:tab/>
        <w:t>ATCR6b generation</w:t>
      </w:r>
      <w:bookmarkEnd w:id="695"/>
      <w:bookmarkEnd w:id="696"/>
      <w:bookmarkEnd w:id="697"/>
      <w:bookmarkEnd w:id="698"/>
      <w:bookmarkEnd w:id="699"/>
      <w:bookmarkEnd w:id="700"/>
      <w:bookmarkEnd w:id="701"/>
      <w:bookmarkEnd w:id="702"/>
      <w:bookmarkEnd w:id="703"/>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704" w:name="_Toc21124896"/>
      <w:bookmarkStart w:id="705" w:name="_Toc29767886"/>
      <w:bookmarkStart w:id="706" w:name="_Toc36044328"/>
      <w:bookmarkStart w:id="707" w:name="_Toc37230233"/>
      <w:bookmarkStart w:id="708" w:name="_Toc45907376"/>
      <w:bookmarkStart w:id="709" w:name="_Toc53181481"/>
      <w:bookmarkStart w:id="710" w:name="_Toc61117269"/>
      <w:bookmarkStart w:id="711" w:name="_Toc67076350"/>
      <w:bookmarkStart w:id="712" w:name="_Toc67076889"/>
      <w:r w:rsidRPr="00090C64">
        <w:t>4.11.2.9.3</w:t>
      </w:r>
      <w:r w:rsidRPr="00090C64">
        <w:tab/>
        <w:t>Void</w:t>
      </w:r>
      <w:bookmarkEnd w:id="704"/>
      <w:bookmarkEnd w:id="705"/>
      <w:bookmarkEnd w:id="706"/>
      <w:bookmarkEnd w:id="707"/>
      <w:bookmarkEnd w:id="708"/>
      <w:bookmarkEnd w:id="709"/>
      <w:bookmarkEnd w:id="710"/>
      <w:bookmarkEnd w:id="711"/>
      <w:bookmarkEnd w:id="712"/>
    </w:p>
    <w:p w14:paraId="5D6019A9" w14:textId="77777777" w:rsidR="00D57C09" w:rsidRPr="00090C64" w:rsidRDefault="00D57C09" w:rsidP="00D57C09">
      <w:pPr>
        <w:pStyle w:val="Heading5"/>
      </w:pPr>
      <w:bookmarkStart w:id="713" w:name="_Toc21124897"/>
      <w:bookmarkStart w:id="714" w:name="_Toc29767887"/>
      <w:bookmarkStart w:id="715" w:name="_Toc36044329"/>
      <w:bookmarkStart w:id="716" w:name="_Toc37230234"/>
      <w:bookmarkStart w:id="717" w:name="_Toc45907377"/>
      <w:bookmarkStart w:id="718" w:name="_Toc53181482"/>
      <w:bookmarkStart w:id="719" w:name="_Toc61117270"/>
      <w:bookmarkStart w:id="720" w:name="_Toc67076351"/>
      <w:bookmarkStart w:id="721" w:name="_Toc67076890"/>
      <w:r w:rsidRPr="00090C64">
        <w:t>4.11.2.9.3A</w:t>
      </w:r>
      <w:r w:rsidRPr="00090C64">
        <w:tab/>
        <w:t>ATCR6d generation</w:t>
      </w:r>
      <w:bookmarkEnd w:id="713"/>
      <w:bookmarkEnd w:id="714"/>
      <w:bookmarkEnd w:id="715"/>
      <w:bookmarkEnd w:id="716"/>
      <w:bookmarkEnd w:id="717"/>
      <w:bookmarkEnd w:id="718"/>
      <w:bookmarkEnd w:id="719"/>
      <w:bookmarkEnd w:id="720"/>
      <w:bookmarkEnd w:id="721"/>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722" w:name="_Toc21124898"/>
      <w:bookmarkStart w:id="723" w:name="_Toc29767888"/>
      <w:bookmarkStart w:id="724" w:name="_Toc36044330"/>
      <w:bookmarkStart w:id="725" w:name="_Toc37230235"/>
      <w:bookmarkStart w:id="726" w:name="_Toc45907378"/>
      <w:bookmarkStart w:id="727" w:name="_Toc53181483"/>
      <w:bookmarkStart w:id="728" w:name="_Toc61117271"/>
      <w:bookmarkStart w:id="729" w:name="_Toc67076352"/>
      <w:bookmarkStart w:id="730" w:name="_Toc67076891"/>
      <w:r w:rsidRPr="00090C64">
        <w:t>4.11.2.9.4</w:t>
      </w:r>
      <w:r w:rsidRPr="00090C64">
        <w:tab/>
        <w:t>ATCR6 power allocation</w:t>
      </w:r>
      <w:bookmarkEnd w:id="722"/>
      <w:bookmarkEnd w:id="723"/>
      <w:bookmarkEnd w:id="724"/>
      <w:bookmarkEnd w:id="725"/>
      <w:bookmarkEnd w:id="726"/>
      <w:bookmarkEnd w:id="727"/>
      <w:bookmarkEnd w:id="728"/>
      <w:bookmarkEnd w:id="729"/>
      <w:bookmarkEnd w:id="730"/>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731" w:name="_Toc21124899"/>
      <w:bookmarkStart w:id="732" w:name="_Toc29767889"/>
      <w:bookmarkStart w:id="733" w:name="_Toc36044331"/>
      <w:bookmarkStart w:id="734" w:name="_Toc37230236"/>
      <w:bookmarkStart w:id="735" w:name="_Toc45907379"/>
      <w:bookmarkStart w:id="736" w:name="_Toc53181484"/>
      <w:bookmarkStart w:id="737" w:name="_Toc61117272"/>
      <w:bookmarkStart w:id="738" w:name="_Toc67076353"/>
      <w:bookmarkStart w:id="739" w:name="_Toc67076892"/>
      <w:r w:rsidRPr="00090C64">
        <w:lastRenderedPageBreak/>
        <w:t>4.11.2.10</w:t>
      </w:r>
      <w:r w:rsidRPr="00090C64">
        <w:tab/>
        <w:t>ATCR7: E-UTRA and NR multi RAT operation</w:t>
      </w:r>
      <w:bookmarkEnd w:id="731"/>
      <w:bookmarkEnd w:id="732"/>
      <w:bookmarkEnd w:id="733"/>
      <w:bookmarkEnd w:id="734"/>
      <w:bookmarkEnd w:id="735"/>
      <w:bookmarkEnd w:id="736"/>
      <w:bookmarkEnd w:id="737"/>
      <w:bookmarkEnd w:id="738"/>
      <w:bookmarkEnd w:id="739"/>
    </w:p>
    <w:p w14:paraId="3BF8A015" w14:textId="77777777" w:rsidR="00D57C09" w:rsidRPr="00090C64" w:rsidRDefault="00D57C09" w:rsidP="00D57C09">
      <w:pPr>
        <w:pStyle w:val="Heading5"/>
      </w:pPr>
      <w:bookmarkStart w:id="740" w:name="_Toc21124900"/>
      <w:bookmarkStart w:id="741" w:name="_Toc29767890"/>
      <w:bookmarkStart w:id="742" w:name="_Toc36044332"/>
      <w:bookmarkStart w:id="743" w:name="_Toc37230237"/>
      <w:bookmarkStart w:id="744" w:name="_Toc45907380"/>
      <w:bookmarkStart w:id="745" w:name="_Toc53181485"/>
      <w:bookmarkStart w:id="746" w:name="_Toc61117273"/>
      <w:bookmarkStart w:id="747" w:name="_Toc67076354"/>
      <w:bookmarkStart w:id="748" w:name="_Toc67076893"/>
      <w:r w:rsidRPr="00090C64">
        <w:t>4.11.2.10.1</w:t>
      </w:r>
      <w:r w:rsidRPr="00090C64">
        <w:tab/>
        <w:t>General</w:t>
      </w:r>
      <w:bookmarkEnd w:id="740"/>
      <w:bookmarkEnd w:id="741"/>
      <w:bookmarkEnd w:id="742"/>
      <w:bookmarkEnd w:id="743"/>
      <w:bookmarkEnd w:id="744"/>
      <w:bookmarkEnd w:id="745"/>
      <w:bookmarkEnd w:id="746"/>
      <w:bookmarkEnd w:id="747"/>
      <w:bookmarkEnd w:id="748"/>
    </w:p>
    <w:p w14:paraId="336061F0" w14:textId="77777777" w:rsidR="00C45ABA" w:rsidRPr="00E84EF6" w:rsidRDefault="00C45ABA" w:rsidP="00C45ABA">
      <w:pPr>
        <w:keepNext/>
        <w:keepLines/>
      </w:pPr>
      <w:bookmarkStart w:id="749" w:name="_Toc21124903"/>
      <w:bookmarkStart w:id="750" w:name="_Toc29767893"/>
      <w:bookmarkStart w:id="751" w:name="_Toc36044335"/>
      <w:bookmarkStart w:id="752" w:name="_Toc37230240"/>
      <w:bookmarkStart w:id="753" w:name="_Toc45907383"/>
      <w:bookmarkStart w:id="754" w:name="_Toc53181488"/>
      <w:bookmarkStart w:id="755"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756" w:name="_Toc21124901"/>
      <w:bookmarkStart w:id="757" w:name="_Toc29767891"/>
      <w:bookmarkStart w:id="758" w:name="_Toc36044333"/>
      <w:bookmarkStart w:id="759" w:name="_Toc37230238"/>
      <w:bookmarkStart w:id="760" w:name="_Toc45907381"/>
      <w:bookmarkStart w:id="761" w:name="_Toc67076355"/>
      <w:bookmarkStart w:id="762" w:name="_Toc67076894"/>
      <w:r w:rsidRPr="00E84EF6">
        <w:t>4.11.2.10.2</w:t>
      </w:r>
      <w:r w:rsidRPr="00E84EF6">
        <w:tab/>
      </w:r>
      <w:r w:rsidRPr="00E84EF6">
        <w:tab/>
        <w:t>ATCR7 generation</w:t>
      </w:r>
      <w:bookmarkEnd w:id="756"/>
      <w:bookmarkEnd w:id="757"/>
      <w:bookmarkEnd w:id="758"/>
      <w:bookmarkEnd w:id="759"/>
      <w:bookmarkEnd w:id="760"/>
      <w:bookmarkEnd w:id="761"/>
      <w:bookmarkEnd w:id="762"/>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763" w:name="_Toc21124902"/>
      <w:bookmarkStart w:id="764" w:name="_Toc29767892"/>
      <w:bookmarkStart w:id="765" w:name="_Toc36044334"/>
      <w:bookmarkStart w:id="766" w:name="_Toc37230239"/>
      <w:bookmarkStart w:id="767" w:name="_Toc45907382"/>
      <w:bookmarkStart w:id="768" w:name="_Toc67076356"/>
      <w:bookmarkStart w:id="769" w:name="_Toc67076895"/>
      <w:r w:rsidRPr="00E84EF6">
        <w:t>4.11.2.10.3</w:t>
      </w:r>
      <w:r w:rsidRPr="00E84EF6">
        <w:tab/>
        <w:t>ATCR7 power allocation</w:t>
      </w:r>
      <w:bookmarkEnd w:id="763"/>
      <w:bookmarkEnd w:id="764"/>
      <w:bookmarkEnd w:id="765"/>
      <w:bookmarkEnd w:id="766"/>
      <w:bookmarkEnd w:id="767"/>
      <w:bookmarkEnd w:id="768"/>
      <w:bookmarkEnd w:id="769"/>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770" w:name="_Toc67076357"/>
      <w:bookmarkStart w:id="771" w:name="_Toc67076896"/>
      <w:r w:rsidRPr="00090C64">
        <w:lastRenderedPageBreak/>
        <w:t>4.11.2.11</w:t>
      </w:r>
      <w:r w:rsidRPr="00090C64">
        <w:tab/>
        <w:t>ANTCR7: E-UTRA and NR multi RAT non-contiguous operation</w:t>
      </w:r>
      <w:bookmarkEnd w:id="749"/>
      <w:bookmarkEnd w:id="750"/>
      <w:bookmarkEnd w:id="751"/>
      <w:bookmarkEnd w:id="752"/>
      <w:bookmarkEnd w:id="753"/>
      <w:bookmarkEnd w:id="754"/>
      <w:bookmarkEnd w:id="755"/>
      <w:bookmarkEnd w:id="770"/>
      <w:bookmarkEnd w:id="771"/>
    </w:p>
    <w:p w14:paraId="39130D97" w14:textId="77777777" w:rsidR="00D57C09" w:rsidRPr="00090C64" w:rsidRDefault="00D57C09" w:rsidP="00D57C09">
      <w:pPr>
        <w:pStyle w:val="Heading5"/>
      </w:pPr>
      <w:bookmarkStart w:id="772" w:name="_Toc21124904"/>
      <w:bookmarkStart w:id="773" w:name="_Toc29767894"/>
      <w:bookmarkStart w:id="774" w:name="_Toc36044336"/>
      <w:bookmarkStart w:id="775" w:name="_Toc37230241"/>
      <w:bookmarkStart w:id="776" w:name="_Toc45907384"/>
      <w:bookmarkStart w:id="777" w:name="_Toc53181489"/>
      <w:bookmarkStart w:id="778" w:name="_Toc61117277"/>
      <w:bookmarkStart w:id="779" w:name="_Toc67076358"/>
      <w:bookmarkStart w:id="780" w:name="_Toc67076897"/>
      <w:r w:rsidRPr="00090C64">
        <w:t>4.11.2.11.1</w:t>
      </w:r>
      <w:r w:rsidRPr="00090C64">
        <w:tab/>
        <w:t>General</w:t>
      </w:r>
      <w:bookmarkEnd w:id="772"/>
      <w:bookmarkEnd w:id="773"/>
      <w:bookmarkEnd w:id="774"/>
      <w:bookmarkEnd w:id="775"/>
      <w:bookmarkEnd w:id="776"/>
      <w:bookmarkEnd w:id="777"/>
      <w:bookmarkEnd w:id="778"/>
      <w:bookmarkEnd w:id="779"/>
      <w:bookmarkEnd w:id="780"/>
    </w:p>
    <w:p w14:paraId="56548402" w14:textId="77777777" w:rsidR="00C45ABA" w:rsidRPr="00E84EF6" w:rsidRDefault="00C45ABA" w:rsidP="00C45ABA">
      <w:bookmarkStart w:id="781" w:name="_Toc21124907"/>
      <w:bookmarkStart w:id="782" w:name="_Toc29767897"/>
      <w:bookmarkStart w:id="783" w:name="_Toc36044339"/>
      <w:bookmarkStart w:id="784" w:name="_Toc37230244"/>
      <w:bookmarkStart w:id="785" w:name="_Toc45907387"/>
      <w:bookmarkStart w:id="786" w:name="_Toc53181492"/>
      <w:bookmarkStart w:id="787"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788" w:name="_Toc21124905"/>
      <w:bookmarkStart w:id="789" w:name="_Toc29767895"/>
      <w:bookmarkStart w:id="790" w:name="_Toc36044337"/>
      <w:bookmarkStart w:id="791" w:name="_Toc37230242"/>
      <w:bookmarkStart w:id="792" w:name="_Toc45907385"/>
      <w:bookmarkStart w:id="793" w:name="_Toc67076359"/>
      <w:bookmarkStart w:id="794" w:name="_Toc67076898"/>
      <w:r w:rsidRPr="00E84EF6">
        <w:t>4.11.2.11.2</w:t>
      </w:r>
      <w:r w:rsidRPr="00E84EF6">
        <w:tab/>
        <w:t>ANTCR7 generation</w:t>
      </w:r>
      <w:bookmarkEnd w:id="788"/>
      <w:bookmarkEnd w:id="789"/>
      <w:bookmarkEnd w:id="790"/>
      <w:bookmarkEnd w:id="791"/>
      <w:bookmarkEnd w:id="792"/>
      <w:bookmarkEnd w:id="793"/>
      <w:bookmarkEnd w:id="794"/>
    </w:p>
    <w:p w14:paraId="77248D95" w14:textId="77777777" w:rsidR="00C45ABA" w:rsidRPr="00E84EF6" w:rsidRDefault="00C45ABA" w:rsidP="00C45ABA">
      <w:pPr>
        <w:rPr>
          <w:lang w:eastAsia="zh-CN"/>
        </w:rPr>
      </w:pPr>
      <w:r w:rsidRPr="00E84EF6">
        <w:t>ANTCR7 is only applicable for a BS that supports E-UTRA and NR. ANTCR7 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4AFD913"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795" w:name="_Toc21124906"/>
      <w:bookmarkStart w:id="796" w:name="_Toc29767896"/>
      <w:bookmarkStart w:id="797" w:name="_Toc36044338"/>
      <w:bookmarkStart w:id="798" w:name="_Toc37230243"/>
      <w:bookmarkStart w:id="799" w:name="_Toc45907386"/>
      <w:bookmarkStart w:id="800" w:name="_Toc67076360"/>
      <w:bookmarkStart w:id="801" w:name="_Toc67076899"/>
      <w:r w:rsidRPr="00E84EF6">
        <w:t>4.11.2.11.3</w:t>
      </w:r>
      <w:r w:rsidRPr="00E84EF6">
        <w:tab/>
        <w:t>ANTCR7 power allocation</w:t>
      </w:r>
      <w:bookmarkEnd w:id="795"/>
      <w:bookmarkEnd w:id="796"/>
      <w:bookmarkEnd w:id="797"/>
      <w:bookmarkEnd w:id="798"/>
      <w:bookmarkEnd w:id="799"/>
      <w:bookmarkEnd w:id="800"/>
      <w:bookmarkEnd w:id="801"/>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802" w:name="_Toc67076361"/>
      <w:bookmarkStart w:id="803" w:name="_Toc67076900"/>
      <w:r w:rsidRPr="00090C64">
        <w:lastRenderedPageBreak/>
        <w:t>4.11.</w:t>
      </w:r>
      <w:r w:rsidR="00E92402" w:rsidRPr="00090C64">
        <w:t>2.</w:t>
      </w:r>
      <w:r w:rsidRPr="00090C64">
        <w:t>12</w:t>
      </w:r>
      <w:r w:rsidRPr="00090C64">
        <w:tab/>
        <w:t>ATCR8: NR multicarrier operation</w:t>
      </w:r>
      <w:bookmarkEnd w:id="781"/>
      <w:bookmarkEnd w:id="782"/>
      <w:bookmarkEnd w:id="783"/>
      <w:bookmarkEnd w:id="784"/>
      <w:bookmarkEnd w:id="785"/>
      <w:bookmarkEnd w:id="786"/>
      <w:bookmarkEnd w:id="787"/>
      <w:bookmarkEnd w:id="802"/>
      <w:bookmarkEnd w:id="803"/>
    </w:p>
    <w:p w14:paraId="3E1A02A6" w14:textId="77777777" w:rsidR="00D57C09" w:rsidRPr="00090C64" w:rsidRDefault="00D57C09" w:rsidP="00D57C09">
      <w:pPr>
        <w:pStyle w:val="Heading5"/>
      </w:pPr>
      <w:bookmarkStart w:id="804" w:name="_Toc21124908"/>
      <w:bookmarkStart w:id="805" w:name="_Toc29767898"/>
      <w:bookmarkStart w:id="806" w:name="_Toc36044340"/>
      <w:bookmarkStart w:id="807" w:name="_Toc37230245"/>
      <w:bookmarkStart w:id="808" w:name="_Toc45907388"/>
      <w:bookmarkStart w:id="809" w:name="_Toc53181493"/>
      <w:bookmarkStart w:id="810" w:name="_Toc61117281"/>
      <w:bookmarkStart w:id="811" w:name="_Toc67076362"/>
      <w:bookmarkStart w:id="812" w:name="_Toc67076901"/>
      <w:r w:rsidRPr="00090C64">
        <w:t>4.11.2.12.1</w:t>
      </w:r>
      <w:r w:rsidRPr="00090C64">
        <w:tab/>
        <w:t>General</w:t>
      </w:r>
      <w:bookmarkEnd w:id="804"/>
      <w:bookmarkEnd w:id="805"/>
      <w:bookmarkEnd w:id="806"/>
      <w:bookmarkEnd w:id="807"/>
      <w:bookmarkEnd w:id="808"/>
      <w:bookmarkEnd w:id="809"/>
      <w:bookmarkEnd w:id="810"/>
      <w:bookmarkEnd w:id="811"/>
      <w:bookmarkEnd w:id="81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813" w:name="_Toc21124909"/>
      <w:bookmarkStart w:id="814" w:name="_Toc29767899"/>
      <w:bookmarkStart w:id="815" w:name="_Toc36044341"/>
      <w:bookmarkStart w:id="816" w:name="_Toc37230246"/>
      <w:bookmarkStart w:id="817" w:name="_Toc45907389"/>
      <w:bookmarkStart w:id="818" w:name="_Toc53181494"/>
      <w:bookmarkStart w:id="819" w:name="_Toc61117282"/>
      <w:bookmarkStart w:id="820" w:name="_Toc67076363"/>
      <w:bookmarkStart w:id="821" w:name="_Toc67076902"/>
      <w:r w:rsidRPr="00090C64">
        <w:t>4.11.2.12.2</w:t>
      </w:r>
      <w:r w:rsidRPr="00090C64">
        <w:tab/>
        <w:t>ATCR8a generation</w:t>
      </w:r>
      <w:bookmarkEnd w:id="813"/>
      <w:bookmarkEnd w:id="814"/>
      <w:bookmarkEnd w:id="815"/>
      <w:bookmarkEnd w:id="816"/>
      <w:bookmarkEnd w:id="817"/>
      <w:bookmarkEnd w:id="818"/>
      <w:bookmarkEnd w:id="819"/>
      <w:bookmarkEnd w:id="820"/>
      <w:bookmarkEnd w:id="821"/>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822" w:name="_Toc21124910"/>
      <w:bookmarkStart w:id="823" w:name="_Toc29767900"/>
      <w:bookmarkStart w:id="824" w:name="_Toc36044342"/>
      <w:bookmarkStart w:id="825" w:name="_Toc37230247"/>
      <w:bookmarkStart w:id="826" w:name="_Toc45907390"/>
      <w:bookmarkStart w:id="827" w:name="_Toc53181495"/>
      <w:bookmarkStart w:id="828" w:name="_Toc61117283"/>
      <w:bookmarkStart w:id="829" w:name="_Toc67076364"/>
      <w:bookmarkStart w:id="830" w:name="_Toc67076903"/>
      <w:r w:rsidRPr="00090C64">
        <w:t>4.11.2.</w:t>
      </w:r>
      <w:r w:rsidR="00F407D2" w:rsidRPr="00090C64">
        <w:t>12</w:t>
      </w:r>
      <w:r w:rsidRPr="00090C64">
        <w:t>.3</w:t>
      </w:r>
      <w:r w:rsidRPr="00090C64">
        <w:tab/>
        <w:t>ATCR8b generation</w:t>
      </w:r>
      <w:bookmarkEnd w:id="822"/>
      <w:bookmarkEnd w:id="823"/>
      <w:bookmarkEnd w:id="824"/>
      <w:bookmarkEnd w:id="825"/>
      <w:bookmarkEnd w:id="826"/>
      <w:bookmarkEnd w:id="827"/>
      <w:bookmarkEnd w:id="828"/>
      <w:bookmarkEnd w:id="829"/>
      <w:bookmarkEnd w:id="830"/>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831" w:name="_Toc21124911"/>
      <w:bookmarkStart w:id="832" w:name="_Toc29767901"/>
      <w:bookmarkStart w:id="833" w:name="_Toc36044343"/>
      <w:bookmarkStart w:id="834" w:name="_Toc37230248"/>
      <w:bookmarkStart w:id="835" w:name="_Toc45907391"/>
      <w:bookmarkStart w:id="836" w:name="_Toc53181496"/>
      <w:bookmarkStart w:id="837" w:name="_Toc61117284"/>
      <w:bookmarkStart w:id="838" w:name="_Toc67076365"/>
      <w:bookmarkStart w:id="839" w:name="_Toc67076904"/>
      <w:r w:rsidRPr="00090C64">
        <w:t>4.11.2.12.4</w:t>
      </w:r>
      <w:r w:rsidRPr="00090C64">
        <w:tab/>
        <w:t>ATCR8 power allocation</w:t>
      </w:r>
      <w:bookmarkEnd w:id="831"/>
      <w:bookmarkEnd w:id="832"/>
      <w:bookmarkEnd w:id="833"/>
      <w:bookmarkEnd w:id="834"/>
      <w:bookmarkEnd w:id="835"/>
      <w:bookmarkEnd w:id="836"/>
      <w:bookmarkEnd w:id="837"/>
      <w:bookmarkEnd w:id="838"/>
      <w:bookmarkEnd w:id="839"/>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840" w:name="_Toc21124912"/>
      <w:bookmarkStart w:id="841" w:name="_Toc29767902"/>
      <w:bookmarkStart w:id="842" w:name="_Toc36044344"/>
      <w:bookmarkStart w:id="843" w:name="_Toc37230249"/>
      <w:bookmarkStart w:id="844" w:name="_Toc45907392"/>
      <w:bookmarkStart w:id="845" w:name="_Toc53181497"/>
      <w:bookmarkStart w:id="846" w:name="_Toc61117285"/>
      <w:bookmarkStart w:id="847" w:name="_Toc67076366"/>
      <w:bookmarkStart w:id="848" w:name="_Toc67076905"/>
      <w:r w:rsidRPr="00090C64">
        <w:t>4.11.2.13</w:t>
      </w:r>
      <w:r w:rsidRPr="00090C64">
        <w:tab/>
        <w:t>ANTCR8: NR multicarrier non-contiguous operation</w:t>
      </w:r>
      <w:bookmarkEnd w:id="840"/>
      <w:bookmarkEnd w:id="841"/>
      <w:bookmarkEnd w:id="842"/>
      <w:bookmarkEnd w:id="843"/>
      <w:bookmarkEnd w:id="844"/>
      <w:bookmarkEnd w:id="845"/>
      <w:bookmarkEnd w:id="846"/>
      <w:bookmarkEnd w:id="847"/>
      <w:bookmarkEnd w:id="848"/>
    </w:p>
    <w:p w14:paraId="03166A4C" w14:textId="77777777" w:rsidR="00D57C09" w:rsidRPr="00090C64" w:rsidRDefault="00D57C09" w:rsidP="00D57C09">
      <w:pPr>
        <w:pStyle w:val="Heading5"/>
      </w:pPr>
      <w:bookmarkStart w:id="849" w:name="_Toc21124913"/>
      <w:bookmarkStart w:id="850" w:name="_Toc29767903"/>
      <w:bookmarkStart w:id="851" w:name="_Toc36044345"/>
      <w:bookmarkStart w:id="852" w:name="_Toc37230250"/>
      <w:bookmarkStart w:id="853" w:name="_Toc45907393"/>
      <w:bookmarkStart w:id="854" w:name="_Toc53181498"/>
      <w:bookmarkStart w:id="855" w:name="_Toc61117286"/>
      <w:bookmarkStart w:id="856" w:name="_Toc67076367"/>
      <w:bookmarkStart w:id="857" w:name="_Toc67076906"/>
      <w:r w:rsidRPr="00090C64">
        <w:t>4.11.2.13.1</w:t>
      </w:r>
      <w:r w:rsidRPr="00090C64">
        <w:tab/>
        <w:t>General</w:t>
      </w:r>
      <w:bookmarkEnd w:id="849"/>
      <w:bookmarkEnd w:id="850"/>
      <w:bookmarkEnd w:id="851"/>
      <w:bookmarkEnd w:id="852"/>
      <w:bookmarkEnd w:id="853"/>
      <w:bookmarkEnd w:id="854"/>
      <w:bookmarkEnd w:id="855"/>
      <w:bookmarkEnd w:id="856"/>
      <w:bookmarkEnd w:id="85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858" w:name="_Toc21124914"/>
      <w:bookmarkStart w:id="859" w:name="_Toc29767904"/>
      <w:bookmarkStart w:id="860" w:name="_Toc36044346"/>
      <w:bookmarkStart w:id="861" w:name="_Toc37230251"/>
      <w:bookmarkStart w:id="862" w:name="_Toc45907394"/>
      <w:bookmarkStart w:id="863" w:name="_Toc53181499"/>
      <w:bookmarkStart w:id="864" w:name="_Toc61117287"/>
      <w:bookmarkStart w:id="865" w:name="_Toc67076368"/>
      <w:bookmarkStart w:id="866" w:name="_Toc67076907"/>
      <w:r w:rsidRPr="00090C64">
        <w:t>4.11.2.13.2</w:t>
      </w:r>
      <w:r w:rsidRPr="00090C64">
        <w:tab/>
        <w:t>ANTCR8 generation</w:t>
      </w:r>
      <w:bookmarkEnd w:id="858"/>
      <w:bookmarkEnd w:id="859"/>
      <w:bookmarkEnd w:id="860"/>
      <w:bookmarkEnd w:id="861"/>
      <w:bookmarkEnd w:id="862"/>
      <w:bookmarkEnd w:id="863"/>
      <w:bookmarkEnd w:id="864"/>
      <w:bookmarkEnd w:id="865"/>
      <w:bookmarkEnd w:id="86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867" w:name="_Toc21124915"/>
      <w:bookmarkStart w:id="868" w:name="_Toc29767905"/>
      <w:bookmarkStart w:id="869" w:name="_Toc36044347"/>
      <w:bookmarkStart w:id="870" w:name="_Toc37230252"/>
      <w:bookmarkStart w:id="871" w:name="_Toc45907395"/>
      <w:bookmarkStart w:id="872" w:name="_Toc53181500"/>
      <w:bookmarkStart w:id="873" w:name="_Toc61117288"/>
      <w:bookmarkStart w:id="874" w:name="_Toc67076369"/>
      <w:bookmarkStart w:id="875" w:name="_Toc67076908"/>
      <w:r w:rsidRPr="00090C64">
        <w:t>4.11.2.13.3</w:t>
      </w:r>
      <w:r w:rsidRPr="00090C64">
        <w:tab/>
        <w:t>ANTCR8 power allocation</w:t>
      </w:r>
      <w:bookmarkEnd w:id="867"/>
      <w:bookmarkEnd w:id="868"/>
      <w:bookmarkEnd w:id="869"/>
      <w:bookmarkEnd w:id="870"/>
      <w:bookmarkEnd w:id="871"/>
      <w:bookmarkEnd w:id="872"/>
      <w:bookmarkEnd w:id="873"/>
      <w:bookmarkEnd w:id="874"/>
      <w:bookmarkEnd w:id="875"/>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876" w:name="_Toc67076370"/>
      <w:bookmarkStart w:id="877" w:name="_Toc67076909"/>
      <w:r w:rsidRPr="00E84EF6">
        <w:t>4.11.2.1</w:t>
      </w:r>
      <w:r>
        <w:t>4</w:t>
      </w:r>
      <w:r w:rsidRPr="00E84EF6">
        <w:tab/>
        <w:t>ATCR9: UTRA, E-UTRA and NR multi-RAT operation</w:t>
      </w:r>
      <w:bookmarkEnd w:id="876"/>
      <w:bookmarkEnd w:id="877"/>
    </w:p>
    <w:p w14:paraId="279303A7" w14:textId="7260ECB4" w:rsidR="00C45ABA" w:rsidRPr="00E84EF6" w:rsidRDefault="00C45ABA" w:rsidP="00C45ABA">
      <w:pPr>
        <w:pStyle w:val="Heading5"/>
      </w:pPr>
      <w:bookmarkStart w:id="878" w:name="_Toc67076371"/>
      <w:bookmarkStart w:id="879" w:name="_Toc67076910"/>
      <w:r w:rsidRPr="00E84EF6">
        <w:t>4.11.2.1</w:t>
      </w:r>
      <w:r>
        <w:t>4</w:t>
      </w:r>
      <w:r w:rsidRPr="00E84EF6">
        <w:t>.1</w:t>
      </w:r>
      <w:r w:rsidRPr="00E84EF6">
        <w:tab/>
        <w:t>General</w:t>
      </w:r>
      <w:bookmarkEnd w:id="878"/>
      <w:bookmarkEnd w:id="879"/>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5309031C" w14:textId="7F43C599" w:rsidR="00C45ABA" w:rsidRPr="00E84EF6" w:rsidRDefault="00C45ABA" w:rsidP="00C45ABA">
      <w:pPr>
        <w:pStyle w:val="Heading5"/>
      </w:pPr>
      <w:bookmarkStart w:id="880" w:name="_Toc67076372"/>
      <w:r w:rsidRPr="00E84EF6">
        <w:t>Unless otherwise stated, the E-UTRA bandwidth shall be 5 MHz unless the BS does not support 5 MHz E-UTRA, in which case the E-UTRA bandwidth shall be the lowest supported bandwidth for the operating band.</w:t>
      </w:r>
      <w:bookmarkStart w:id="881" w:name="_Toc67076373"/>
      <w:bookmarkStart w:id="882" w:name="_Toc67076911"/>
      <w:bookmarkEnd w:id="880"/>
      <w:r w:rsidRPr="00E84EF6">
        <w:t>4.11.2.1</w:t>
      </w:r>
      <w:r>
        <w:t>4</w:t>
      </w:r>
      <w:r w:rsidRPr="00E84EF6">
        <w:t>.2</w:t>
      </w:r>
      <w:r w:rsidRPr="00E84EF6">
        <w:tab/>
      </w:r>
      <w:r w:rsidRPr="00E84EF6">
        <w:tab/>
        <w:t>ATCR9 generation</w:t>
      </w:r>
      <w:bookmarkEnd w:id="881"/>
      <w:bookmarkEnd w:id="882"/>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883" w:name="_Toc67076374"/>
      <w:bookmarkStart w:id="884" w:name="_Toc67076912"/>
      <w:r w:rsidRPr="00E84EF6">
        <w:t>4.11.2.1</w:t>
      </w:r>
      <w:r>
        <w:t>4</w:t>
      </w:r>
      <w:r w:rsidRPr="00E84EF6">
        <w:t>.3</w:t>
      </w:r>
      <w:r w:rsidRPr="00E84EF6">
        <w:tab/>
      </w:r>
      <w:r w:rsidRPr="00E84EF6">
        <w:tab/>
        <w:t>ATCR9 power allocation</w:t>
      </w:r>
      <w:bookmarkEnd w:id="883"/>
      <w:bookmarkEnd w:id="884"/>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885" w:name="_Toc67076375"/>
      <w:bookmarkStart w:id="886" w:name="_Toc67076913"/>
      <w:r w:rsidRPr="00E84EF6">
        <w:t>4.11.2.1</w:t>
      </w:r>
      <w:r>
        <w:t>5</w:t>
      </w:r>
      <w:r w:rsidRPr="00E84EF6">
        <w:tab/>
        <w:t>ANTCR9: UTRA, E-UTRA and NR multi-RAT non-contiguous operation</w:t>
      </w:r>
      <w:bookmarkEnd w:id="885"/>
      <w:bookmarkEnd w:id="886"/>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887" w:name="_Toc67076376"/>
      <w:bookmarkStart w:id="888" w:name="_Toc67076914"/>
      <w:r w:rsidRPr="00E84EF6">
        <w:t>4.11.2.1</w:t>
      </w:r>
      <w:r>
        <w:t>5</w:t>
      </w:r>
      <w:r w:rsidRPr="00E84EF6">
        <w:t>.1</w:t>
      </w:r>
      <w:r w:rsidRPr="00E84EF6">
        <w:rPr>
          <w:lang w:eastAsia="zh-CN"/>
        </w:rPr>
        <w:tab/>
      </w:r>
      <w:r w:rsidRPr="00E84EF6">
        <w:t xml:space="preserve">ANTCR9 </w:t>
      </w:r>
      <w:r w:rsidRPr="00E84EF6">
        <w:rPr>
          <w:lang w:eastAsia="zh-CN"/>
        </w:rPr>
        <w:t>generation</w:t>
      </w:r>
      <w:bookmarkEnd w:id="887"/>
      <w:bookmarkEnd w:id="888"/>
    </w:p>
    <w:p w14:paraId="728DA056" w14:textId="77777777" w:rsidR="00C45ABA" w:rsidRPr="00E84EF6" w:rsidRDefault="00C45ABA" w:rsidP="00C45ABA">
      <w:pPr>
        <w:rPr>
          <w:rFonts w:cs="Arial"/>
        </w:rPr>
      </w:pPr>
      <w:r w:rsidRPr="00E84EF6">
        <w:t xml:space="preserve">ANTCR9 is only applicable for a BS that supports UTRA, E-UTRA and NR. ANTCR9 </w:t>
      </w:r>
      <w:r w:rsidRPr="00E84EF6">
        <w:rPr>
          <w:rFonts w:cs="Arial"/>
        </w:rPr>
        <w:t>is constructed using the following method:</w:t>
      </w:r>
    </w:p>
    <w:p w14:paraId="3E4CFFA0" w14:textId="77777777" w:rsidR="00C45ABA" w:rsidRPr="00E84EF6" w:rsidRDefault="00C45ABA" w:rsidP="00C45AB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2AF764AF" w14:textId="77777777" w:rsidR="00C45ABA" w:rsidRPr="00E84EF6" w:rsidRDefault="00C45ABA" w:rsidP="00C45ABA">
      <w:pPr>
        <w:pStyle w:val="B10"/>
      </w:pPr>
      <w:r w:rsidRPr="00E84EF6">
        <w:lastRenderedPageBreak/>
        <w:t>1)</w:t>
      </w:r>
      <w:r w:rsidRPr="00E84EF6">
        <w:tab/>
        <w:t>The rated total output power and the reduced number of supported carriers at the rated total output power in multi-RAT operations</w:t>
      </w:r>
    </w:p>
    <w:p w14:paraId="6FDE52F5"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3F21627C" w14:textId="77777777" w:rsidR="00C45ABA" w:rsidRPr="00E84EF6" w:rsidRDefault="00C45ABA" w:rsidP="00C45AB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7ECC1505" w14:textId="77777777" w:rsidR="00C45ABA" w:rsidRPr="00E84EF6" w:rsidRDefault="00C45ABA" w:rsidP="00C45AB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889" w:name="_Toc67076377"/>
      <w:bookmarkStart w:id="890" w:name="_Toc67076915"/>
      <w:r w:rsidRPr="00E84EF6">
        <w:t>4.11.2.1</w:t>
      </w:r>
      <w:r>
        <w:t>5</w:t>
      </w:r>
      <w:r w:rsidRPr="00E84EF6">
        <w:t>.2</w:t>
      </w:r>
      <w:r w:rsidRPr="00E84EF6">
        <w:tab/>
        <w:t>ANTCR9 power allocation</w:t>
      </w:r>
      <w:bookmarkEnd w:id="889"/>
      <w:bookmarkEnd w:id="890"/>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891" w:name="_Toc21124916"/>
      <w:bookmarkStart w:id="892" w:name="_Toc29767906"/>
      <w:bookmarkStart w:id="893" w:name="_Toc36044348"/>
      <w:bookmarkStart w:id="894" w:name="_Toc37230253"/>
      <w:bookmarkStart w:id="895" w:name="_Toc45907396"/>
      <w:bookmarkStart w:id="896" w:name="_Toc53181501"/>
      <w:bookmarkStart w:id="897" w:name="_Toc61117289"/>
      <w:bookmarkStart w:id="898" w:name="_Toc67076378"/>
      <w:bookmarkStart w:id="899" w:name="_Toc67076916"/>
      <w:r w:rsidRPr="00090C64">
        <w:rPr>
          <w:lang w:eastAsia="zh-CN"/>
        </w:rPr>
        <w:t>4.12</w:t>
      </w:r>
      <w:r w:rsidRPr="00090C64">
        <w:rPr>
          <w:lang w:eastAsia="zh-CN"/>
        </w:rPr>
        <w:tab/>
        <w:t>RF channels and test models</w:t>
      </w:r>
      <w:bookmarkEnd w:id="891"/>
      <w:bookmarkEnd w:id="892"/>
      <w:bookmarkEnd w:id="893"/>
      <w:bookmarkEnd w:id="894"/>
      <w:bookmarkEnd w:id="895"/>
      <w:bookmarkEnd w:id="896"/>
      <w:bookmarkEnd w:id="897"/>
      <w:bookmarkEnd w:id="898"/>
      <w:bookmarkEnd w:id="899"/>
    </w:p>
    <w:p w14:paraId="765D7CC6" w14:textId="77777777" w:rsidR="00D57C09" w:rsidRPr="00090C64" w:rsidRDefault="00D57C09" w:rsidP="00D57C09">
      <w:pPr>
        <w:pStyle w:val="Heading3"/>
      </w:pPr>
      <w:bookmarkStart w:id="900" w:name="_Toc21124917"/>
      <w:bookmarkStart w:id="901" w:name="_Toc29767907"/>
      <w:bookmarkStart w:id="902" w:name="_Toc36044349"/>
      <w:bookmarkStart w:id="903" w:name="_Toc37230254"/>
      <w:bookmarkStart w:id="904" w:name="_Toc45907397"/>
      <w:bookmarkStart w:id="905" w:name="_Toc53181502"/>
      <w:bookmarkStart w:id="906" w:name="_Toc61117290"/>
      <w:bookmarkStart w:id="907" w:name="_Toc67076379"/>
      <w:bookmarkStart w:id="908" w:name="_Toc67076917"/>
      <w:r w:rsidRPr="00090C64">
        <w:t>4.12.1</w:t>
      </w:r>
      <w:r w:rsidRPr="00090C64">
        <w:tab/>
        <w:t>RF channels</w:t>
      </w:r>
      <w:bookmarkEnd w:id="900"/>
      <w:bookmarkEnd w:id="901"/>
      <w:bookmarkEnd w:id="902"/>
      <w:bookmarkEnd w:id="903"/>
      <w:bookmarkEnd w:id="904"/>
      <w:bookmarkEnd w:id="905"/>
      <w:bookmarkEnd w:id="906"/>
      <w:bookmarkEnd w:id="907"/>
      <w:bookmarkEnd w:id="90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909" w:name="_Toc21124918"/>
      <w:bookmarkStart w:id="910" w:name="_Toc29767908"/>
      <w:bookmarkStart w:id="911" w:name="_Toc36044350"/>
      <w:bookmarkStart w:id="912" w:name="_Toc37230255"/>
      <w:bookmarkStart w:id="913" w:name="_Toc45907398"/>
      <w:bookmarkStart w:id="914" w:name="_Toc53181503"/>
      <w:bookmarkStart w:id="915" w:name="_Toc61117291"/>
      <w:bookmarkStart w:id="916" w:name="_Toc67076380"/>
      <w:bookmarkStart w:id="917" w:name="_Toc67076918"/>
      <w:r w:rsidRPr="00090C64">
        <w:t>4.12.2</w:t>
      </w:r>
      <w:r w:rsidRPr="00090C64">
        <w:tab/>
        <w:t>Test models</w:t>
      </w:r>
      <w:bookmarkEnd w:id="909"/>
      <w:bookmarkEnd w:id="910"/>
      <w:bookmarkEnd w:id="911"/>
      <w:bookmarkEnd w:id="912"/>
      <w:bookmarkEnd w:id="913"/>
      <w:bookmarkEnd w:id="914"/>
      <w:bookmarkEnd w:id="915"/>
      <w:bookmarkEnd w:id="916"/>
      <w:bookmarkEnd w:id="917"/>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918" w:name="_Toc21124919"/>
      <w:bookmarkStart w:id="919" w:name="_Toc29767909"/>
      <w:bookmarkStart w:id="920" w:name="_Toc36044351"/>
      <w:bookmarkStart w:id="921" w:name="_Toc37230256"/>
      <w:bookmarkStart w:id="922" w:name="_Toc45907399"/>
      <w:bookmarkStart w:id="923" w:name="_Toc53181504"/>
      <w:bookmarkStart w:id="924" w:name="_Toc61117292"/>
      <w:bookmarkStart w:id="925" w:name="_Toc67076381"/>
      <w:bookmarkStart w:id="926" w:name="_Toc67076919"/>
      <w:r w:rsidRPr="00090C64">
        <w:rPr>
          <w:lang w:eastAsia="zh-CN"/>
        </w:rPr>
        <w:t>4.13</w:t>
      </w:r>
      <w:r w:rsidRPr="00090C64">
        <w:rPr>
          <w:lang w:eastAsia="zh-CN"/>
        </w:rPr>
        <w:tab/>
      </w:r>
      <w:r w:rsidRPr="00090C64">
        <w:t>Format and interpretation of tests</w:t>
      </w:r>
      <w:bookmarkEnd w:id="918"/>
      <w:bookmarkEnd w:id="919"/>
      <w:bookmarkEnd w:id="920"/>
      <w:bookmarkEnd w:id="921"/>
      <w:bookmarkEnd w:id="922"/>
      <w:bookmarkEnd w:id="923"/>
      <w:bookmarkEnd w:id="924"/>
      <w:bookmarkEnd w:id="925"/>
      <w:bookmarkEnd w:id="926"/>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927" w:name="_Toc21124920"/>
      <w:bookmarkStart w:id="928" w:name="_Toc29767910"/>
      <w:bookmarkStart w:id="929" w:name="_Toc36044352"/>
      <w:bookmarkStart w:id="930" w:name="_Toc37230257"/>
      <w:bookmarkStart w:id="931" w:name="_Toc45907400"/>
      <w:bookmarkStart w:id="932" w:name="_Toc53181505"/>
      <w:bookmarkStart w:id="933" w:name="_Toc61117293"/>
      <w:bookmarkStart w:id="934" w:name="_Toc67076382"/>
      <w:bookmarkStart w:id="935" w:name="_Toc67076920"/>
      <w:r w:rsidRPr="00090C64">
        <w:rPr>
          <w:lang w:eastAsia="zh-CN"/>
        </w:rPr>
        <w:t>4.14</w:t>
      </w:r>
      <w:r w:rsidRPr="00090C64">
        <w:rPr>
          <w:lang w:eastAsia="zh-CN"/>
        </w:rPr>
        <w:tab/>
      </w:r>
      <w:r w:rsidRPr="00090C64">
        <w:t>Reference coordinate system</w:t>
      </w:r>
      <w:bookmarkEnd w:id="927"/>
      <w:bookmarkEnd w:id="928"/>
      <w:bookmarkEnd w:id="929"/>
      <w:bookmarkEnd w:id="930"/>
      <w:bookmarkEnd w:id="931"/>
      <w:bookmarkEnd w:id="932"/>
      <w:bookmarkEnd w:id="933"/>
      <w:bookmarkEnd w:id="934"/>
      <w:bookmarkEnd w:id="935"/>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936" w:name="_Toc21124921"/>
      <w:bookmarkStart w:id="937" w:name="_Toc29767911"/>
      <w:bookmarkStart w:id="938" w:name="_Toc36044353"/>
      <w:bookmarkStart w:id="939" w:name="_Toc37230258"/>
      <w:bookmarkStart w:id="940" w:name="_Toc45907401"/>
      <w:bookmarkStart w:id="941" w:name="_Toc53181506"/>
      <w:bookmarkStart w:id="942" w:name="_Toc61117294"/>
      <w:bookmarkStart w:id="943" w:name="_Toc67076383"/>
      <w:bookmarkStart w:id="944" w:name="_Toc67076921"/>
      <w:r w:rsidRPr="00090C64">
        <w:rPr>
          <w:lang w:eastAsia="zh-CN"/>
        </w:rPr>
        <w:t>4.15</w:t>
      </w:r>
      <w:r w:rsidRPr="00090C64">
        <w:rPr>
          <w:lang w:eastAsia="zh-CN"/>
        </w:rPr>
        <w:tab/>
      </w:r>
      <w:r w:rsidRPr="00090C64">
        <w:t>Co-location requirements</w:t>
      </w:r>
      <w:bookmarkEnd w:id="936"/>
      <w:bookmarkEnd w:id="937"/>
      <w:bookmarkEnd w:id="938"/>
      <w:bookmarkEnd w:id="939"/>
      <w:bookmarkEnd w:id="940"/>
      <w:bookmarkEnd w:id="941"/>
      <w:bookmarkEnd w:id="942"/>
      <w:bookmarkEnd w:id="943"/>
      <w:bookmarkEnd w:id="944"/>
    </w:p>
    <w:p w14:paraId="080116E9" w14:textId="77777777" w:rsidR="00D57C09" w:rsidRPr="00090C64" w:rsidRDefault="00D57C09" w:rsidP="00D57C09">
      <w:pPr>
        <w:pStyle w:val="Heading3"/>
        <w:rPr>
          <w:lang w:eastAsia="zh-CN"/>
        </w:rPr>
      </w:pPr>
      <w:bookmarkStart w:id="945" w:name="_Toc21124922"/>
      <w:bookmarkStart w:id="946" w:name="_Toc29767912"/>
      <w:bookmarkStart w:id="947" w:name="_Toc36044354"/>
      <w:bookmarkStart w:id="948" w:name="_Toc37230259"/>
      <w:bookmarkStart w:id="949" w:name="_Toc45907402"/>
      <w:bookmarkStart w:id="950" w:name="_Toc53181507"/>
      <w:bookmarkStart w:id="951" w:name="_Toc61117295"/>
      <w:bookmarkStart w:id="952" w:name="_Toc67076384"/>
      <w:bookmarkStart w:id="953" w:name="_Toc67076922"/>
      <w:r w:rsidRPr="00090C64">
        <w:rPr>
          <w:lang w:eastAsia="zh-CN"/>
        </w:rPr>
        <w:t>4.15.1</w:t>
      </w:r>
      <w:r w:rsidRPr="00090C64">
        <w:rPr>
          <w:lang w:eastAsia="zh-CN"/>
        </w:rPr>
        <w:tab/>
        <w:t>General</w:t>
      </w:r>
      <w:bookmarkEnd w:id="945"/>
      <w:bookmarkEnd w:id="946"/>
      <w:bookmarkEnd w:id="947"/>
      <w:bookmarkEnd w:id="948"/>
      <w:bookmarkEnd w:id="949"/>
      <w:bookmarkEnd w:id="950"/>
      <w:bookmarkEnd w:id="951"/>
      <w:bookmarkEnd w:id="952"/>
      <w:bookmarkEnd w:id="953"/>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954" w:name="_Toc61117296"/>
      <w:bookmarkStart w:id="955" w:name="_Toc67076385"/>
      <w:bookmarkStart w:id="956" w:name="_Toc67076923"/>
      <w:r w:rsidRPr="00090C64">
        <w:rPr>
          <w:lang w:eastAsia="zh-CN"/>
        </w:rPr>
        <w:t>4.15.2</w:t>
      </w:r>
      <w:r w:rsidRPr="00090C64">
        <w:rPr>
          <w:lang w:eastAsia="zh-CN"/>
        </w:rPr>
        <w:tab/>
        <w:t>Co-location test antenna</w:t>
      </w:r>
      <w:bookmarkEnd w:id="954"/>
      <w:bookmarkEnd w:id="955"/>
      <w:bookmarkEnd w:id="956"/>
    </w:p>
    <w:p w14:paraId="238D13C6" w14:textId="77777777" w:rsidR="00D57C09" w:rsidRPr="00090C64" w:rsidRDefault="00D57C09" w:rsidP="005D2715">
      <w:pPr>
        <w:pStyle w:val="Heading4"/>
        <w:rPr>
          <w:lang w:eastAsia="zh-CN"/>
        </w:rPr>
      </w:pPr>
      <w:bookmarkStart w:id="957" w:name="_Toc61117297"/>
      <w:bookmarkStart w:id="958" w:name="_Toc67076386"/>
      <w:bookmarkStart w:id="959" w:name="_Toc67076924"/>
      <w:r w:rsidRPr="00090C64">
        <w:rPr>
          <w:lang w:eastAsia="zh-CN"/>
        </w:rPr>
        <w:t>4.15.2.1</w:t>
      </w:r>
      <w:r w:rsidRPr="00090C64">
        <w:rPr>
          <w:lang w:eastAsia="zh-CN"/>
        </w:rPr>
        <w:tab/>
        <w:t>General</w:t>
      </w:r>
      <w:bookmarkEnd w:id="957"/>
      <w:bookmarkEnd w:id="958"/>
      <w:bookmarkEnd w:id="959"/>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960" w:name="_Toc21124923"/>
      <w:bookmarkStart w:id="961" w:name="_Toc29767913"/>
      <w:bookmarkStart w:id="962" w:name="_Toc36044355"/>
      <w:bookmarkStart w:id="963" w:name="_Toc37230260"/>
      <w:bookmarkStart w:id="964" w:name="_Toc45907403"/>
      <w:bookmarkStart w:id="965" w:name="_Toc53181508"/>
      <w:bookmarkStart w:id="966" w:name="_Toc61117298"/>
      <w:bookmarkStart w:id="967" w:name="_Toc67076387"/>
      <w:bookmarkStart w:id="968" w:name="_Toc67076925"/>
      <w:r w:rsidRPr="00090C64">
        <w:rPr>
          <w:lang w:eastAsia="zh-CN"/>
        </w:rPr>
        <w:t>4.15.2.2</w:t>
      </w:r>
      <w:r w:rsidRPr="00090C64">
        <w:rPr>
          <w:lang w:eastAsia="zh-CN"/>
        </w:rPr>
        <w:tab/>
        <w:t>Co-location test antenna characteristics</w:t>
      </w:r>
      <w:bookmarkEnd w:id="960"/>
      <w:bookmarkEnd w:id="961"/>
      <w:bookmarkEnd w:id="962"/>
      <w:bookmarkEnd w:id="963"/>
      <w:bookmarkEnd w:id="964"/>
      <w:bookmarkEnd w:id="965"/>
      <w:bookmarkEnd w:id="966"/>
      <w:bookmarkEnd w:id="967"/>
      <w:bookmarkEnd w:id="968"/>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A4253E">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A4253E">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A4253E">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969" w:name="_Toc61117299"/>
      <w:bookmarkStart w:id="970" w:name="_Toc67076388"/>
      <w:bookmarkStart w:id="971" w:name="_Toc67076926"/>
      <w:r w:rsidRPr="00090C64">
        <w:rPr>
          <w:lang w:eastAsia="zh-CN"/>
        </w:rPr>
        <w:t>4.15.2.3</w:t>
      </w:r>
      <w:r w:rsidRPr="00090C64">
        <w:rPr>
          <w:lang w:eastAsia="zh-CN"/>
        </w:rPr>
        <w:tab/>
        <w:t>Co-location test antenna alignment</w:t>
      </w:r>
      <w:bookmarkEnd w:id="969"/>
      <w:bookmarkEnd w:id="970"/>
      <w:bookmarkEnd w:id="971"/>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972" w:name="_Toc21124924"/>
      <w:bookmarkStart w:id="973" w:name="_Toc29767914"/>
      <w:bookmarkStart w:id="974" w:name="_Toc36044356"/>
      <w:bookmarkStart w:id="975" w:name="_Toc37230261"/>
      <w:bookmarkStart w:id="976" w:name="_Toc45907404"/>
      <w:bookmarkStart w:id="977" w:name="_Toc53181509"/>
      <w:bookmarkStart w:id="978" w:name="_Toc61117300"/>
      <w:bookmarkStart w:id="979" w:name="_Toc67076389"/>
      <w:bookmarkStart w:id="980" w:name="_Toc67076927"/>
      <w:r w:rsidRPr="00090C64">
        <w:rPr>
          <w:lang w:eastAsia="zh-CN"/>
        </w:rPr>
        <w:t>5</w:t>
      </w:r>
      <w:r w:rsidRPr="00090C64">
        <w:rPr>
          <w:lang w:eastAsia="zh-CN"/>
        </w:rPr>
        <w:tab/>
        <w:t>Applicability of Requirements</w:t>
      </w:r>
      <w:bookmarkEnd w:id="972"/>
      <w:bookmarkEnd w:id="973"/>
      <w:bookmarkEnd w:id="974"/>
      <w:bookmarkEnd w:id="975"/>
      <w:bookmarkEnd w:id="976"/>
      <w:bookmarkEnd w:id="977"/>
      <w:bookmarkEnd w:id="978"/>
      <w:bookmarkEnd w:id="979"/>
      <w:bookmarkEnd w:id="980"/>
    </w:p>
    <w:p w14:paraId="6C897F96" w14:textId="77777777" w:rsidR="00D57C09" w:rsidRPr="00090C64" w:rsidRDefault="00D57C09" w:rsidP="00D57C09">
      <w:pPr>
        <w:pStyle w:val="Heading2"/>
      </w:pPr>
      <w:bookmarkStart w:id="981" w:name="_Toc21124925"/>
      <w:bookmarkStart w:id="982" w:name="_Toc29767915"/>
      <w:bookmarkStart w:id="983" w:name="_Toc36044357"/>
      <w:bookmarkStart w:id="984" w:name="_Toc37230262"/>
      <w:bookmarkStart w:id="985" w:name="_Toc45907405"/>
      <w:bookmarkStart w:id="986" w:name="_Toc53181510"/>
      <w:bookmarkStart w:id="987" w:name="_Toc61117301"/>
      <w:bookmarkStart w:id="988" w:name="_Toc67076390"/>
      <w:bookmarkStart w:id="989" w:name="_Toc67076928"/>
      <w:r w:rsidRPr="00090C64">
        <w:t>5.1</w:t>
      </w:r>
      <w:r w:rsidRPr="00090C64">
        <w:tab/>
        <w:t>General</w:t>
      </w:r>
      <w:bookmarkEnd w:id="981"/>
      <w:bookmarkEnd w:id="982"/>
      <w:bookmarkEnd w:id="983"/>
      <w:bookmarkEnd w:id="984"/>
      <w:bookmarkEnd w:id="985"/>
      <w:bookmarkEnd w:id="986"/>
      <w:bookmarkEnd w:id="987"/>
      <w:bookmarkEnd w:id="988"/>
      <w:bookmarkEnd w:id="989"/>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990" w:name="_Toc21124926"/>
      <w:bookmarkStart w:id="991" w:name="_Toc29767916"/>
      <w:bookmarkStart w:id="992" w:name="_Toc36044358"/>
      <w:bookmarkStart w:id="993" w:name="_Toc37230263"/>
      <w:bookmarkStart w:id="994" w:name="_Toc45907406"/>
      <w:bookmarkStart w:id="995" w:name="_Toc53181511"/>
      <w:bookmarkStart w:id="996" w:name="_Toc61117302"/>
      <w:bookmarkStart w:id="997" w:name="_Toc67076391"/>
      <w:bookmarkStart w:id="998" w:name="_Toc67076929"/>
      <w:r w:rsidRPr="00090C64">
        <w:lastRenderedPageBreak/>
        <w:t>5.2</w:t>
      </w:r>
      <w:r w:rsidRPr="00090C64">
        <w:tab/>
        <w:t>Test configurations for AAS BS for operating bands where MSR with more than 1 RAT is supported</w:t>
      </w:r>
      <w:bookmarkEnd w:id="990"/>
      <w:bookmarkEnd w:id="991"/>
      <w:bookmarkEnd w:id="992"/>
      <w:bookmarkEnd w:id="993"/>
      <w:bookmarkEnd w:id="994"/>
      <w:bookmarkEnd w:id="995"/>
      <w:bookmarkEnd w:id="996"/>
      <w:bookmarkEnd w:id="997"/>
      <w:bookmarkEnd w:id="998"/>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lastRenderedPageBreak/>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lastRenderedPageBreak/>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999" w:name="_Toc21124927"/>
      <w:bookmarkStart w:id="1000" w:name="_Toc29767917"/>
      <w:bookmarkStart w:id="1001" w:name="_Toc36044359"/>
      <w:bookmarkStart w:id="1002" w:name="_Toc37230264"/>
      <w:bookmarkStart w:id="1003" w:name="_Toc45907407"/>
      <w:bookmarkStart w:id="1004" w:name="_Toc53181512"/>
      <w:bookmarkStart w:id="1005" w:name="_Toc61117303"/>
      <w:bookmarkStart w:id="1006" w:name="_Toc67076392"/>
      <w:bookmarkStart w:id="1007" w:name="_Toc67076930"/>
      <w:r w:rsidRPr="00090C64">
        <w:t>5.3</w:t>
      </w:r>
      <w:r w:rsidRPr="00090C64">
        <w:tab/>
        <w:t>Test configurations for multi-carrier capable AAS BS in operating bands where one RAT capability sets are supported</w:t>
      </w:r>
      <w:bookmarkEnd w:id="999"/>
      <w:bookmarkEnd w:id="1000"/>
      <w:bookmarkEnd w:id="1001"/>
      <w:bookmarkEnd w:id="1002"/>
      <w:bookmarkEnd w:id="1003"/>
      <w:bookmarkEnd w:id="1004"/>
      <w:bookmarkEnd w:id="1005"/>
      <w:bookmarkEnd w:id="1006"/>
      <w:bookmarkEnd w:id="1007"/>
    </w:p>
    <w:p w14:paraId="31455A18" w14:textId="77777777" w:rsidR="00D57C09" w:rsidRPr="00090C64" w:rsidRDefault="00D57C09" w:rsidP="00D57C09">
      <w:pPr>
        <w:pStyle w:val="Heading3"/>
      </w:pPr>
      <w:bookmarkStart w:id="1008" w:name="_Toc21124928"/>
      <w:bookmarkStart w:id="1009" w:name="_Toc29767918"/>
      <w:bookmarkStart w:id="1010" w:name="_Toc36044360"/>
      <w:bookmarkStart w:id="1011" w:name="_Toc37230265"/>
      <w:bookmarkStart w:id="1012" w:name="_Toc45907408"/>
      <w:bookmarkStart w:id="1013" w:name="_Toc53181513"/>
      <w:bookmarkStart w:id="1014" w:name="_Toc61117304"/>
      <w:bookmarkStart w:id="1015" w:name="_Toc67076393"/>
      <w:bookmarkStart w:id="1016" w:name="_Toc67076931"/>
      <w:r w:rsidRPr="00090C64">
        <w:t>5.3.1</w:t>
      </w:r>
      <w:r w:rsidRPr="00090C64">
        <w:tab/>
        <w:t>General</w:t>
      </w:r>
      <w:bookmarkEnd w:id="1008"/>
      <w:bookmarkEnd w:id="1009"/>
      <w:bookmarkEnd w:id="1010"/>
      <w:bookmarkEnd w:id="1011"/>
      <w:bookmarkEnd w:id="1012"/>
      <w:bookmarkEnd w:id="1013"/>
      <w:bookmarkEnd w:id="1014"/>
      <w:bookmarkEnd w:id="1015"/>
      <w:bookmarkEnd w:id="1016"/>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017" w:name="_Toc21124929"/>
      <w:bookmarkStart w:id="1018" w:name="_Toc29767919"/>
      <w:bookmarkStart w:id="1019" w:name="_Toc36044361"/>
      <w:bookmarkStart w:id="1020" w:name="_Toc37230266"/>
      <w:bookmarkStart w:id="1021" w:name="_Toc45907409"/>
      <w:bookmarkStart w:id="1022" w:name="_Toc53181514"/>
      <w:bookmarkStart w:id="1023" w:name="_Toc61117305"/>
      <w:bookmarkStart w:id="1024" w:name="_Toc67076394"/>
      <w:bookmarkStart w:id="1025" w:name="_Toc67076932"/>
      <w:r w:rsidRPr="00090C64">
        <w:lastRenderedPageBreak/>
        <w:t>5.3.2</w:t>
      </w:r>
      <w:r w:rsidRPr="00090C64">
        <w:tab/>
        <w:t>AAS BS supporting one RAT only MSR in the operating band</w:t>
      </w:r>
      <w:bookmarkEnd w:id="1017"/>
      <w:bookmarkEnd w:id="1018"/>
      <w:bookmarkEnd w:id="1019"/>
      <w:bookmarkEnd w:id="1020"/>
      <w:bookmarkEnd w:id="1021"/>
      <w:bookmarkEnd w:id="1022"/>
      <w:bookmarkEnd w:id="1023"/>
      <w:bookmarkEnd w:id="1024"/>
      <w:bookmarkEnd w:id="1025"/>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026" w:name="_Toc21124930"/>
      <w:bookmarkStart w:id="1027" w:name="_Toc29767920"/>
      <w:bookmarkStart w:id="1028" w:name="_Toc36044362"/>
      <w:bookmarkStart w:id="1029" w:name="_Toc37230267"/>
      <w:bookmarkStart w:id="1030" w:name="_Toc45907410"/>
      <w:bookmarkStart w:id="1031" w:name="_Toc53181515"/>
      <w:bookmarkStart w:id="1032" w:name="_Toc61117306"/>
      <w:bookmarkStart w:id="1033" w:name="_Toc67076395"/>
      <w:bookmarkStart w:id="1034" w:name="_Toc67076933"/>
      <w:r w:rsidRPr="00090C64">
        <w:t>5.3.3</w:t>
      </w:r>
      <w:r w:rsidRPr="00090C64">
        <w:tab/>
        <w:t>AAS BS supporting Single-RAT UTRA in the operating band</w:t>
      </w:r>
      <w:bookmarkEnd w:id="1026"/>
      <w:bookmarkEnd w:id="1027"/>
      <w:bookmarkEnd w:id="1028"/>
      <w:bookmarkEnd w:id="1029"/>
      <w:bookmarkEnd w:id="1030"/>
      <w:bookmarkEnd w:id="1031"/>
      <w:bookmarkEnd w:id="1032"/>
      <w:bookmarkEnd w:id="1033"/>
      <w:bookmarkEnd w:id="1034"/>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035" w:name="_Toc21124931"/>
      <w:bookmarkStart w:id="1036" w:name="_Toc29767921"/>
      <w:bookmarkStart w:id="1037" w:name="_Toc36044363"/>
      <w:bookmarkStart w:id="1038" w:name="_Toc37230268"/>
      <w:bookmarkStart w:id="1039" w:name="_Toc45907411"/>
      <w:bookmarkStart w:id="1040" w:name="_Toc53181516"/>
      <w:bookmarkStart w:id="1041" w:name="_Toc61117307"/>
      <w:bookmarkStart w:id="1042" w:name="_Toc67076396"/>
      <w:bookmarkStart w:id="1043" w:name="_Toc67076934"/>
      <w:r w:rsidRPr="00090C64">
        <w:t>5.3.4</w:t>
      </w:r>
      <w:r w:rsidRPr="00090C64">
        <w:tab/>
        <w:t>AAS BS supporting Single-RAT E-UTRA in the operating band</w:t>
      </w:r>
      <w:bookmarkEnd w:id="1035"/>
      <w:bookmarkEnd w:id="1036"/>
      <w:bookmarkEnd w:id="1037"/>
      <w:bookmarkEnd w:id="1038"/>
      <w:bookmarkEnd w:id="1039"/>
      <w:bookmarkEnd w:id="1040"/>
      <w:bookmarkEnd w:id="1041"/>
      <w:bookmarkEnd w:id="1042"/>
      <w:bookmarkEnd w:id="1043"/>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044" w:name="_Toc21124932"/>
      <w:bookmarkStart w:id="1045" w:name="_Toc29767922"/>
      <w:bookmarkStart w:id="1046" w:name="_Toc36044364"/>
      <w:bookmarkStart w:id="1047" w:name="_Toc37230269"/>
      <w:bookmarkStart w:id="1048" w:name="_Toc45907412"/>
      <w:bookmarkStart w:id="1049" w:name="_Toc53181517"/>
      <w:bookmarkStart w:id="1050" w:name="_Toc61117308"/>
      <w:bookmarkStart w:id="1051" w:name="_Toc67076397"/>
      <w:bookmarkStart w:id="1052" w:name="_Toc67076935"/>
      <w:r w:rsidRPr="00090C64">
        <w:lastRenderedPageBreak/>
        <w:t>5.</w:t>
      </w:r>
      <w:r w:rsidRPr="00090C64">
        <w:rPr>
          <w:lang w:eastAsia="zh-CN"/>
        </w:rPr>
        <w:t>4</w:t>
      </w:r>
      <w:r w:rsidRPr="00090C64">
        <w:tab/>
        <w:t>Test configurations for AAS BS operating bands with multi-band dependencies</w:t>
      </w:r>
      <w:bookmarkEnd w:id="1044"/>
      <w:bookmarkEnd w:id="1045"/>
      <w:bookmarkEnd w:id="1046"/>
      <w:bookmarkEnd w:id="1047"/>
      <w:bookmarkEnd w:id="1048"/>
      <w:bookmarkEnd w:id="1049"/>
      <w:bookmarkEnd w:id="1050"/>
      <w:bookmarkEnd w:id="1051"/>
      <w:bookmarkEnd w:id="1052"/>
    </w:p>
    <w:p w14:paraId="76C7DB60" w14:textId="77777777" w:rsidR="00D57C09" w:rsidRPr="00090C64" w:rsidRDefault="00D57C09" w:rsidP="00D57C09">
      <w:pPr>
        <w:pStyle w:val="Heading3"/>
      </w:pPr>
      <w:bookmarkStart w:id="1053" w:name="_Toc21124933"/>
      <w:bookmarkStart w:id="1054" w:name="_Toc29767923"/>
      <w:bookmarkStart w:id="1055" w:name="_Toc36044365"/>
      <w:bookmarkStart w:id="1056" w:name="_Toc37230270"/>
      <w:bookmarkStart w:id="1057" w:name="_Toc45907413"/>
      <w:bookmarkStart w:id="1058" w:name="_Toc53181518"/>
      <w:bookmarkStart w:id="1059" w:name="_Toc61117309"/>
      <w:bookmarkStart w:id="1060" w:name="_Toc67076398"/>
      <w:bookmarkStart w:id="1061" w:name="_Toc67076936"/>
      <w:r w:rsidRPr="00090C64">
        <w:t>5.4.1</w:t>
      </w:r>
      <w:r w:rsidRPr="00090C64">
        <w:tab/>
        <w:t>AAS BS operating bands with multi-band dependencies supporting MSR operation</w:t>
      </w:r>
      <w:bookmarkEnd w:id="1053"/>
      <w:bookmarkEnd w:id="1054"/>
      <w:bookmarkEnd w:id="1055"/>
      <w:bookmarkEnd w:id="1056"/>
      <w:bookmarkEnd w:id="1057"/>
      <w:bookmarkEnd w:id="1058"/>
      <w:bookmarkEnd w:id="1059"/>
      <w:bookmarkEnd w:id="1060"/>
      <w:bookmarkEnd w:id="1061"/>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062" w:name="_Toc21124934"/>
      <w:bookmarkStart w:id="1063" w:name="_Toc29767924"/>
      <w:bookmarkStart w:id="1064" w:name="_Toc36044366"/>
      <w:bookmarkStart w:id="1065" w:name="_Toc37230271"/>
      <w:bookmarkStart w:id="1066" w:name="_Toc45907414"/>
      <w:bookmarkStart w:id="1067" w:name="_Toc53181519"/>
      <w:bookmarkStart w:id="1068" w:name="_Toc61117310"/>
      <w:bookmarkStart w:id="1069" w:name="_Toc67076399"/>
      <w:bookmarkStart w:id="1070" w:name="_Toc6707693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062"/>
      <w:bookmarkEnd w:id="1063"/>
      <w:bookmarkEnd w:id="1064"/>
      <w:bookmarkEnd w:id="1065"/>
      <w:bookmarkEnd w:id="1066"/>
      <w:bookmarkEnd w:id="1067"/>
      <w:bookmarkEnd w:id="1068"/>
      <w:bookmarkEnd w:id="1069"/>
      <w:bookmarkEnd w:id="107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071" w:name="_Toc21124935"/>
      <w:bookmarkStart w:id="1072" w:name="_Toc29767925"/>
      <w:bookmarkStart w:id="1073" w:name="_Toc36044367"/>
      <w:bookmarkStart w:id="1074" w:name="_Toc37230272"/>
      <w:bookmarkStart w:id="1075" w:name="_Toc45907415"/>
      <w:bookmarkStart w:id="1076" w:name="_Toc53181520"/>
      <w:bookmarkStart w:id="1077" w:name="_Toc61117311"/>
      <w:bookmarkStart w:id="1078" w:name="_Toc67076400"/>
      <w:bookmarkStart w:id="1079" w:name="_Toc67076938"/>
      <w:r w:rsidRPr="00090C64">
        <w:rPr>
          <w:lang w:eastAsia="zh-CN"/>
        </w:rPr>
        <w:t>6</w:t>
      </w:r>
      <w:r w:rsidRPr="00090C64">
        <w:rPr>
          <w:lang w:eastAsia="zh-CN"/>
        </w:rPr>
        <w:tab/>
        <w:t>Radiated transmitter characteristics</w:t>
      </w:r>
      <w:bookmarkEnd w:id="1071"/>
      <w:bookmarkEnd w:id="1072"/>
      <w:bookmarkEnd w:id="1073"/>
      <w:bookmarkEnd w:id="1074"/>
      <w:bookmarkEnd w:id="1075"/>
      <w:bookmarkEnd w:id="1076"/>
      <w:bookmarkEnd w:id="1077"/>
      <w:bookmarkEnd w:id="1078"/>
      <w:bookmarkEnd w:id="1079"/>
    </w:p>
    <w:p w14:paraId="27F3F2BF" w14:textId="77777777" w:rsidR="00D57C09" w:rsidRPr="00090C64" w:rsidRDefault="00D57C09" w:rsidP="00D57C09">
      <w:pPr>
        <w:pStyle w:val="Heading2"/>
        <w:rPr>
          <w:lang w:eastAsia="zh-CN"/>
        </w:rPr>
      </w:pPr>
      <w:bookmarkStart w:id="1080" w:name="_Toc21124936"/>
      <w:bookmarkStart w:id="1081" w:name="_Toc29767926"/>
      <w:bookmarkStart w:id="1082" w:name="_Toc36044368"/>
      <w:bookmarkStart w:id="1083" w:name="_Toc37230273"/>
      <w:bookmarkStart w:id="1084" w:name="_Toc45907416"/>
      <w:bookmarkStart w:id="1085" w:name="_Toc53181521"/>
      <w:bookmarkStart w:id="1086" w:name="_Toc61117312"/>
      <w:bookmarkStart w:id="1087" w:name="_Toc67076401"/>
      <w:bookmarkStart w:id="1088" w:name="_Toc67076939"/>
      <w:r w:rsidRPr="00090C64">
        <w:rPr>
          <w:lang w:eastAsia="zh-CN"/>
        </w:rPr>
        <w:t>6.1</w:t>
      </w:r>
      <w:r w:rsidRPr="00090C64">
        <w:rPr>
          <w:lang w:eastAsia="zh-CN"/>
        </w:rPr>
        <w:tab/>
        <w:t>General</w:t>
      </w:r>
      <w:bookmarkEnd w:id="1080"/>
      <w:bookmarkEnd w:id="1081"/>
      <w:bookmarkEnd w:id="1082"/>
      <w:bookmarkEnd w:id="1083"/>
      <w:bookmarkEnd w:id="1084"/>
      <w:bookmarkEnd w:id="1085"/>
      <w:bookmarkEnd w:id="1086"/>
      <w:bookmarkEnd w:id="1087"/>
      <w:bookmarkEnd w:id="1088"/>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5pt;height:35pt" o:ole="">
            <v:imagedata r:id="rId37" o:title=""/>
          </v:shape>
          <o:OLEObject Type="Embed" ProgID="Equation.3" ShapeID="_x0000_i1034" DrawAspect="Content" ObjectID="_1679333823" r:id="rId38"/>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089" w:name="_Toc21124937"/>
      <w:bookmarkStart w:id="1090" w:name="_Toc29767927"/>
      <w:bookmarkStart w:id="1091" w:name="_Toc36044369"/>
      <w:bookmarkStart w:id="1092" w:name="_Toc37230274"/>
      <w:bookmarkStart w:id="1093" w:name="_Toc45907417"/>
      <w:bookmarkStart w:id="1094" w:name="_Toc53181522"/>
      <w:bookmarkStart w:id="1095" w:name="_Toc61117313"/>
      <w:bookmarkStart w:id="1096" w:name="_Toc67076402"/>
      <w:bookmarkStart w:id="1097" w:name="_Toc67076940"/>
      <w:r w:rsidRPr="00090C64">
        <w:rPr>
          <w:lang w:eastAsia="zh-CN"/>
        </w:rPr>
        <w:t>6.2</w:t>
      </w:r>
      <w:r w:rsidRPr="00090C64">
        <w:rPr>
          <w:lang w:eastAsia="zh-CN"/>
        </w:rPr>
        <w:tab/>
        <w:t>Radiated Transmit Power</w:t>
      </w:r>
      <w:bookmarkEnd w:id="1089"/>
      <w:bookmarkEnd w:id="1090"/>
      <w:bookmarkEnd w:id="1091"/>
      <w:bookmarkEnd w:id="1092"/>
      <w:bookmarkEnd w:id="1093"/>
      <w:bookmarkEnd w:id="1094"/>
      <w:bookmarkEnd w:id="1095"/>
      <w:bookmarkEnd w:id="1096"/>
      <w:bookmarkEnd w:id="1097"/>
    </w:p>
    <w:p w14:paraId="66F46D24" w14:textId="77777777" w:rsidR="00D57C09" w:rsidRPr="00090C64" w:rsidRDefault="00D57C09" w:rsidP="00D57C09">
      <w:pPr>
        <w:pStyle w:val="Heading3"/>
        <w:rPr>
          <w:lang w:eastAsia="sv-SE"/>
        </w:rPr>
      </w:pPr>
      <w:bookmarkStart w:id="1098" w:name="_Toc21124938"/>
      <w:bookmarkStart w:id="1099" w:name="_Toc29767928"/>
      <w:bookmarkStart w:id="1100" w:name="_Toc36044370"/>
      <w:bookmarkStart w:id="1101" w:name="_Toc37230275"/>
      <w:bookmarkStart w:id="1102" w:name="_Toc45907418"/>
      <w:bookmarkStart w:id="1103" w:name="_Toc53181523"/>
      <w:bookmarkStart w:id="1104" w:name="_Toc61117314"/>
      <w:bookmarkStart w:id="1105" w:name="_Toc67076403"/>
      <w:bookmarkStart w:id="1106" w:name="_Toc67076941"/>
      <w:r w:rsidRPr="00090C64">
        <w:rPr>
          <w:lang w:eastAsia="sv-SE"/>
        </w:rPr>
        <w:t>6.2.1</w:t>
      </w:r>
      <w:r w:rsidRPr="00090C64">
        <w:rPr>
          <w:lang w:eastAsia="sv-SE"/>
        </w:rPr>
        <w:tab/>
        <w:t>Definition and applicability</w:t>
      </w:r>
      <w:bookmarkEnd w:id="1098"/>
      <w:bookmarkEnd w:id="1099"/>
      <w:bookmarkEnd w:id="1100"/>
      <w:bookmarkEnd w:id="1101"/>
      <w:bookmarkEnd w:id="1102"/>
      <w:bookmarkEnd w:id="1103"/>
      <w:bookmarkEnd w:id="1104"/>
      <w:bookmarkEnd w:id="1105"/>
      <w:bookmarkEnd w:id="1106"/>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107" w:name="_Toc21124939"/>
      <w:bookmarkStart w:id="1108" w:name="_Toc29767929"/>
      <w:bookmarkStart w:id="1109" w:name="_Toc36044371"/>
      <w:bookmarkStart w:id="1110" w:name="_Toc37230276"/>
      <w:bookmarkStart w:id="1111" w:name="_Toc45907419"/>
      <w:bookmarkStart w:id="1112" w:name="_Toc53181524"/>
      <w:bookmarkStart w:id="1113" w:name="_Toc61117315"/>
      <w:bookmarkStart w:id="1114" w:name="_Toc67076404"/>
      <w:bookmarkStart w:id="1115" w:name="_Toc67076942"/>
      <w:r w:rsidRPr="00090C64">
        <w:rPr>
          <w:lang w:eastAsia="sv-SE"/>
        </w:rPr>
        <w:t>6.2.2</w:t>
      </w:r>
      <w:r w:rsidRPr="00090C64">
        <w:rPr>
          <w:lang w:eastAsia="sv-SE"/>
        </w:rPr>
        <w:tab/>
        <w:t>Minimum Requirement</w:t>
      </w:r>
      <w:bookmarkEnd w:id="1107"/>
      <w:bookmarkEnd w:id="1108"/>
      <w:bookmarkEnd w:id="1109"/>
      <w:bookmarkEnd w:id="1110"/>
      <w:bookmarkEnd w:id="1111"/>
      <w:bookmarkEnd w:id="1112"/>
      <w:bookmarkEnd w:id="1113"/>
      <w:bookmarkEnd w:id="1114"/>
      <w:bookmarkEnd w:id="1115"/>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116" w:name="_Toc21124940"/>
      <w:bookmarkStart w:id="1117" w:name="_Toc29767930"/>
      <w:bookmarkStart w:id="1118" w:name="_Toc36044372"/>
      <w:bookmarkStart w:id="1119" w:name="_Toc37230277"/>
      <w:bookmarkStart w:id="1120" w:name="_Toc45907420"/>
      <w:bookmarkStart w:id="1121" w:name="_Toc53181525"/>
      <w:bookmarkStart w:id="1122" w:name="_Toc61117316"/>
      <w:bookmarkStart w:id="1123" w:name="_Toc67076405"/>
      <w:bookmarkStart w:id="1124" w:name="_Toc67076943"/>
      <w:r w:rsidRPr="00090C64">
        <w:rPr>
          <w:lang w:eastAsia="sv-SE"/>
        </w:rPr>
        <w:t>6.2.3</w:t>
      </w:r>
      <w:r w:rsidRPr="00090C64">
        <w:rPr>
          <w:lang w:eastAsia="sv-SE"/>
        </w:rPr>
        <w:tab/>
        <w:t>Test purpose</w:t>
      </w:r>
      <w:bookmarkEnd w:id="1116"/>
      <w:bookmarkEnd w:id="1117"/>
      <w:bookmarkEnd w:id="1118"/>
      <w:bookmarkEnd w:id="1119"/>
      <w:bookmarkEnd w:id="1120"/>
      <w:bookmarkEnd w:id="1121"/>
      <w:bookmarkEnd w:id="1122"/>
      <w:bookmarkEnd w:id="1123"/>
      <w:bookmarkEnd w:id="1124"/>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125" w:name="_Toc21124941"/>
      <w:bookmarkStart w:id="1126" w:name="_Toc29767931"/>
      <w:bookmarkStart w:id="1127" w:name="_Toc36044373"/>
      <w:bookmarkStart w:id="1128" w:name="_Toc37230278"/>
      <w:bookmarkStart w:id="1129" w:name="_Toc45907421"/>
      <w:bookmarkStart w:id="1130" w:name="_Toc53181526"/>
      <w:bookmarkStart w:id="1131" w:name="_Toc61117317"/>
      <w:bookmarkStart w:id="1132" w:name="_Toc67076406"/>
      <w:bookmarkStart w:id="1133" w:name="_Toc67076944"/>
      <w:r w:rsidRPr="00090C64">
        <w:rPr>
          <w:lang w:eastAsia="sv-SE"/>
        </w:rPr>
        <w:t>6.</w:t>
      </w:r>
      <w:r w:rsidRPr="00090C64">
        <w:rPr>
          <w:lang w:eastAsia="zh-CN"/>
        </w:rPr>
        <w:t>2</w:t>
      </w:r>
      <w:r w:rsidRPr="00090C64">
        <w:rPr>
          <w:lang w:eastAsia="sv-SE"/>
        </w:rPr>
        <w:t>.4</w:t>
      </w:r>
      <w:r w:rsidRPr="00090C64">
        <w:rPr>
          <w:lang w:eastAsia="sv-SE"/>
        </w:rPr>
        <w:tab/>
        <w:t>Method of test</w:t>
      </w:r>
      <w:bookmarkEnd w:id="1125"/>
      <w:bookmarkEnd w:id="1126"/>
      <w:bookmarkEnd w:id="1127"/>
      <w:bookmarkEnd w:id="1128"/>
      <w:bookmarkEnd w:id="1129"/>
      <w:bookmarkEnd w:id="1130"/>
      <w:bookmarkEnd w:id="1131"/>
      <w:bookmarkEnd w:id="1132"/>
      <w:bookmarkEnd w:id="1133"/>
    </w:p>
    <w:p w14:paraId="538ECBFD" w14:textId="77777777" w:rsidR="00D57C09" w:rsidRPr="00090C64" w:rsidRDefault="00D57C09" w:rsidP="00D57C09">
      <w:pPr>
        <w:pStyle w:val="Heading4"/>
        <w:rPr>
          <w:lang w:eastAsia="sv-SE"/>
        </w:rPr>
      </w:pPr>
      <w:bookmarkStart w:id="1134" w:name="_Toc21124942"/>
      <w:bookmarkStart w:id="1135" w:name="_Toc29767932"/>
      <w:bookmarkStart w:id="1136" w:name="_Toc36044374"/>
      <w:bookmarkStart w:id="1137" w:name="_Toc37230279"/>
      <w:bookmarkStart w:id="1138" w:name="_Toc45907422"/>
      <w:bookmarkStart w:id="1139" w:name="_Toc53181527"/>
      <w:bookmarkStart w:id="1140" w:name="_Toc61117318"/>
      <w:bookmarkStart w:id="1141" w:name="_Toc67076407"/>
      <w:bookmarkStart w:id="1142" w:name="_Toc67076945"/>
      <w:r w:rsidRPr="00090C64">
        <w:rPr>
          <w:lang w:eastAsia="sv-SE"/>
        </w:rPr>
        <w:t>6.2.4.1</w:t>
      </w:r>
      <w:r w:rsidRPr="00090C64">
        <w:rPr>
          <w:lang w:eastAsia="sv-SE"/>
        </w:rPr>
        <w:tab/>
        <w:t>Initial conditions</w:t>
      </w:r>
      <w:bookmarkEnd w:id="1134"/>
      <w:bookmarkEnd w:id="1135"/>
      <w:bookmarkEnd w:id="1136"/>
      <w:bookmarkEnd w:id="1137"/>
      <w:bookmarkEnd w:id="1138"/>
      <w:bookmarkEnd w:id="1139"/>
      <w:bookmarkEnd w:id="1140"/>
      <w:bookmarkEnd w:id="1141"/>
      <w:bookmarkEnd w:id="1142"/>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1143" w:name="_Toc21124943"/>
      <w:bookmarkStart w:id="1144" w:name="_Toc29767933"/>
      <w:bookmarkStart w:id="1145" w:name="_Toc36044375"/>
      <w:bookmarkStart w:id="1146" w:name="_Toc37230280"/>
      <w:bookmarkStart w:id="1147" w:name="_Toc45907423"/>
      <w:bookmarkStart w:id="1148" w:name="_Toc53181528"/>
      <w:bookmarkStart w:id="1149" w:name="_Toc61117319"/>
      <w:bookmarkStart w:id="1150" w:name="_Toc67076408"/>
      <w:bookmarkStart w:id="1151" w:name="_Toc67076946"/>
      <w:r w:rsidRPr="00090C64">
        <w:rPr>
          <w:lang w:eastAsia="sv-SE"/>
        </w:rPr>
        <w:t>6.2.4.2</w:t>
      </w:r>
      <w:r w:rsidRPr="00090C64">
        <w:rPr>
          <w:lang w:eastAsia="sv-SE"/>
        </w:rPr>
        <w:tab/>
        <w:t>Procedure</w:t>
      </w:r>
      <w:bookmarkEnd w:id="1143"/>
      <w:bookmarkEnd w:id="1144"/>
      <w:bookmarkEnd w:id="1145"/>
      <w:bookmarkEnd w:id="1146"/>
      <w:bookmarkEnd w:id="1147"/>
      <w:bookmarkEnd w:id="1148"/>
      <w:bookmarkEnd w:id="1149"/>
      <w:bookmarkEnd w:id="1150"/>
      <w:bookmarkEnd w:id="1151"/>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152" w:name="_Toc21124944"/>
      <w:bookmarkStart w:id="1153" w:name="_Toc29767934"/>
      <w:bookmarkStart w:id="1154" w:name="_Toc36044376"/>
      <w:bookmarkStart w:id="1155" w:name="_Toc37230281"/>
      <w:bookmarkStart w:id="1156" w:name="_Toc45907424"/>
      <w:bookmarkStart w:id="1157" w:name="_Toc53181529"/>
      <w:bookmarkStart w:id="1158" w:name="_Toc61117320"/>
      <w:bookmarkStart w:id="1159" w:name="_Toc67076409"/>
      <w:bookmarkStart w:id="1160" w:name="_Toc67076947"/>
      <w:r w:rsidRPr="00090C64">
        <w:rPr>
          <w:lang w:eastAsia="sv-SE"/>
        </w:rPr>
        <w:t>6.</w:t>
      </w:r>
      <w:r w:rsidRPr="00090C64">
        <w:rPr>
          <w:lang w:eastAsia="zh-CN"/>
        </w:rPr>
        <w:t>2</w:t>
      </w:r>
      <w:r w:rsidRPr="00090C64">
        <w:rPr>
          <w:lang w:eastAsia="sv-SE"/>
        </w:rPr>
        <w:t>.5</w:t>
      </w:r>
      <w:r w:rsidRPr="00090C64">
        <w:rPr>
          <w:lang w:eastAsia="sv-SE"/>
        </w:rPr>
        <w:tab/>
        <w:t>Test Requirement</w:t>
      </w:r>
      <w:bookmarkEnd w:id="1152"/>
      <w:bookmarkEnd w:id="1153"/>
      <w:bookmarkEnd w:id="1154"/>
      <w:bookmarkEnd w:id="1155"/>
      <w:bookmarkEnd w:id="1156"/>
      <w:bookmarkEnd w:id="1157"/>
      <w:bookmarkEnd w:id="1158"/>
      <w:bookmarkEnd w:id="1159"/>
      <w:bookmarkEnd w:id="116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161" w:name="_Toc21124945"/>
      <w:bookmarkStart w:id="1162" w:name="_Toc29767935"/>
      <w:bookmarkStart w:id="1163" w:name="_Toc36044377"/>
      <w:bookmarkStart w:id="1164" w:name="_Toc37230282"/>
      <w:bookmarkStart w:id="1165" w:name="_Toc45907425"/>
      <w:bookmarkStart w:id="1166" w:name="_Toc53181530"/>
      <w:bookmarkStart w:id="1167" w:name="_Toc61117321"/>
      <w:bookmarkStart w:id="1168" w:name="_Toc67076410"/>
      <w:bookmarkStart w:id="1169" w:name="_Toc67076948"/>
      <w:r w:rsidRPr="00090C64">
        <w:t>6.3</w:t>
      </w:r>
      <w:r w:rsidRPr="00090C64">
        <w:tab/>
        <w:t>OTA Base Station output power</w:t>
      </w:r>
      <w:bookmarkEnd w:id="1161"/>
      <w:bookmarkEnd w:id="1162"/>
      <w:bookmarkEnd w:id="1163"/>
      <w:bookmarkEnd w:id="1164"/>
      <w:bookmarkEnd w:id="1165"/>
      <w:bookmarkEnd w:id="1166"/>
      <w:bookmarkEnd w:id="1167"/>
      <w:bookmarkEnd w:id="1168"/>
      <w:bookmarkEnd w:id="1169"/>
    </w:p>
    <w:p w14:paraId="1A1AD85B" w14:textId="77777777" w:rsidR="00D57C09" w:rsidRPr="00090C64" w:rsidRDefault="00D57C09" w:rsidP="00D57C09">
      <w:pPr>
        <w:pStyle w:val="Heading3"/>
      </w:pPr>
      <w:bookmarkStart w:id="1170" w:name="_Toc21124946"/>
      <w:bookmarkStart w:id="1171" w:name="_Toc29767936"/>
      <w:bookmarkStart w:id="1172" w:name="_Toc36044378"/>
      <w:bookmarkStart w:id="1173" w:name="_Toc37230283"/>
      <w:bookmarkStart w:id="1174" w:name="_Toc45907426"/>
      <w:bookmarkStart w:id="1175" w:name="_Toc53181531"/>
      <w:bookmarkStart w:id="1176" w:name="_Toc61117322"/>
      <w:bookmarkStart w:id="1177" w:name="_Toc67076411"/>
      <w:bookmarkStart w:id="1178" w:name="_Toc67076949"/>
      <w:r w:rsidRPr="00090C64">
        <w:t>6.3.1</w:t>
      </w:r>
      <w:r w:rsidRPr="00090C64">
        <w:tab/>
        <w:t>General</w:t>
      </w:r>
      <w:bookmarkEnd w:id="1170"/>
      <w:bookmarkEnd w:id="1171"/>
      <w:bookmarkEnd w:id="1172"/>
      <w:bookmarkEnd w:id="1173"/>
      <w:bookmarkEnd w:id="1174"/>
      <w:bookmarkEnd w:id="1175"/>
      <w:bookmarkEnd w:id="1176"/>
      <w:bookmarkEnd w:id="1177"/>
      <w:bookmarkEnd w:id="1178"/>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179" w:name="_Toc21124947"/>
      <w:bookmarkStart w:id="1180" w:name="_Toc29767937"/>
      <w:bookmarkStart w:id="1181" w:name="_Toc36044379"/>
      <w:bookmarkStart w:id="1182" w:name="_Toc37230284"/>
      <w:bookmarkStart w:id="1183" w:name="_Toc45907427"/>
      <w:bookmarkStart w:id="1184" w:name="_Toc53181532"/>
      <w:bookmarkStart w:id="1185" w:name="_Toc61117323"/>
      <w:bookmarkStart w:id="1186" w:name="_Toc67076412"/>
      <w:bookmarkStart w:id="1187" w:name="_Toc67076950"/>
      <w:r w:rsidRPr="00090C64">
        <w:t>6.3.2</w:t>
      </w:r>
      <w:r w:rsidRPr="00090C64">
        <w:tab/>
        <w:t>OTA Maximum output power</w:t>
      </w:r>
      <w:bookmarkEnd w:id="1179"/>
      <w:bookmarkEnd w:id="1180"/>
      <w:bookmarkEnd w:id="1181"/>
      <w:bookmarkEnd w:id="1182"/>
      <w:bookmarkEnd w:id="1183"/>
      <w:bookmarkEnd w:id="1184"/>
      <w:bookmarkEnd w:id="1185"/>
      <w:bookmarkEnd w:id="1186"/>
      <w:bookmarkEnd w:id="1187"/>
    </w:p>
    <w:p w14:paraId="794D2DAF" w14:textId="77777777" w:rsidR="00D57C09" w:rsidRPr="00090C64" w:rsidRDefault="00D57C09" w:rsidP="00D57C09">
      <w:pPr>
        <w:pStyle w:val="Heading4"/>
        <w:rPr>
          <w:lang w:eastAsia="sv-SE"/>
        </w:rPr>
      </w:pPr>
      <w:bookmarkStart w:id="1188" w:name="_Toc21124948"/>
      <w:bookmarkStart w:id="1189" w:name="_Toc29767938"/>
      <w:bookmarkStart w:id="1190" w:name="_Toc36044380"/>
      <w:bookmarkStart w:id="1191" w:name="_Toc37230285"/>
      <w:bookmarkStart w:id="1192" w:name="_Toc45907428"/>
      <w:bookmarkStart w:id="1193" w:name="_Toc53181533"/>
      <w:bookmarkStart w:id="1194" w:name="_Toc61117324"/>
      <w:bookmarkStart w:id="1195" w:name="_Toc67076413"/>
      <w:bookmarkStart w:id="1196" w:name="_Toc67076951"/>
      <w:r w:rsidRPr="00090C64">
        <w:rPr>
          <w:lang w:eastAsia="sv-SE"/>
        </w:rPr>
        <w:t>6.3.2.1</w:t>
      </w:r>
      <w:r w:rsidRPr="00090C64">
        <w:rPr>
          <w:lang w:eastAsia="sv-SE"/>
        </w:rPr>
        <w:tab/>
        <w:t>Definition and applicability</w:t>
      </w:r>
      <w:bookmarkEnd w:id="1188"/>
      <w:bookmarkEnd w:id="1189"/>
      <w:bookmarkEnd w:id="1190"/>
      <w:bookmarkEnd w:id="1191"/>
      <w:bookmarkEnd w:id="1192"/>
      <w:bookmarkEnd w:id="1193"/>
      <w:bookmarkEnd w:id="1194"/>
      <w:bookmarkEnd w:id="1195"/>
      <w:bookmarkEnd w:id="1196"/>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1197" w:name="_Toc21124949"/>
      <w:bookmarkStart w:id="1198" w:name="_Toc29767939"/>
      <w:bookmarkStart w:id="1199" w:name="_Toc36044381"/>
      <w:bookmarkStart w:id="1200" w:name="_Toc37230286"/>
      <w:bookmarkStart w:id="1201" w:name="_Toc45907429"/>
      <w:bookmarkStart w:id="1202" w:name="_Toc53181534"/>
      <w:bookmarkStart w:id="1203" w:name="_Toc61117325"/>
      <w:bookmarkStart w:id="1204" w:name="_Toc67076414"/>
      <w:bookmarkStart w:id="1205" w:name="_Toc67076952"/>
      <w:r w:rsidRPr="00090C64">
        <w:rPr>
          <w:lang w:eastAsia="sv-SE"/>
        </w:rPr>
        <w:t>6.3.2.2</w:t>
      </w:r>
      <w:r w:rsidRPr="00090C64">
        <w:rPr>
          <w:lang w:eastAsia="sv-SE"/>
        </w:rPr>
        <w:tab/>
        <w:t>Minimum Requirement</w:t>
      </w:r>
      <w:bookmarkEnd w:id="1197"/>
      <w:bookmarkEnd w:id="1198"/>
      <w:bookmarkEnd w:id="1199"/>
      <w:bookmarkEnd w:id="1200"/>
      <w:bookmarkEnd w:id="1201"/>
      <w:bookmarkEnd w:id="1202"/>
      <w:bookmarkEnd w:id="1203"/>
      <w:bookmarkEnd w:id="1204"/>
      <w:bookmarkEnd w:id="1205"/>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1206" w:name="_Toc21124950"/>
      <w:bookmarkStart w:id="1207" w:name="_Toc29767940"/>
      <w:bookmarkStart w:id="1208" w:name="_Toc36044382"/>
      <w:bookmarkStart w:id="1209" w:name="_Toc37230287"/>
      <w:bookmarkStart w:id="1210" w:name="_Toc45907430"/>
      <w:bookmarkStart w:id="1211" w:name="_Toc53181535"/>
      <w:bookmarkStart w:id="1212" w:name="_Toc61117326"/>
      <w:bookmarkStart w:id="1213" w:name="_Toc67076415"/>
      <w:bookmarkStart w:id="1214" w:name="_Toc67076953"/>
      <w:r w:rsidRPr="00090C64">
        <w:rPr>
          <w:lang w:eastAsia="sv-SE"/>
        </w:rPr>
        <w:t>6.3.2.3</w:t>
      </w:r>
      <w:r w:rsidRPr="00090C64">
        <w:rPr>
          <w:lang w:eastAsia="sv-SE"/>
        </w:rPr>
        <w:tab/>
        <w:t>Test purpose</w:t>
      </w:r>
      <w:bookmarkEnd w:id="1206"/>
      <w:bookmarkEnd w:id="1207"/>
      <w:bookmarkEnd w:id="1208"/>
      <w:bookmarkEnd w:id="1209"/>
      <w:bookmarkEnd w:id="1210"/>
      <w:bookmarkEnd w:id="1211"/>
      <w:bookmarkEnd w:id="1212"/>
      <w:bookmarkEnd w:id="1213"/>
      <w:bookmarkEnd w:id="1214"/>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1215" w:name="_Toc21124951"/>
      <w:bookmarkStart w:id="1216" w:name="_Toc29767941"/>
      <w:bookmarkStart w:id="1217" w:name="_Toc36044383"/>
      <w:bookmarkStart w:id="1218" w:name="_Toc37230288"/>
      <w:bookmarkStart w:id="1219" w:name="_Toc45907431"/>
      <w:bookmarkStart w:id="1220" w:name="_Toc53181536"/>
      <w:bookmarkStart w:id="1221" w:name="_Toc61117327"/>
      <w:bookmarkStart w:id="1222" w:name="_Toc67076416"/>
      <w:bookmarkStart w:id="1223" w:name="_Toc67076954"/>
      <w:r w:rsidRPr="00090C64">
        <w:rPr>
          <w:lang w:eastAsia="sv-SE"/>
        </w:rPr>
        <w:t>6.</w:t>
      </w:r>
      <w:r w:rsidRPr="00090C64">
        <w:rPr>
          <w:lang w:eastAsia="zh-CN"/>
        </w:rPr>
        <w:t>3.2.</w:t>
      </w:r>
      <w:r w:rsidRPr="00090C64">
        <w:rPr>
          <w:lang w:eastAsia="sv-SE"/>
        </w:rPr>
        <w:t>4</w:t>
      </w:r>
      <w:r w:rsidRPr="00090C64">
        <w:rPr>
          <w:lang w:eastAsia="sv-SE"/>
        </w:rPr>
        <w:tab/>
        <w:t>Method of test</w:t>
      </w:r>
      <w:bookmarkEnd w:id="1215"/>
      <w:bookmarkEnd w:id="1216"/>
      <w:bookmarkEnd w:id="1217"/>
      <w:bookmarkEnd w:id="1218"/>
      <w:bookmarkEnd w:id="1219"/>
      <w:bookmarkEnd w:id="1220"/>
      <w:bookmarkEnd w:id="1221"/>
      <w:bookmarkEnd w:id="1222"/>
      <w:bookmarkEnd w:id="1223"/>
    </w:p>
    <w:p w14:paraId="35664324" w14:textId="77777777" w:rsidR="00D57C09" w:rsidRPr="00090C64" w:rsidRDefault="00D57C09" w:rsidP="00D57C09">
      <w:pPr>
        <w:pStyle w:val="Heading5"/>
        <w:rPr>
          <w:lang w:eastAsia="sv-SE"/>
        </w:rPr>
      </w:pPr>
      <w:bookmarkStart w:id="1224" w:name="_Toc21124952"/>
      <w:bookmarkStart w:id="1225" w:name="_Toc29767942"/>
      <w:bookmarkStart w:id="1226" w:name="_Toc36044384"/>
      <w:bookmarkStart w:id="1227" w:name="_Toc37230289"/>
      <w:bookmarkStart w:id="1228" w:name="_Toc45907432"/>
      <w:bookmarkStart w:id="1229" w:name="_Toc53181537"/>
      <w:bookmarkStart w:id="1230" w:name="_Toc61117328"/>
      <w:bookmarkStart w:id="1231" w:name="_Toc67076417"/>
      <w:bookmarkStart w:id="1232" w:name="_Toc67076955"/>
      <w:r w:rsidRPr="00090C64">
        <w:rPr>
          <w:lang w:eastAsia="sv-SE"/>
        </w:rPr>
        <w:t>6.3.2.4.1</w:t>
      </w:r>
      <w:r w:rsidRPr="00090C64">
        <w:rPr>
          <w:lang w:eastAsia="sv-SE"/>
        </w:rPr>
        <w:tab/>
        <w:t>Initial conditions</w:t>
      </w:r>
      <w:bookmarkEnd w:id="1224"/>
      <w:bookmarkEnd w:id="1225"/>
      <w:bookmarkEnd w:id="1226"/>
      <w:bookmarkEnd w:id="1227"/>
      <w:bookmarkEnd w:id="1228"/>
      <w:bookmarkEnd w:id="1229"/>
      <w:bookmarkEnd w:id="1230"/>
      <w:bookmarkEnd w:id="1231"/>
      <w:bookmarkEnd w:id="1232"/>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1233" w:name="_Toc21124953"/>
      <w:bookmarkStart w:id="1234" w:name="_Toc29767943"/>
      <w:bookmarkStart w:id="1235" w:name="_Toc36044385"/>
      <w:bookmarkStart w:id="1236" w:name="_Toc37230290"/>
      <w:bookmarkStart w:id="1237" w:name="_Toc45907433"/>
      <w:bookmarkStart w:id="1238" w:name="_Toc53181538"/>
      <w:bookmarkStart w:id="1239" w:name="_Toc61117329"/>
      <w:bookmarkStart w:id="1240" w:name="_Toc67076418"/>
      <w:bookmarkStart w:id="1241" w:name="_Toc67076956"/>
      <w:r w:rsidRPr="00090C64">
        <w:rPr>
          <w:lang w:eastAsia="sv-SE"/>
        </w:rPr>
        <w:t>6.3.2.4.2</w:t>
      </w:r>
      <w:r w:rsidRPr="00090C64">
        <w:rPr>
          <w:lang w:eastAsia="sv-SE"/>
        </w:rPr>
        <w:tab/>
        <w:t>Procedure</w:t>
      </w:r>
      <w:bookmarkEnd w:id="1233"/>
      <w:bookmarkEnd w:id="1234"/>
      <w:bookmarkEnd w:id="1235"/>
      <w:bookmarkEnd w:id="1236"/>
      <w:bookmarkEnd w:id="1237"/>
      <w:bookmarkEnd w:id="1238"/>
      <w:bookmarkEnd w:id="1239"/>
      <w:bookmarkEnd w:id="1240"/>
      <w:bookmarkEnd w:id="1241"/>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1242" w:name="_Toc21124954"/>
      <w:bookmarkStart w:id="1243" w:name="_Toc29767944"/>
      <w:bookmarkStart w:id="1244" w:name="_Toc36044386"/>
      <w:bookmarkStart w:id="1245" w:name="_Toc37230291"/>
      <w:bookmarkStart w:id="1246" w:name="_Toc45907434"/>
      <w:bookmarkStart w:id="1247" w:name="_Toc53181539"/>
      <w:bookmarkStart w:id="1248" w:name="_Toc61117330"/>
      <w:bookmarkStart w:id="1249" w:name="_Toc67076419"/>
      <w:bookmarkStart w:id="1250" w:name="_Toc67076957"/>
      <w:r w:rsidRPr="00090C64">
        <w:rPr>
          <w:lang w:eastAsia="sv-SE"/>
        </w:rPr>
        <w:t>6.</w:t>
      </w:r>
      <w:r w:rsidRPr="00090C64">
        <w:rPr>
          <w:lang w:eastAsia="zh-CN"/>
        </w:rPr>
        <w:t>3.2.</w:t>
      </w:r>
      <w:r w:rsidRPr="00090C64">
        <w:rPr>
          <w:lang w:eastAsia="sv-SE"/>
        </w:rPr>
        <w:t>5</w:t>
      </w:r>
      <w:r w:rsidRPr="00090C64">
        <w:rPr>
          <w:lang w:eastAsia="sv-SE"/>
        </w:rPr>
        <w:tab/>
        <w:t>Test Requirement</w:t>
      </w:r>
      <w:bookmarkEnd w:id="1242"/>
      <w:bookmarkEnd w:id="1243"/>
      <w:bookmarkEnd w:id="1244"/>
      <w:bookmarkEnd w:id="1245"/>
      <w:bookmarkEnd w:id="1246"/>
      <w:bookmarkEnd w:id="1247"/>
      <w:bookmarkEnd w:id="1248"/>
      <w:bookmarkEnd w:id="1249"/>
      <w:bookmarkEnd w:id="12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1251" w:name="_Toc21124955"/>
      <w:bookmarkStart w:id="1252" w:name="_Toc29767945"/>
      <w:bookmarkStart w:id="1253" w:name="_Toc36044387"/>
      <w:bookmarkStart w:id="1254" w:name="_Toc37230292"/>
      <w:bookmarkStart w:id="1255" w:name="_Toc45907435"/>
      <w:bookmarkStart w:id="1256" w:name="_Toc53181540"/>
      <w:bookmarkStart w:id="1257" w:name="_Toc61117331"/>
      <w:bookmarkStart w:id="1258" w:name="_Toc67076420"/>
      <w:bookmarkStart w:id="1259" w:name="_Toc67076958"/>
      <w:r w:rsidRPr="00090C64">
        <w:t>6.3.3</w:t>
      </w:r>
      <w:r w:rsidRPr="00090C64">
        <w:tab/>
        <w:t>OTA E-UTRA DL RS power</w:t>
      </w:r>
      <w:bookmarkEnd w:id="1251"/>
      <w:bookmarkEnd w:id="1252"/>
      <w:bookmarkEnd w:id="1253"/>
      <w:bookmarkEnd w:id="1254"/>
      <w:bookmarkEnd w:id="1255"/>
      <w:bookmarkEnd w:id="1256"/>
      <w:bookmarkEnd w:id="1257"/>
      <w:bookmarkEnd w:id="1258"/>
      <w:bookmarkEnd w:id="1259"/>
    </w:p>
    <w:p w14:paraId="7F34C950" w14:textId="77777777" w:rsidR="00D57C09" w:rsidRPr="00090C64" w:rsidRDefault="00D57C09" w:rsidP="00D57C09">
      <w:pPr>
        <w:pStyle w:val="Heading4"/>
        <w:rPr>
          <w:lang w:eastAsia="sv-SE"/>
        </w:rPr>
      </w:pPr>
      <w:bookmarkStart w:id="1260" w:name="_Toc21124956"/>
      <w:bookmarkStart w:id="1261" w:name="_Toc29767946"/>
      <w:bookmarkStart w:id="1262" w:name="_Toc36044388"/>
      <w:bookmarkStart w:id="1263" w:name="_Toc37230293"/>
      <w:bookmarkStart w:id="1264" w:name="_Toc45907436"/>
      <w:bookmarkStart w:id="1265" w:name="_Toc53181541"/>
      <w:bookmarkStart w:id="1266" w:name="_Toc61117332"/>
      <w:bookmarkStart w:id="1267" w:name="_Toc67076421"/>
      <w:bookmarkStart w:id="1268" w:name="_Toc67076959"/>
      <w:r w:rsidRPr="00090C64">
        <w:rPr>
          <w:lang w:eastAsia="sv-SE"/>
        </w:rPr>
        <w:t>6.3.3.1</w:t>
      </w:r>
      <w:r w:rsidRPr="00090C64">
        <w:rPr>
          <w:lang w:eastAsia="sv-SE"/>
        </w:rPr>
        <w:tab/>
        <w:t>Definition and applicability</w:t>
      </w:r>
      <w:bookmarkEnd w:id="1260"/>
      <w:bookmarkEnd w:id="1261"/>
      <w:bookmarkEnd w:id="1262"/>
      <w:bookmarkEnd w:id="1263"/>
      <w:bookmarkEnd w:id="1264"/>
      <w:bookmarkEnd w:id="1265"/>
      <w:bookmarkEnd w:id="1266"/>
      <w:bookmarkEnd w:id="1267"/>
      <w:bookmarkEnd w:id="1268"/>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1269" w:name="_Toc21124957"/>
      <w:bookmarkStart w:id="1270" w:name="_Toc29767947"/>
      <w:bookmarkStart w:id="1271" w:name="_Toc36044389"/>
      <w:bookmarkStart w:id="1272" w:name="_Toc37230294"/>
      <w:bookmarkStart w:id="1273" w:name="_Toc45907437"/>
      <w:bookmarkStart w:id="1274" w:name="_Toc53181542"/>
      <w:bookmarkStart w:id="1275" w:name="_Toc61117333"/>
      <w:bookmarkStart w:id="1276" w:name="_Toc67076422"/>
      <w:bookmarkStart w:id="1277" w:name="_Toc67076960"/>
      <w:r w:rsidRPr="00090C64">
        <w:rPr>
          <w:lang w:eastAsia="sv-SE"/>
        </w:rPr>
        <w:t>6.3.3.2</w:t>
      </w:r>
      <w:r w:rsidRPr="00090C64">
        <w:rPr>
          <w:lang w:eastAsia="sv-SE"/>
        </w:rPr>
        <w:tab/>
        <w:t>Minimum Requirement</w:t>
      </w:r>
      <w:bookmarkEnd w:id="1269"/>
      <w:bookmarkEnd w:id="1270"/>
      <w:bookmarkEnd w:id="1271"/>
      <w:bookmarkEnd w:id="1272"/>
      <w:bookmarkEnd w:id="1273"/>
      <w:bookmarkEnd w:id="1274"/>
      <w:bookmarkEnd w:id="1275"/>
      <w:bookmarkEnd w:id="1276"/>
      <w:bookmarkEnd w:id="1277"/>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1278" w:name="_Toc21124958"/>
      <w:bookmarkStart w:id="1279" w:name="_Toc29767948"/>
      <w:bookmarkStart w:id="1280" w:name="_Toc36044390"/>
      <w:bookmarkStart w:id="1281" w:name="_Toc37230295"/>
      <w:bookmarkStart w:id="1282" w:name="_Toc45907438"/>
      <w:bookmarkStart w:id="1283" w:name="_Toc53181543"/>
      <w:bookmarkStart w:id="1284" w:name="_Toc61117334"/>
      <w:bookmarkStart w:id="1285" w:name="_Toc67076423"/>
      <w:bookmarkStart w:id="1286" w:name="_Toc67076961"/>
      <w:r w:rsidRPr="00090C64">
        <w:rPr>
          <w:lang w:eastAsia="sv-SE"/>
        </w:rPr>
        <w:t>6.3.3.3</w:t>
      </w:r>
      <w:r w:rsidRPr="00090C64">
        <w:rPr>
          <w:lang w:eastAsia="sv-SE"/>
        </w:rPr>
        <w:tab/>
        <w:t>Test purpose</w:t>
      </w:r>
      <w:bookmarkEnd w:id="1278"/>
      <w:bookmarkEnd w:id="1279"/>
      <w:bookmarkEnd w:id="1280"/>
      <w:bookmarkEnd w:id="1281"/>
      <w:bookmarkEnd w:id="1282"/>
      <w:bookmarkEnd w:id="1283"/>
      <w:bookmarkEnd w:id="1284"/>
      <w:bookmarkEnd w:id="1285"/>
      <w:bookmarkEnd w:id="1286"/>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1287" w:name="_Toc21124959"/>
      <w:bookmarkStart w:id="1288" w:name="_Toc29767949"/>
      <w:bookmarkStart w:id="1289" w:name="_Toc36044391"/>
      <w:bookmarkStart w:id="1290" w:name="_Toc37230296"/>
      <w:bookmarkStart w:id="1291" w:name="_Toc45907439"/>
      <w:bookmarkStart w:id="1292" w:name="_Toc53181544"/>
      <w:bookmarkStart w:id="1293" w:name="_Toc61117335"/>
      <w:bookmarkStart w:id="1294" w:name="_Toc67076424"/>
      <w:bookmarkStart w:id="1295" w:name="_Toc67076962"/>
      <w:r w:rsidRPr="00090C64">
        <w:rPr>
          <w:lang w:eastAsia="sv-SE"/>
        </w:rPr>
        <w:t>6.</w:t>
      </w:r>
      <w:r w:rsidRPr="00090C64">
        <w:rPr>
          <w:lang w:eastAsia="zh-CN"/>
        </w:rPr>
        <w:t>3.3.</w:t>
      </w:r>
      <w:r w:rsidRPr="00090C64">
        <w:rPr>
          <w:lang w:eastAsia="sv-SE"/>
        </w:rPr>
        <w:t>4</w:t>
      </w:r>
      <w:r w:rsidRPr="00090C64">
        <w:rPr>
          <w:lang w:eastAsia="sv-SE"/>
        </w:rPr>
        <w:tab/>
        <w:t>Method of test</w:t>
      </w:r>
      <w:bookmarkEnd w:id="1287"/>
      <w:bookmarkEnd w:id="1288"/>
      <w:bookmarkEnd w:id="1289"/>
      <w:bookmarkEnd w:id="1290"/>
      <w:bookmarkEnd w:id="1291"/>
      <w:bookmarkEnd w:id="1292"/>
      <w:bookmarkEnd w:id="1293"/>
      <w:bookmarkEnd w:id="1294"/>
      <w:bookmarkEnd w:id="1295"/>
    </w:p>
    <w:p w14:paraId="3030F5E7" w14:textId="77777777" w:rsidR="00D57C09" w:rsidRPr="00090C64" w:rsidRDefault="00D57C09" w:rsidP="00D57C09">
      <w:pPr>
        <w:pStyle w:val="Heading5"/>
        <w:rPr>
          <w:lang w:eastAsia="sv-SE"/>
        </w:rPr>
      </w:pPr>
      <w:bookmarkStart w:id="1296" w:name="_Toc21124960"/>
      <w:bookmarkStart w:id="1297" w:name="_Toc29767950"/>
      <w:bookmarkStart w:id="1298" w:name="_Toc36044392"/>
      <w:bookmarkStart w:id="1299" w:name="_Toc37230297"/>
      <w:bookmarkStart w:id="1300" w:name="_Toc45907440"/>
      <w:bookmarkStart w:id="1301" w:name="_Toc53181545"/>
      <w:bookmarkStart w:id="1302" w:name="_Toc61117336"/>
      <w:bookmarkStart w:id="1303" w:name="_Toc67076425"/>
      <w:bookmarkStart w:id="1304" w:name="_Toc67076963"/>
      <w:r w:rsidRPr="00090C64">
        <w:rPr>
          <w:lang w:eastAsia="sv-SE"/>
        </w:rPr>
        <w:t>6.3.3.4.1</w:t>
      </w:r>
      <w:r w:rsidRPr="00090C64">
        <w:rPr>
          <w:lang w:eastAsia="sv-SE"/>
        </w:rPr>
        <w:tab/>
        <w:t>Initial conditions</w:t>
      </w:r>
      <w:bookmarkEnd w:id="1296"/>
      <w:bookmarkEnd w:id="1297"/>
      <w:bookmarkEnd w:id="1298"/>
      <w:bookmarkEnd w:id="1299"/>
      <w:bookmarkEnd w:id="1300"/>
      <w:bookmarkEnd w:id="1301"/>
      <w:bookmarkEnd w:id="1302"/>
      <w:bookmarkEnd w:id="1303"/>
      <w:bookmarkEnd w:id="1304"/>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1305" w:name="_Toc21124961"/>
      <w:bookmarkStart w:id="1306" w:name="_Toc29767951"/>
      <w:bookmarkStart w:id="1307" w:name="_Toc36044393"/>
      <w:bookmarkStart w:id="1308" w:name="_Toc37230298"/>
      <w:bookmarkStart w:id="1309" w:name="_Toc45907441"/>
      <w:bookmarkStart w:id="1310" w:name="_Toc53181546"/>
      <w:bookmarkStart w:id="1311" w:name="_Toc61117337"/>
      <w:bookmarkStart w:id="1312" w:name="_Toc67076426"/>
      <w:bookmarkStart w:id="1313" w:name="_Toc67076964"/>
      <w:r w:rsidRPr="00090C64">
        <w:rPr>
          <w:lang w:eastAsia="sv-SE"/>
        </w:rPr>
        <w:t>6.3.3.4.2</w:t>
      </w:r>
      <w:r w:rsidRPr="00090C64">
        <w:rPr>
          <w:lang w:eastAsia="sv-SE"/>
        </w:rPr>
        <w:tab/>
        <w:t>Procedure</w:t>
      </w:r>
      <w:bookmarkEnd w:id="1305"/>
      <w:bookmarkEnd w:id="1306"/>
      <w:bookmarkEnd w:id="1307"/>
      <w:bookmarkEnd w:id="1308"/>
      <w:bookmarkEnd w:id="1309"/>
      <w:bookmarkEnd w:id="1310"/>
      <w:bookmarkEnd w:id="1311"/>
      <w:bookmarkEnd w:id="1312"/>
      <w:bookmarkEnd w:id="1313"/>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1314" w:name="_Toc21124962"/>
      <w:bookmarkStart w:id="1315" w:name="_Toc29767952"/>
      <w:bookmarkStart w:id="1316" w:name="_Toc36044394"/>
      <w:bookmarkStart w:id="1317" w:name="_Toc37230299"/>
      <w:bookmarkStart w:id="1318" w:name="_Toc45907442"/>
      <w:bookmarkStart w:id="1319" w:name="_Toc53181547"/>
      <w:bookmarkStart w:id="1320" w:name="_Toc61117338"/>
      <w:bookmarkStart w:id="1321" w:name="_Toc67076427"/>
      <w:bookmarkStart w:id="1322" w:name="_Toc67076965"/>
      <w:r w:rsidRPr="00090C64">
        <w:rPr>
          <w:lang w:eastAsia="sv-SE"/>
        </w:rPr>
        <w:t>6.</w:t>
      </w:r>
      <w:r w:rsidRPr="00090C64">
        <w:rPr>
          <w:lang w:eastAsia="zh-CN"/>
        </w:rPr>
        <w:t>3.3.</w:t>
      </w:r>
      <w:r w:rsidRPr="00090C64">
        <w:rPr>
          <w:lang w:eastAsia="sv-SE"/>
        </w:rPr>
        <w:t>5</w:t>
      </w:r>
      <w:r w:rsidRPr="00090C64">
        <w:rPr>
          <w:lang w:eastAsia="sv-SE"/>
        </w:rPr>
        <w:tab/>
        <w:t>Test Requirement</w:t>
      </w:r>
      <w:bookmarkEnd w:id="1314"/>
      <w:bookmarkEnd w:id="1315"/>
      <w:bookmarkEnd w:id="1316"/>
      <w:bookmarkEnd w:id="1317"/>
      <w:bookmarkEnd w:id="1318"/>
      <w:bookmarkEnd w:id="1319"/>
      <w:bookmarkEnd w:id="1320"/>
      <w:bookmarkEnd w:id="1321"/>
      <w:bookmarkEnd w:id="1322"/>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1323" w:name="_Toc21124963"/>
      <w:bookmarkStart w:id="1324" w:name="_Toc29767953"/>
      <w:bookmarkStart w:id="1325" w:name="_Toc36044395"/>
      <w:bookmarkStart w:id="1326" w:name="_Toc37230300"/>
      <w:bookmarkStart w:id="1327" w:name="_Toc45907443"/>
      <w:bookmarkStart w:id="1328" w:name="_Toc53181548"/>
      <w:bookmarkStart w:id="1329" w:name="_Toc61117339"/>
      <w:bookmarkStart w:id="1330" w:name="_Toc67076428"/>
      <w:bookmarkStart w:id="1331" w:name="_Toc67076966"/>
      <w:r w:rsidRPr="00090C64">
        <w:t>6.4</w:t>
      </w:r>
      <w:r w:rsidRPr="00090C64">
        <w:tab/>
        <w:t>OTA Output power dynamics</w:t>
      </w:r>
      <w:bookmarkEnd w:id="1323"/>
      <w:bookmarkEnd w:id="1324"/>
      <w:bookmarkEnd w:id="1325"/>
      <w:bookmarkEnd w:id="1326"/>
      <w:bookmarkEnd w:id="1327"/>
      <w:bookmarkEnd w:id="1328"/>
      <w:bookmarkEnd w:id="1329"/>
      <w:bookmarkEnd w:id="1330"/>
      <w:bookmarkEnd w:id="1331"/>
    </w:p>
    <w:p w14:paraId="52185E47" w14:textId="77777777" w:rsidR="00D57C09" w:rsidRPr="00090C64" w:rsidRDefault="00D57C09" w:rsidP="00D57C09">
      <w:pPr>
        <w:pStyle w:val="Heading3"/>
      </w:pPr>
      <w:bookmarkStart w:id="1332" w:name="_Toc21124964"/>
      <w:bookmarkStart w:id="1333" w:name="_Toc29767954"/>
      <w:bookmarkStart w:id="1334" w:name="_Toc36044396"/>
      <w:bookmarkStart w:id="1335" w:name="_Toc37230301"/>
      <w:bookmarkStart w:id="1336" w:name="_Toc45907444"/>
      <w:bookmarkStart w:id="1337" w:name="_Toc53181549"/>
      <w:bookmarkStart w:id="1338" w:name="_Toc61117340"/>
      <w:bookmarkStart w:id="1339" w:name="_Toc67076429"/>
      <w:bookmarkStart w:id="1340" w:name="_Toc67076967"/>
      <w:r w:rsidRPr="00090C64">
        <w:t>6.4.1</w:t>
      </w:r>
      <w:r w:rsidRPr="00090C64">
        <w:tab/>
        <w:t>General</w:t>
      </w:r>
      <w:bookmarkEnd w:id="1332"/>
      <w:bookmarkEnd w:id="1333"/>
      <w:bookmarkEnd w:id="1334"/>
      <w:bookmarkEnd w:id="1335"/>
      <w:bookmarkEnd w:id="1336"/>
      <w:bookmarkEnd w:id="1337"/>
      <w:bookmarkEnd w:id="1338"/>
      <w:bookmarkEnd w:id="1339"/>
      <w:bookmarkEnd w:id="134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1341" w:name="_Toc21124965"/>
      <w:bookmarkStart w:id="1342" w:name="_Toc29767955"/>
      <w:bookmarkStart w:id="1343" w:name="_Toc36044397"/>
      <w:bookmarkStart w:id="1344" w:name="_Toc37230302"/>
      <w:bookmarkStart w:id="1345" w:name="_Toc45907445"/>
      <w:bookmarkStart w:id="1346" w:name="_Toc53181550"/>
      <w:bookmarkStart w:id="1347" w:name="_Toc61117341"/>
      <w:bookmarkStart w:id="1348" w:name="_Toc67076430"/>
      <w:bookmarkStart w:id="1349" w:name="_Toc67076968"/>
      <w:r w:rsidRPr="00090C64">
        <w:t>6.4.2</w:t>
      </w:r>
      <w:r w:rsidRPr="00090C64">
        <w:tab/>
        <w:t>OTA UTRA Inner loop power control in the downlink</w:t>
      </w:r>
      <w:bookmarkEnd w:id="1341"/>
      <w:bookmarkEnd w:id="1342"/>
      <w:bookmarkEnd w:id="1343"/>
      <w:bookmarkEnd w:id="1344"/>
      <w:bookmarkEnd w:id="1345"/>
      <w:bookmarkEnd w:id="1346"/>
      <w:bookmarkEnd w:id="1347"/>
      <w:bookmarkEnd w:id="1348"/>
      <w:bookmarkEnd w:id="1349"/>
    </w:p>
    <w:p w14:paraId="4CCCFCE9" w14:textId="77777777" w:rsidR="00D57C09" w:rsidRPr="00090C64" w:rsidRDefault="00D57C09" w:rsidP="00D57C09">
      <w:pPr>
        <w:pStyle w:val="Heading4"/>
        <w:rPr>
          <w:lang w:eastAsia="sv-SE"/>
        </w:rPr>
      </w:pPr>
      <w:bookmarkStart w:id="1350" w:name="_Toc21124966"/>
      <w:bookmarkStart w:id="1351" w:name="_Toc29767956"/>
      <w:bookmarkStart w:id="1352" w:name="_Toc36044398"/>
      <w:bookmarkStart w:id="1353" w:name="_Toc37230303"/>
      <w:bookmarkStart w:id="1354" w:name="_Toc45907446"/>
      <w:bookmarkStart w:id="1355" w:name="_Toc53181551"/>
      <w:bookmarkStart w:id="1356" w:name="_Toc61117342"/>
      <w:bookmarkStart w:id="1357" w:name="_Toc67076431"/>
      <w:bookmarkStart w:id="1358" w:name="_Toc67076969"/>
      <w:r w:rsidRPr="00090C64">
        <w:rPr>
          <w:lang w:eastAsia="sv-SE"/>
        </w:rPr>
        <w:t>6.4.2.1</w:t>
      </w:r>
      <w:r w:rsidRPr="00090C64">
        <w:rPr>
          <w:lang w:eastAsia="sv-SE"/>
        </w:rPr>
        <w:tab/>
        <w:t>Definition and applicability</w:t>
      </w:r>
      <w:bookmarkEnd w:id="1350"/>
      <w:bookmarkEnd w:id="1351"/>
      <w:bookmarkEnd w:id="1352"/>
      <w:bookmarkEnd w:id="1353"/>
      <w:bookmarkEnd w:id="1354"/>
      <w:bookmarkEnd w:id="1355"/>
      <w:bookmarkEnd w:id="1356"/>
      <w:bookmarkEnd w:id="1357"/>
      <w:bookmarkEnd w:id="1358"/>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1359" w:name="_Toc21124967"/>
      <w:bookmarkStart w:id="1360" w:name="_Toc29767957"/>
      <w:bookmarkStart w:id="1361" w:name="_Toc36044399"/>
      <w:bookmarkStart w:id="1362" w:name="_Toc37230304"/>
      <w:bookmarkStart w:id="1363" w:name="_Toc45907447"/>
      <w:bookmarkStart w:id="1364" w:name="_Toc53181552"/>
      <w:bookmarkStart w:id="1365" w:name="_Toc61117343"/>
      <w:bookmarkStart w:id="1366" w:name="_Toc67076432"/>
      <w:bookmarkStart w:id="1367" w:name="_Toc67076970"/>
      <w:r w:rsidRPr="00090C64">
        <w:rPr>
          <w:lang w:eastAsia="sv-SE"/>
        </w:rPr>
        <w:t>6.4.2.2</w:t>
      </w:r>
      <w:r w:rsidRPr="00090C64">
        <w:rPr>
          <w:lang w:eastAsia="sv-SE"/>
        </w:rPr>
        <w:tab/>
        <w:t>Minimum requirement</w:t>
      </w:r>
      <w:bookmarkEnd w:id="1359"/>
      <w:bookmarkEnd w:id="1360"/>
      <w:bookmarkEnd w:id="1361"/>
      <w:bookmarkEnd w:id="1362"/>
      <w:bookmarkEnd w:id="1363"/>
      <w:bookmarkEnd w:id="1364"/>
      <w:bookmarkEnd w:id="1365"/>
      <w:bookmarkEnd w:id="1366"/>
      <w:bookmarkEnd w:id="1367"/>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1368" w:name="_Toc21124968"/>
      <w:bookmarkStart w:id="1369" w:name="_Toc29767958"/>
      <w:bookmarkStart w:id="1370" w:name="_Toc36044400"/>
      <w:bookmarkStart w:id="1371" w:name="_Toc37230305"/>
      <w:bookmarkStart w:id="1372" w:name="_Toc45907448"/>
      <w:bookmarkStart w:id="1373" w:name="_Toc53181553"/>
      <w:bookmarkStart w:id="1374" w:name="_Toc61117344"/>
      <w:bookmarkStart w:id="1375" w:name="_Toc67076433"/>
      <w:bookmarkStart w:id="1376" w:name="_Toc67076971"/>
      <w:r w:rsidRPr="00090C64">
        <w:rPr>
          <w:lang w:eastAsia="sv-SE"/>
        </w:rPr>
        <w:lastRenderedPageBreak/>
        <w:t>6.4.2.3</w:t>
      </w:r>
      <w:r w:rsidRPr="00090C64">
        <w:rPr>
          <w:lang w:eastAsia="sv-SE"/>
        </w:rPr>
        <w:tab/>
        <w:t>Test purpose</w:t>
      </w:r>
      <w:bookmarkEnd w:id="1368"/>
      <w:bookmarkEnd w:id="1369"/>
      <w:bookmarkEnd w:id="1370"/>
      <w:bookmarkEnd w:id="1371"/>
      <w:bookmarkEnd w:id="1372"/>
      <w:bookmarkEnd w:id="1373"/>
      <w:bookmarkEnd w:id="1374"/>
      <w:bookmarkEnd w:id="1375"/>
      <w:bookmarkEnd w:id="1376"/>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1377" w:name="_Toc21124969"/>
      <w:bookmarkStart w:id="1378" w:name="_Toc29767959"/>
      <w:bookmarkStart w:id="1379" w:name="_Toc36044401"/>
      <w:bookmarkStart w:id="1380" w:name="_Toc37230306"/>
      <w:bookmarkStart w:id="1381" w:name="_Toc45907449"/>
      <w:bookmarkStart w:id="1382" w:name="_Toc53181554"/>
      <w:bookmarkStart w:id="1383" w:name="_Toc61117345"/>
      <w:bookmarkStart w:id="1384" w:name="_Toc67076434"/>
      <w:bookmarkStart w:id="1385" w:name="_Toc67076972"/>
      <w:r w:rsidRPr="00090C64">
        <w:rPr>
          <w:lang w:eastAsia="sv-SE"/>
        </w:rPr>
        <w:t>6.</w:t>
      </w:r>
      <w:r w:rsidRPr="00090C64">
        <w:rPr>
          <w:lang w:eastAsia="zh-CN"/>
        </w:rPr>
        <w:t>4.2.</w:t>
      </w:r>
      <w:r w:rsidRPr="00090C64">
        <w:rPr>
          <w:lang w:eastAsia="sv-SE"/>
        </w:rPr>
        <w:t>4</w:t>
      </w:r>
      <w:r w:rsidRPr="00090C64">
        <w:rPr>
          <w:lang w:eastAsia="sv-SE"/>
        </w:rPr>
        <w:tab/>
        <w:t>Method of test</w:t>
      </w:r>
      <w:bookmarkEnd w:id="1377"/>
      <w:bookmarkEnd w:id="1378"/>
      <w:bookmarkEnd w:id="1379"/>
      <w:bookmarkEnd w:id="1380"/>
      <w:bookmarkEnd w:id="1381"/>
      <w:bookmarkEnd w:id="1382"/>
      <w:bookmarkEnd w:id="1383"/>
      <w:bookmarkEnd w:id="1384"/>
      <w:bookmarkEnd w:id="1385"/>
    </w:p>
    <w:p w14:paraId="55497B7E" w14:textId="77777777" w:rsidR="00D57C09" w:rsidRPr="00090C64" w:rsidRDefault="00D57C09" w:rsidP="00D57C09">
      <w:pPr>
        <w:pStyle w:val="Heading5"/>
        <w:rPr>
          <w:lang w:eastAsia="sv-SE"/>
        </w:rPr>
      </w:pPr>
      <w:bookmarkStart w:id="1386" w:name="_Toc21124970"/>
      <w:bookmarkStart w:id="1387" w:name="_Toc29767960"/>
      <w:bookmarkStart w:id="1388" w:name="_Toc36044402"/>
      <w:bookmarkStart w:id="1389" w:name="_Toc37230307"/>
      <w:bookmarkStart w:id="1390" w:name="_Toc45907450"/>
      <w:bookmarkStart w:id="1391" w:name="_Toc53181555"/>
      <w:bookmarkStart w:id="1392" w:name="_Toc61117346"/>
      <w:bookmarkStart w:id="1393" w:name="_Toc67076435"/>
      <w:bookmarkStart w:id="1394" w:name="_Toc67076973"/>
      <w:r w:rsidRPr="00090C64">
        <w:rPr>
          <w:lang w:eastAsia="sv-SE"/>
        </w:rPr>
        <w:t>6.4.2.4.1</w:t>
      </w:r>
      <w:r w:rsidRPr="00090C64">
        <w:rPr>
          <w:lang w:eastAsia="sv-SE"/>
        </w:rPr>
        <w:tab/>
        <w:t>Initial conditions</w:t>
      </w:r>
      <w:bookmarkEnd w:id="1386"/>
      <w:bookmarkEnd w:id="1387"/>
      <w:bookmarkEnd w:id="1388"/>
      <w:bookmarkEnd w:id="1389"/>
      <w:bookmarkEnd w:id="1390"/>
      <w:bookmarkEnd w:id="1391"/>
      <w:bookmarkEnd w:id="1392"/>
      <w:bookmarkEnd w:id="1393"/>
      <w:bookmarkEnd w:id="1394"/>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1395" w:name="_Toc21124971"/>
      <w:bookmarkStart w:id="1396" w:name="_Toc29767961"/>
      <w:bookmarkStart w:id="1397" w:name="_Toc36044403"/>
      <w:bookmarkStart w:id="1398" w:name="_Toc37230308"/>
      <w:bookmarkStart w:id="1399" w:name="_Toc45907451"/>
      <w:bookmarkStart w:id="1400" w:name="_Toc53181556"/>
      <w:bookmarkStart w:id="1401" w:name="_Toc61117347"/>
      <w:bookmarkStart w:id="1402" w:name="_Toc67076436"/>
      <w:bookmarkStart w:id="1403" w:name="_Toc67076974"/>
      <w:r w:rsidRPr="00090C64">
        <w:rPr>
          <w:lang w:eastAsia="sv-SE"/>
        </w:rPr>
        <w:t>6.4.2.4.2</w:t>
      </w:r>
      <w:r w:rsidRPr="00090C64">
        <w:rPr>
          <w:lang w:eastAsia="sv-SE"/>
        </w:rPr>
        <w:tab/>
        <w:t>Procedure</w:t>
      </w:r>
      <w:bookmarkEnd w:id="1395"/>
      <w:bookmarkEnd w:id="1396"/>
      <w:bookmarkEnd w:id="1397"/>
      <w:bookmarkEnd w:id="1398"/>
      <w:bookmarkEnd w:id="1399"/>
      <w:bookmarkEnd w:id="1400"/>
      <w:bookmarkEnd w:id="1401"/>
      <w:bookmarkEnd w:id="1402"/>
      <w:bookmarkEnd w:id="1403"/>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1404" w:name="_Toc21124972"/>
      <w:bookmarkStart w:id="1405" w:name="_Toc29767962"/>
      <w:bookmarkStart w:id="1406" w:name="_Toc36044404"/>
      <w:bookmarkStart w:id="1407" w:name="_Toc37230309"/>
      <w:bookmarkStart w:id="1408" w:name="_Toc45907452"/>
      <w:bookmarkStart w:id="1409" w:name="_Toc53181557"/>
      <w:bookmarkStart w:id="1410" w:name="_Toc61117348"/>
      <w:bookmarkStart w:id="1411" w:name="_Toc67076437"/>
      <w:bookmarkStart w:id="1412" w:name="_Toc67076975"/>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1404"/>
      <w:bookmarkEnd w:id="1405"/>
      <w:bookmarkEnd w:id="1406"/>
      <w:bookmarkEnd w:id="1407"/>
      <w:bookmarkEnd w:id="1408"/>
      <w:bookmarkEnd w:id="1409"/>
      <w:bookmarkEnd w:id="1410"/>
      <w:bookmarkEnd w:id="1411"/>
      <w:bookmarkEnd w:id="1412"/>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1413" w:name="_Toc21124973"/>
      <w:bookmarkStart w:id="1414" w:name="_Toc29767963"/>
      <w:bookmarkStart w:id="1415" w:name="_Toc36044405"/>
      <w:bookmarkStart w:id="1416" w:name="_Toc37230310"/>
      <w:bookmarkStart w:id="1417" w:name="_Toc45907453"/>
      <w:bookmarkStart w:id="1418" w:name="_Toc53181558"/>
      <w:bookmarkStart w:id="1419" w:name="_Toc61117349"/>
      <w:bookmarkStart w:id="1420" w:name="_Toc67076438"/>
      <w:bookmarkStart w:id="1421" w:name="_Toc67076976"/>
      <w:r w:rsidRPr="00090C64">
        <w:t>6.4.3</w:t>
      </w:r>
      <w:r w:rsidRPr="00090C64">
        <w:tab/>
        <w:t>OTA Power control dynamic range</w:t>
      </w:r>
      <w:bookmarkEnd w:id="1413"/>
      <w:bookmarkEnd w:id="1414"/>
      <w:bookmarkEnd w:id="1415"/>
      <w:bookmarkEnd w:id="1416"/>
      <w:bookmarkEnd w:id="1417"/>
      <w:bookmarkEnd w:id="1418"/>
      <w:bookmarkEnd w:id="1419"/>
      <w:bookmarkEnd w:id="1420"/>
      <w:bookmarkEnd w:id="1421"/>
    </w:p>
    <w:p w14:paraId="3B1FC766" w14:textId="77777777" w:rsidR="00D57C09" w:rsidRPr="00090C64" w:rsidRDefault="00D57C09" w:rsidP="00D57C09">
      <w:pPr>
        <w:pStyle w:val="Heading4"/>
        <w:rPr>
          <w:lang w:eastAsia="sv-SE"/>
        </w:rPr>
      </w:pPr>
      <w:bookmarkStart w:id="1422" w:name="_Toc21124974"/>
      <w:bookmarkStart w:id="1423" w:name="_Toc29767964"/>
      <w:bookmarkStart w:id="1424" w:name="_Toc36044406"/>
      <w:bookmarkStart w:id="1425" w:name="_Toc37230311"/>
      <w:bookmarkStart w:id="1426" w:name="_Toc45907454"/>
      <w:bookmarkStart w:id="1427" w:name="_Toc53181559"/>
      <w:bookmarkStart w:id="1428" w:name="_Toc61117350"/>
      <w:bookmarkStart w:id="1429" w:name="_Toc67076439"/>
      <w:bookmarkStart w:id="1430" w:name="_Toc67076977"/>
      <w:r w:rsidRPr="00090C64">
        <w:rPr>
          <w:lang w:eastAsia="sv-SE"/>
        </w:rPr>
        <w:t>6.4.3.1</w:t>
      </w:r>
      <w:r w:rsidRPr="00090C64">
        <w:rPr>
          <w:lang w:eastAsia="sv-SE"/>
        </w:rPr>
        <w:tab/>
        <w:t>Definition and applicability</w:t>
      </w:r>
      <w:bookmarkEnd w:id="1422"/>
      <w:bookmarkEnd w:id="1423"/>
      <w:bookmarkEnd w:id="1424"/>
      <w:bookmarkEnd w:id="1425"/>
      <w:bookmarkEnd w:id="1426"/>
      <w:bookmarkEnd w:id="1427"/>
      <w:bookmarkEnd w:id="1428"/>
      <w:bookmarkEnd w:id="1429"/>
      <w:bookmarkEnd w:id="143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1431" w:name="_Toc21124975"/>
      <w:bookmarkStart w:id="1432" w:name="_Toc29767965"/>
      <w:bookmarkStart w:id="1433" w:name="_Toc36044407"/>
      <w:bookmarkStart w:id="1434" w:name="_Toc37230312"/>
      <w:bookmarkStart w:id="1435" w:name="_Toc45907455"/>
      <w:bookmarkStart w:id="1436" w:name="_Toc53181560"/>
      <w:bookmarkStart w:id="1437" w:name="_Toc61117351"/>
      <w:bookmarkStart w:id="1438" w:name="_Toc67076440"/>
      <w:bookmarkStart w:id="1439" w:name="_Toc67076978"/>
      <w:r w:rsidRPr="00090C64">
        <w:rPr>
          <w:lang w:eastAsia="sv-SE"/>
        </w:rPr>
        <w:t>6.4.3.2</w:t>
      </w:r>
      <w:r w:rsidRPr="00090C64">
        <w:rPr>
          <w:lang w:eastAsia="sv-SE"/>
        </w:rPr>
        <w:tab/>
        <w:t>Minimum Requirement</w:t>
      </w:r>
      <w:bookmarkEnd w:id="1431"/>
      <w:bookmarkEnd w:id="1432"/>
      <w:bookmarkEnd w:id="1433"/>
      <w:bookmarkEnd w:id="1434"/>
      <w:bookmarkEnd w:id="1435"/>
      <w:bookmarkEnd w:id="1436"/>
      <w:bookmarkEnd w:id="1437"/>
      <w:bookmarkEnd w:id="1438"/>
      <w:bookmarkEnd w:id="1439"/>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1440" w:name="_Toc21124976"/>
      <w:bookmarkStart w:id="1441" w:name="_Toc29767966"/>
      <w:bookmarkStart w:id="1442" w:name="_Toc36044408"/>
      <w:bookmarkStart w:id="1443" w:name="_Toc37230313"/>
      <w:bookmarkStart w:id="1444" w:name="_Toc45907456"/>
      <w:bookmarkStart w:id="1445" w:name="_Toc53181561"/>
      <w:bookmarkStart w:id="1446" w:name="_Toc61117352"/>
      <w:bookmarkStart w:id="1447" w:name="_Toc67076441"/>
      <w:bookmarkStart w:id="1448" w:name="_Toc67076979"/>
      <w:r w:rsidRPr="00090C64">
        <w:rPr>
          <w:lang w:eastAsia="sv-SE"/>
        </w:rPr>
        <w:t>6.4.3.3</w:t>
      </w:r>
      <w:r w:rsidRPr="00090C64">
        <w:rPr>
          <w:lang w:eastAsia="sv-SE"/>
        </w:rPr>
        <w:tab/>
        <w:t>Test purpose</w:t>
      </w:r>
      <w:bookmarkEnd w:id="1440"/>
      <w:bookmarkEnd w:id="1441"/>
      <w:bookmarkEnd w:id="1442"/>
      <w:bookmarkEnd w:id="1443"/>
      <w:bookmarkEnd w:id="1444"/>
      <w:bookmarkEnd w:id="1445"/>
      <w:bookmarkEnd w:id="1446"/>
      <w:bookmarkEnd w:id="1447"/>
      <w:bookmarkEnd w:id="1448"/>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1449" w:name="_Toc21124977"/>
      <w:bookmarkStart w:id="1450" w:name="_Toc29767967"/>
      <w:bookmarkStart w:id="1451" w:name="_Toc36044409"/>
      <w:bookmarkStart w:id="1452" w:name="_Toc37230314"/>
      <w:bookmarkStart w:id="1453" w:name="_Toc45907457"/>
      <w:bookmarkStart w:id="1454" w:name="_Toc53181562"/>
      <w:bookmarkStart w:id="1455" w:name="_Toc61117353"/>
      <w:bookmarkStart w:id="1456" w:name="_Toc67076442"/>
      <w:bookmarkStart w:id="1457" w:name="_Toc67076980"/>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1449"/>
      <w:bookmarkEnd w:id="1450"/>
      <w:bookmarkEnd w:id="1451"/>
      <w:bookmarkEnd w:id="1452"/>
      <w:bookmarkEnd w:id="1453"/>
      <w:bookmarkEnd w:id="1454"/>
      <w:bookmarkEnd w:id="1455"/>
      <w:bookmarkEnd w:id="1456"/>
      <w:bookmarkEnd w:id="1457"/>
    </w:p>
    <w:p w14:paraId="5565108E" w14:textId="77777777" w:rsidR="00D57C09" w:rsidRPr="00090C64" w:rsidRDefault="00D57C09" w:rsidP="00D57C09">
      <w:pPr>
        <w:pStyle w:val="Heading5"/>
        <w:rPr>
          <w:lang w:eastAsia="sv-SE"/>
        </w:rPr>
      </w:pPr>
      <w:bookmarkStart w:id="1458" w:name="_Toc21124978"/>
      <w:bookmarkStart w:id="1459" w:name="_Toc29767968"/>
      <w:bookmarkStart w:id="1460" w:name="_Toc36044410"/>
      <w:bookmarkStart w:id="1461" w:name="_Toc37230315"/>
      <w:bookmarkStart w:id="1462" w:name="_Toc45907458"/>
      <w:bookmarkStart w:id="1463" w:name="_Toc53181563"/>
      <w:bookmarkStart w:id="1464" w:name="_Toc61117354"/>
      <w:bookmarkStart w:id="1465" w:name="_Toc67076443"/>
      <w:bookmarkStart w:id="1466" w:name="_Toc67076981"/>
      <w:r w:rsidRPr="00090C64">
        <w:rPr>
          <w:lang w:eastAsia="sv-SE"/>
        </w:rPr>
        <w:t>6.4.3.4.1</w:t>
      </w:r>
      <w:r w:rsidRPr="00090C64">
        <w:rPr>
          <w:lang w:eastAsia="sv-SE"/>
        </w:rPr>
        <w:tab/>
        <w:t>Initial conditions</w:t>
      </w:r>
      <w:bookmarkEnd w:id="1458"/>
      <w:bookmarkEnd w:id="1459"/>
      <w:bookmarkEnd w:id="1460"/>
      <w:bookmarkEnd w:id="1461"/>
      <w:bookmarkEnd w:id="1462"/>
      <w:bookmarkEnd w:id="1463"/>
      <w:bookmarkEnd w:id="1464"/>
      <w:bookmarkEnd w:id="1465"/>
      <w:bookmarkEnd w:id="1466"/>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1467" w:name="_Toc21124979"/>
      <w:bookmarkStart w:id="1468" w:name="_Toc29767969"/>
      <w:bookmarkStart w:id="1469" w:name="_Toc36044411"/>
      <w:bookmarkStart w:id="1470" w:name="_Toc37230316"/>
      <w:bookmarkStart w:id="1471" w:name="_Toc45907459"/>
      <w:bookmarkStart w:id="1472" w:name="_Toc53181564"/>
      <w:bookmarkStart w:id="1473" w:name="_Toc61117355"/>
      <w:bookmarkStart w:id="1474" w:name="_Toc67076444"/>
      <w:bookmarkStart w:id="1475" w:name="_Toc67076982"/>
      <w:r w:rsidRPr="00090C64">
        <w:rPr>
          <w:lang w:eastAsia="sv-SE"/>
        </w:rPr>
        <w:t>6.4.3.4.2</w:t>
      </w:r>
      <w:r w:rsidRPr="00090C64">
        <w:rPr>
          <w:lang w:eastAsia="sv-SE"/>
        </w:rPr>
        <w:tab/>
        <w:t>Procedure</w:t>
      </w:r>
      <w:bookmarkEnd w:id="1467"/>
      <w:bookmarkEnd w:id="1468"/>
      <w:bookmarkEnd w:id="1469"/>
      <w:bookmarkEnd w:id="1470"/>
      <w:bookmarkEnd w:id="1471"/>
      <w:bookmarkEnd w:id="1472"/>
      <w:bookmarkEnd w:id="1473"/>
      <w:bookmarkEnd w:id="1474"/>
      <w:bookmarkEnd w:id="1475"/>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1476" w:name="_Toc21124980"/>
      <w:bookmarkStart w:id="1477" w:name="_Toc29767970"/>
      <w:bookmarkStart w:id="1478" w:name="_Toc36044412"/>
      <w:bookmarkStart w:id="1479" w:name="_Toc37230317"/>
      <w:bookmarkStart w:id="1480" w:name="_Toc45907460"/>
      <w:bookmarkStart w:id="1481" w:name="_Toc53181565"/>
      <w:bookmarkStart w:id="1482" w:name="_Toc61117356"/>
      <w:bookmarkStart w:id="1483" w:name="_Toc67076445"/>
      <w:bookmarkStart w:id="1484" w:name="_Toc67076983"/>
      <w:r w:rsidRPr="00090C64">
        <w:rPr>
          <w:lang w:eastAsia="sv-SE"/>
        </w:rPr>
        <w:t>6.</w:t>
      </w:r>
      <w:r w:rsidRPr="00090C64">
        <w:rPr>
          <w:lang w:eastAsia="zh-CN"/>
        </w:rPr>
        <w:t>4.3.</w:t>
      </w:r>
      <w:r w:rsidRPr="00090C64">
        <w:rPr>
          <w:lang w:eastAsia="sv-SE"/>
        </w:rPr>
        <w:t>5</w:t>
      </w:r>
      <w:r w:rsidRPr="00090C64">
        <w:rPr>
          <w:lang w:eastAsia="sv-SE"/>
        </w:rPr>
        <w:tab/>
        <w:t>Test Requirement</w:t>
      </w:r>
      <w:bookmarkEnd w:id="1476"/>
      <w:bookmarkEnd w:id="1477"/>
      <w:bookmarkEnd w:id="1478"/>
      <w:bookmarkEnd w:id="1479"/>
      <w:bookmarkEnd w:id="1480"/>
      <w:bookmarkEnd w:id="1481"/>
      <w:bookmarkEnd w:id="1482"/>
      <w:bookmarkEnd w:id="1483"/>
      <w:bookmarkEnd w:id="1484"/>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1485" w:name="_Toc21124981"/>
      <w:bookmarkStart w:id="1486" w:name="_Toc29767971"/>
      <w:bookmarkStart w:id="1487" w:name="_Toc36044413"/>
      <w:bookmarkStart w:id="1488" w:name="_Toc37230318"/>
      <w:bookmarkStart w:id="1489" w:name="_Toc45907461"/>
      <w:bookmarkStart w:id="1490" w:name="_Toc53181566"/>
      <w:bookmarkStart w:id="1491" w:name="_Toc61117357"/>
      <w:bookmarkStart w:id="1492" w:name="_Toc67076446"/>
      <w:bookmarkStart w:id="1493" w:name="_Toc67076984"/>
      <w:r w:rsidRPr="00090C64">
        <w:t>6.4.4</w:t>
      </w:r>
      <w:r w:rsidRPr="00090C64">
        <w:tab/>
        <w:t>OTA total power dynamic range</w:t>
      </w:r>
      <w:bookmarkEnd w:id="1485"/>
      <w:bookmarkEnd w:id="1486"/>
      <w:bookmarkEnd w:id="1487"/>
      <w:bookmarkEnd w:id="1488"/>
      <w:bookmarkEnd w:id="1489"/>
      <w:bookmarkEnd w:id="1490"/>
      <w:bookmarkEnd w:id="1491"/>
      <w:bookmarkEnd w:id="1492"/>
      <w:bookmarkEnd w:id="1493"/>
    </w:p>
    <w:p w14:paraId="11A51844" w14:textId="77777777" w:rsidR="00D57C09" w:rsidRPr="00090C64" w:rsidRDefault="00D57C09" w:rsidP="00D57C09">
      <w:pPr>
        <w:pStyle w:val="Heading4"/>
        <w:rPr>
          <w:lang w:eastAsia="sv-SE"/>
        </w:rPr>
      </w:pPr>
      <w:bookmarkStart w:id="1494" w:name="_Toc21124982"/>
      <w:bookmarkStart w:id="1495" w:name="_Toc29767972"/>
      <w:bookmarkStart w:id="1496" w:name="_Toc36044414"/>
      <w:bookmarkStart w:id="1497" w:name="_Toc37230319"/>
      <w:bookmarkStart w:id="1498" w:name="_Toc45907462"/>
      <w:bookmarkStart w:id="1499" w:name="_Toc53181567"/>
      <w:bookmarkStart w:id="1500" w:name="_Toc61117358"/>
      <w:bookmarkStart w:id="1501" w:name="_Toc67076447"/>
      <w:bookmarkStart w:id="1502" w:name="_Toc67076985"/>
      <w:r w:rsidRPr="00090C64">
        <w:rPr>
          <w:lang w:eastAsia="sv-SE"/>
        </w:rPr>
        <w:t>6.4.4.1</w:t>
      </w:r>
      <w:r w:rsidRPr="00090C64">
        <w:rPr>
          <w:lang w:eastAsia="sv-SE"/>
        </w:rPr>
        <w:tab/>
        <w:t>Definition and applicability</w:t>
      </w:r>
      <w:bookmarkEnd w:id="1494"/>
      <w:bookmarkEnd w:id="1495"/>
      <w:bookmarkEnd w:id="1496"/>
      <w:bookmarkEnd w:id="1497"/>
      <w:bookmarkEnd w:id="1498"/>
      <w:bookmarkEnd w:id="1499"/>
      <w:bookmarkEnd w:id="1500"/>
      <w:bookmarkEnd w:id="1501"/>
      <w:bookmarkEnd w:id="1502"/>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1503" w:name="_Toc21124983"/>
      <w:bookmarkStart w:id="1504" w:name="_Toc29767973"/>
      <w:bookmarkStart w:id="1505" w:name="_Toc36044415"/>
      <w:bookmarkStart w:id="1506" w:name="_Toc37230320"/>
      <w:bookmarkStart w:id="1507" w:name="_Toc45907463"/>
      <w:bookmarkStart w:id="1508" w:name="_Toc53181568"/>
      <w:bookmarkStart w:id="1509" w:name="_Toc61117359"/>
      <w:bookmarkStart w:id="1510" w:name="_Toc67076448"/>
      <w:bookmarkStart w:id="1511" w:name="_Toc67076986"/>
      <w:r w:rsidRPr="00090C64">
        <w:rPr>
          <w:lang w:eastAsia="sv-SE"/>
        </w:rPr>
        <w:t>6.4.4.2</w:t>
      </w:r>
      <w:r w:rsidRPr="00090C64">
        <w:rPr>
          <w:lang w:eastAsia="sv-SE"/>
        </w:rPr>
        <w:tab/>
        <w:t>Minimum Requirement</w:t>
      </w:r>
      <w:bookmarkEnd w:id="1503"/>
      <w:bookmarkEnd w:id="1504"/>
      <w:bookmarkEnd w:id="1505"/>
      <w:bookmarkEnd w:id="1506"/>
      <w:bookmarkEnd w:id="1507"/>
      <w:bookmarkEnd w:id="1508"/>
      <w:bookmarkEnd w:id="1509"/>
      <w:bookmarkEnd w:id="1510"/>
      <w:bookmarkEnd w:id="1511"/>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1512" w:name="_Toc21124984"/>
      <w:bookmarkStart w:id="1513" w:name="_Toc29767974"/>
      <w:bookmarkStart w:id="1514" w:name="_Toc36044416"/>
      <w:bookmarkStart w:id="1515" w:name="_Toc37230321"/>
      <w:bookmarkStart w:id="1516" w:name="_Toc45907464"/>
      <w:bookmarkStart w:id="1517" w:name="_Toc53181569"/>
      <w:bookmarkStart w:id="1518" w:name="_Toc61117360"/>
      <w:bookmarkStart w:id="1519" w:name="_Toc67076449"/>
      <w:bookmarkStart w:id="1520" w:name="_Toc67076987"/>
      <w:r w:rsidRPr="00090C64">
        <w:rPr>
          <w:lang w:eastAsia="sv-SE"/>
        </w:rPr>
        <w:t>6.4.4.3</w:t>
      </w:r>
      <w:r w:rsidRPr="00090C64">
        <w:rPr>
          <w:lang w:eastAsia="sv-SE"/>
        </w:rPr>
        <w:tab/>
        <w:t>Test purpose</w:t>
      </w:r>
      <w:bookmarkEnd w:id="1512"/>
      <w:bookmarkEnd w:id="1513"/>
      <w:bookmarkEnd w:id="1514"/>
      <w:bookmarkEnd w:id="1515"/>
      <w:bookmarkEnd w:id="1516"/>
      <w:bookmarkEnd w:id="1517"/>
      <w:bookmarkEnd w:id="1518"/>
      <w:bookmarkEnd w:id="1519"/>
      <w:bookmarkEnd w:id="152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1521" w:name="_Toc21124985"/>
      <w:bookmarkStart w:id="1522" w:name="_Toc29767975"/>
      <w:bookmarkStart w:id="1523" w:name="_Toc36044417"/>
      <w:bookmarkStart w:id="1524" w:name="_Toc37230322"/>
      <w:bookmarkStart w:id="1525" w:name="_Toc45907465"/>
      <w:bookmarkStart w:id="1526" w:name="_Toc53181570"/>
      <w:bookmarkStart w:id="1527" w:name="_Toc61117361"/>
      <w:bookmarkStart w:id="1528" w:name="_Toc67076450"/>
      <w:bookmarkStart w:id="1529" w:name="_Toc67076988"/>
      <w:r w:rsidRPr="00090C64">
        <w:rPr>
          <w:lang w:eastAsia="sv-SE"/>
        </w:rPr>
        <w:t>6.</w:t>
      </w:r>
      <w:r w:rsidRPr="00090C64">
        <w:rPr>
          <w:lang w:eastAsia="zh-CN"/>
        </w:rPr>
        <w:t>4.4.</w:t>
      </w:r>
      <w:r w:rsidRPr="00090C64">
        <w:rPr>
          <w:lang w:eastAsia="sv-SE"/>
        </w:rPr>
        <w:t>4</w:t>
      </w:r>
      <w:r w:rsidRPr="00090C64">
        <w:rPr>
          <w:lang w:eastAsia="sv-SE"/>
        </w:rPr>
        <w:tab/>
        <w:t>Method of test</w:t>
      </w:r>
      <w:bookmarkEnd w:id="1521"/>
      <w:bookmarkEnd w:id="1522"/>
      <w:bookmarkEnd w:id="1523"/>
      <w:bookmarkEnd w:id="1524"/>
      <w:bookmarkEnd w:id="1525"/>
      <w:bookmarkEnd w:id="1526"/>
      <w:bookmarkEnd w:id="1527"/>
      <w:bookmarkEnd w:id="1528"/>
      <w:bookmarkEnd w:id="1529"/>
    </w:p>
    <w:p w14:paraId="02B0BF22" w14:textId="77777777" w:rsidR="00D57C09" w:rsidRPr="00090C64" w:rsidRDefault="00D57C09" w:rsidP="00D57C09">
      <w:pPr>
        <w:pStyle w:val="Heading5"/>
        <w:rPr>
          <w:lang w:eastAsia="sv-SE"/>
        </w:rPr>
      </w:pPr>
      <w:bookmarkStart w:id="1530" w:name="_Toc21124986"/>
      <w:bookmarkStart w:id="1531" w:name="_Toc29767976"/>
      <w:bookmarkStart w:id="1532" w:name="_Toc36044418"/>
      <w:bookmarkStart w:id="1533" w:name="_Toc37230323"/>
      <w:bookmarkStart w:id="1534" w:name="_Toc45907466"/>
      <w:bookmarkStart w:id="1535" w:name="_Toc53181571"/>
      <w:bookmarkStart w:id="1536" w:name="_Toc61117362"/>
      <w:bookmarkStart w:id="1537" w:name="_Toc67076451"/>
      <w:bookmarkStart w:id="1538" w:name="_Toc67076989"/>
      <w:r w:rsidRPr="00090C64">
        <w:rPr>
          <w:lang w:eastAsia="sv-SE"/>
        </w:rPr>
        <w:t>6.4.4.4.1</w:t>
      </w:r>
      <w:r w:rsidRPr="00090C64">
        <w:rPr>
          <w:lang w:eastAsia="sv-SE"/>
        </w:rPr>
        <w:tab/>
        <w:t>Initial conditions</w:t>
      </w:r>
      <w:bookmarkEnd w:id="1530"/>
      <w:bookmarkEnd w:id="1531"/>
      <w:bookmarkEnd w:id="1532"/>
      <w:bookmarkEnd w:id="1533"/>
      <w:bookmarkEnd w:id="1534"/>
      <w:bookmarkEnd w:id="1535"/>
      <w:bookmarkEnd w:id="1536"/>
      <w:bookmarkEnd w:id="1537"/>
      <w:bookmarkEnd w:id="1538"/>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1539" w:name="_Toc21124987"/>
      <w:bookmarkStart w:id="1540" w:name="_Toc29767977"/>
      <w:bookmarkStart w:id="1541" w:name="_Toc36044419"/>
      <w:bookmarkStart w:id="1542" w:name="_Toc37230324"/>
      <w:bookmarkStart w:id="1543" w:name="_Toc45907467"/>
      <w:bookmarkStart w:id="1544" w:name="_Toc53181572"/>
      <w:bookmarkStart w:id="1545" w:name="_Toc61117363"/>
      <w:bookmarkStart w:id="1546" w:name="_Toc67076452"/>
      <w:bookmarkStart w:id="1547" w:name="_Toc67076990"/>
      <w:r w:rsidRPr="00090C64">
        <w:rPr>
          <w:lang w:eastAsia="sv-SE"/>
        </w:rPr>
        <w:lastRenderedPageBreak/>
        <w:t>6.4.4.4.2</w:t>
      </w:r>
      <w:r w:rsidRPr="00090C64">
        <w:rPr>
          <w:lang w:eastAsia="sv-SE"/>
        </w:rPr>
        <w:tab/>
        <w:t>Procedure</w:t>
      </w:r>
      <w:bookmarkEnd w:id="1539"/>
      <w:bookmarkEnd w:id="1540"/>
      <w:bookmarkEnd w:id="1541"/>
      <w:bookmarkEnd w:id="1542"/>
      <w:bookmarkEnd w:id="1543"/>
      <w:bookmarkEnd w:id="1544"/>
      <w:bookmarkEnd w:id="1545"/>
      <w:bookmarkEnd w:id="1546"/>
      <w:bookmarkEnd w:id="1547"/>
    </w:p>
    <w:p w14:paraId="2189EBEC" w14:textId="77777777" w:rsidR="00D57C09" w:rsidRPr="00090C64" w:rsidRDefault="00D57C09" w:rsidP="00554118">
      <w:pPr>
        <w:pStyle w:val="H6"/>
      </w:pPr>
      <w:bookmarkStart w:id="1548" w:name="_Toc21124988"/>
      <w:bookmarkStart w:id="1549" w:name="_Toc29767978"/>
      <w:bookmarkStart w:id="1550" w:name="_Toc36044420"/>
      <w:bookmarkStart w:id="1551" w:name="_Toc37230325"/>
      <w:bookmarkStart w:id="1552" w:name="_Toc45907468"/>
      <w:bookmarkStart w:id="1553" w:name="_Toc53181573"/>
      <w:r w:rsidRPr="00090C64">
        <w:t>6.4.4.4.2.1</w:t>
      </w:r>
      <w:r w:rsidRPr="00090C64">
        <w:tab/>
        <w:t>General procedure</w:t>
      </w:r>
      <w:bookmarkEnd w:id="1548"/>
      <w:bookmarkEnd w:id="1549"/>
      <w:bookmarkEnd w:id="1550"/>
      <w:bookmarkEnd w:id="1551"/>
      <w:bookmarkEnd w:id="1552"/>
      <w:bookmarkEnd w:id="1553"/>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1554" w:name="_Toc21124989"/>
      <w:bookmarkStart w:id="1555" w:name="_Toc29767979"/>
      <w:bookmarkStart w:id="1556" w:name="_Toc36044421"/>
      <w:bookmarkStart w:id="1557" w:name="_Toc37230326"/>
      <w:bookmarkStart w:id="1558" w:name="_Toc45907469"/>
      <w:bookmarkStart w:id="1559" w:name="_Toc53181574"/>
      <w:r w:rsidRPr="00090C64">
        <w:t>6.4.4.4.2.2</w:t>
      </w:r>
      <w:r w:rsidRPr="00090C64">
        <w:tab/>
        <w:t>UTRA FDD</w:t>
      </w:r>
      <w:bookmarkEnd w:id="1554"/>
      <w:bookmarkEnd w:id="1555"/>
      <w:bookmarkEnd w:id="1556"/>
      <w:bookmarkEnd w:id="1557"/>
      <w:bookmarkEnd w:id="1558"/>
      <w:bookmarkEnd w:id="1559"/>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1560" w:name="_Toc21124990"/>
      <w:bookmarkStart w:id="1561" w:name="_Toc29767980"/>
      <w:bookmarkStart w:id="1562" w:name="_Toc36044422"/>
      <w:bookmarkStart w:id="1563" w:name="_Toc37230327"/>
      <w:bookmarkStart w:id="1564" w:name="_Toc45907470"/>
      <w:bookmarkStart w:id="1565" w:name="_Toc53181575"/>
      <w:r w:rsidRPr="00090C64">
        <w:t>6.4.4.4.2.3</w:t>
      </w:r>
      <w:r w:rsidRPr="00090C64">
        <w:tab/>
        <w:t>E-UTRA</w:t>
      </w:r>
      <w:bookmarkEnd w:id="1560"/>
      <w:bookmarkEnd w:id="1561"/>
      <w:bookmarkEnd w:id="1562"/>
      <w:bookmarkEnd w:id="1563"/>
      <w:bookmarkEnd w:id="1564"/>
      <w:bookmarkEnd w:id="1565"/>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1566" w:name="_Toc21124991"/>
      <w:bookmarkStart w:id="1567" w:name="_Toc29767981"/>
      <w:bookmarkStart w:id="1568" w:name="_Toc36044423"/>
      <w:bookmarkStart w:id="1569" w:name="_Toc37230328"/>
      <w:bookmarkStart w:id="1570" w:name="_Toc45907471"/>
      <w:bookmarkStart w:id="1571" w:name="_Toc53181576"/>
      <w:r w:rsidRPr="00090C64">
        <w:lastRenderedPageBreak/>
        <w:t>6.4.4.4.2.4</w:t>
      </w:r>
      <w:r w:rsidRPr="00090C64">
        <w:tab/>
        <w:t>NR</w:t>
      </w:r>
      <w:bookmarkEnd w:id="1566"/>
      <w:bookmarkEnd w:id="1567"/>
      <w:bookmarkEnd w:id="1568"/>
      <w:bookmarkEnd w:id="1569"/>
      <w:bookmarkEnd w:id="1570"/>
      <w:bookmarkEnd w:id="1571"/>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1572" w:name="_Toc21124992"/>
      <w:bookmarkStart w:id="1573" w:name="_Toc29767982"/>
      <w:bookmarkStart w:id="1574" w:name="_Toc36044424"/>
      <w:bookmarkStart w:id="1575" w:name="_Toc37230329"/>
      <w:bookmarkStart w:id="1576" w:name="_Toc45907472"/>
      <w:bookmarkStart w:id="1577" w:name="_Toc53181577"/>
      <w:bookmarkStart w:id="1578" w:name="_Toc61117364"/>
      <w:bookmarkStart w:id="1579" w:name="_Toc67076453"/>
      <w:bookmarkStart w:id="1580" w:name="_Toc67076991"/>
      <w:r w:rsidRPr="00090C64">
        <w:rPr>
          <w:lang w:eastAsia="sv-SE"/>
        </w:rPr>
        <w:t>6.</w:t>
      </w:r>
      <w:r w:rsidRPr="00090C64">
        <w:rPr>
          <w:lang w:eastAsia="zh-CN"/>
        </w:rPr>
        <w:t>4.4.</w:t>
      </w:r>
      <w:r w:rsidRPr="00090C64">
        <w:rPr>
          <w:lang w:eastAsia="sv-SE"/>
        </w:rPr>
        <w:t>5</w:t>
      </w:r>
      <w:r w:rsidRPr="00090C64">
        <w:rPr>
          <w:lang w:eastAsia="sv-SE"/>
        </w:rPr>
        <w:tab/>
        <w:t>Test Requirement</w:t>
      </w:r>
      <w:bookmarkEnd w:id="1572"/>
      <w:bookmarkEnd w:id="1573"/>
      <w:bookmarkEnd w:id="1574"/>
      <w:bookmarkEnd w:id="1575"/>
      <w:bookmarkEnd w:id="1576"/>
      <w:bookmarkEnd w:id="1577"/>
      <w:bookmarkEnd w:id="1578"/>
      <w:bookmarkEnd w:id="1579"/>
      <w:bookmarkEnd w:id="1580"/>
    </w:p>
    <w:p w14:paraId="3B5AD22A" w14:textId="77777777" w:rsidR="00D57C09" w:rsidRPr="00090C64" w:rsidRDefault="00D57C09" w:rsidP="00D57C09">
      <w:pPr>
        <w:pStyle w:val="Heading5"/>
      </w:pPr>
      <w:bookmarkStart w:id="1581" w:name="_Toc21124993"/>
      <w:bookmarkStart w:id="1582" w:name="_Toc29767983"/>
      <w:bookmarkStart w:id="1583" w:name="_Toc36044425"/>
      <w:bookmarkStart w:id="1584" w:name="_Toc37230330"/>
      <w:bookmarkStart w:id="1585" w:name="_Toc45907473"/>
      <w:bookmarkStart w:id="1586" w:name="_Toc53181578"/>
      <w:bookmarkStart w:id="1587" w:name="_Toc61117365"/>
      <w:bookmarkStart w:id="1588" w:name="_Toc67076454"/>
      <w:bookmarkStart w:id="1589" w:name="_Toc67076992"/>
      <w:r w:rsidRPr="00090C64">
        <w:t>6.4.4.5.1</w:t>
      </w:r>
      <w:r w:rsidRPr="00090C64">
        <w:tab/>
        <w:t>UTRA FDD</w:t>
      </w:r>
      <w:bookmarkEnd w:id="1581"/>
      <w:bookmarkEnd w:id="1582"/>
      <w:bookmarkEnd w:id="1583"/>
      <w:bookmarkEnd w:id="1584"/>
      <w:bookmarkEnd w:id="1585"/>
      <w:bookmarkEnd w:id="1586"/>
      <w:bookmarkEnd w:id="1587"/>
      <w:bookmarkEnd w:id="1588"/>
      <w:bookmarkEnd w:id="1589"/>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1590" w:name="_Toc21124994"/>
      <w:bookmarkStart w:id="1591" w:name="_Toc29767984"/>
      <w:bookmarkStart w:id="1592" w:name="_Toc36044426"/>
      <w:bookmarkStart w:id="1593" w:name="_Toc37230331"/>
      <w:bookmarkStart w:id="1594" w:name="_Toc45907474"/>
      <w:bookmarkStart w:id="1595" w:name="_Toc53181579"/>
      <w:bookmarkStart w:id="1596" w:name="_Toc61117366"/>
      <w:bookmarkStart w:id="1597" w:name="_Toc67076455"/>
      <w:bookmarkStart w:id="1598" w:name="_Toc67076993"/>
      <w:r w:rsidRPr="00090C64">
        <w:t>6.4.4.5.2</w:t>
      </w:r>
      <w:r w:rsidRPr="00090C64">
        <w:tab/>
        <w:t>E-UTRA</w:t>
      </w:r>
      <w:bookmarkEnd w:id="1590"/>
      <w:bookmarkEnd w:id="1591"/>
      <w:bookmarkEnd w:id="1592"/>
      <w:bookmarkEnd w:id="1593"/>
      <w:bookmarkEnd w:id="1594"/>
      <w:bookmarkEnd w:id="1595"/>
      <w:bookmarkEnd w:id="1596"/>
      <w:bookmarkEnd w:id="1597"/>
      <w:bookmarkEnd w:id="1598"/>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1599" w:name="_Toc21124995"/>
      <w:bookmarkStart w:id="1600" w:name="_Toc29767985"/>
      <w:bookmarkStart w:id="1601" w:name="_Toc36044427"/>
      <w:bookmarkStart w:id="1602" w:name="_Toc37230332"/>
      <w:bookmarkStart w:id="1603" w:name="_Toc45907475"/>
      <w:bookmarkStart w:id="1604" w:name="_Toc53181580"/>
      <w:bookmarkStart w:id="1605" w:name="_Toc61117367"/>
      <w:bookmarkStart w:id="1606" w:name="_Toc67076456"/>
      <w:bookmarkStart w:id="1607" w:name="_Toc67076994"/>
      <w:r w:rsidRPr="00090C64">
        <w:t>6.4.4.5.3</w:t>
      </w:r>
      <w:r w:rsidRPr="00090C64">
        <w:tab/>
        <w:t>NR</w:t>
      </w:r>
      <w:bookmarkEnd w:id="1599"/>
      <w:bookmarkEnd w:id="1600"/>
      <w:bookmarkEnd w:id="1601"/>
      <w:bookmarkEnd w:id="1602"/>
      <w:bookmarkEnd w:id="1603"/>
      <w:bookmarkEnd w:id="1604"/>
      <w:bookmarkEnd w:id="1605"/>
      <w:bookmarkEnd w:id="1606"/>
      <w:bookmarkEnd w:id="1607"/>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1608" w:name="_Toc21124996"/>
      <w:bookmarkStart w:id="1609" w:name="_Toc29767986"/>
      <w:bookmarkStart w:id="1610" w:name="_Toc36044428"/>
      <w:bookmarkStart w:id="1611" w:name="_Toc37230333"/>
      <w:bookmarkStart w:id="1612" w:name="_Toc45907476"/>
      <w:bookmarkStart w:id="1613" w:name="_Toc53181581"/>
      <w:bookmarkStart w:id="1614" w:name="_Toc61117368"/>
      <w:bookmarkStart w:id="1615" w:name="_Toc67076457"/>
      <w:bookmarkStart w:id="1616" w:name="_Toc67076995"/>
      <w:r w:rsidRPr="00090C64">
        <w:t>6.4.5</w:t>
      </w:r>
      <w:r w:rsidRPr="00090C64">
        <w:tab/>
        <w:t>OTA IPDL time mask</w:t>
      </w:r>
      <w:bookmarkEnd w:id="1608"/>
      <w:bookmarkEnd w:id="1609"/>
      <w:bookmarkEnd w:id="1610"/>
      <w:bookmarkEnd w:id="1611"/>
      <w:bookmarkEnd w:id="1612"/>
      <w:bookmarkEnd w:id="1613"/>
      <w:bookmarkEnd w:id="1614"/>
      <w:bookmarkEnd w:id="1615"/>
      <w:bookmarkEnd w:id="1616"/>
    </w:p>
    <w:p w14:paraId="635A378D" w14:textId="77777777" w:rsidR="00D57C09" w:rsidRPr="00090C64" w:rsidRDefault="00D57C09" w:rsidP="00D57C09">
      <w:pPr>
        <w:pStyle w:val="Heading4"/>
        <w:rPr>
          <w:lang w:eastAsia="sv-SE"/>
        </w:rPr>
      </w:pPr>
      <w:bookmarkStart w:id="1617" w:name="_Toc21124997"/>
      <w:bookmarkStart w:id="1618" w:name="_Toc29767987"/>
      <w:bookmarkStart w:id="1619" w:name="_Toc36044429"/>
      <w:bookmarkStart w:id="1620" w:name="_Toc37230334"/>
      <w:bookmarkStart w:id="1621" w:name="_Toc45907477"/>
      <w:bookmarkStart w:id="1622" w:name="_Toc53181582"/>
      <w:bookmarkStart w:id="1623" w:name="_Toc61117369"/>
      <w:bookmarkStart w:id="1624" w:name="_Toc67076458"/>
      <w:bookmarkStart w:id="1625" w:name="_Toc67076996"/>
      <w:r w:rsidRPr="00090C64">
        <w:rPr>
          <w:lang w:eastAsia="sv-SE"/>
        </w:rPr>
        <w:t>6.4.5.1</w:t>
      </w:r>
      <w:r w:rsidRPr="00090C64">
        <w:rPr>
          <w:lang w:eastAsia="sv-SE"/>
        </w:rPr>
        <w:tab/>
        <w:t>Definition and applicability</w:t>
      </w:r>
      <w:bookmarkEnd w:id="1617"/>
      <w:bookmarkEnd w:id="1618"/>
      <w:bookmarkEnd w:id="1619"/>
      <w:bookmarkEnd w:id="1620"/>
      <w:bookmarkEnd w:id="1621"/>
      <w:bookmarkEnd w:id="1622"/>
      <w:bookmarkEnd w:id="1623"/>
      <w:bookmarkEnd w:id="1624"/>
      <w:bookmarkEnd w:id="1625"/>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1626" w:name="_Toc21124998"/>
      <w:bookmarkStart w:id="1627" w:name="_Toc29767988"/>
      <w:bookmarkStart w:id="1628" w:name="_Toc36044430"/>
      <w:bookmarkStart w:id="1629" w:name="_Toc37230335"/>
      <w:bookmarkStart w:id="1630" w:name="_Toc45907478"/>
      <w:bookmarkStart w:id="1631" w:name="_Toc53181583"/>
      <w:bookmarkStart w:id="1632" w:name="_Toc61117370"/>
      <w:bookmarkStart w:id="1633" w:name="_Toc67076459"/>
      <w:bookmarkStart w:id="1634" w:name="_Toc67076997"/>
      <w:r w:rsidRPr="00090C64">
        <w:rPr>
          <w:lang w:eastAsia="sv-SE"/>
        </w:rPr>
        <w:lastRenderedPageBreak/>
        <w:t>6.4.5.2</w:t>
      </w:r>
      <w:r w:rsidRPr="00090C64">
        <w:rPr>
          <w:lang w:eastAsia="sv-SE"/>
        </w:rPr>
        <w:tab/>
        <w:t>Minimum Requirement</w:t>
      </w:r>
      <w:bookmarkEnd w:id="1626"/>
      <w:bookmarkEnd w:id="1627"/>
      <w:bookmarkEnd w:id="1628"/>
      <w:bookmarkEnd w:id="1629"/>
      <w:bookmarkEnd w:id="1630"/>
      <w:bookmarkEnd w:id="1631"/>
      <w:bookmarkEnd w:id="1632"/>
      <w:bookmarkEnd w:id="1633"/>
      <w:bookmarkEnd w:id="163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1635" w:name="_Toc21124999"/>
      <w:bookmarkStart w:id="1636" w:name="_Toc29767989"/>
      <w:bookmarkStart w:id="1637" w:name="_Toc36044431"/>
      <w:bookmarkStart w:id="1638" w:name="_Toc37230336"/>
      <w:bookmarkStart w:id="1639" w:name="_Toc45907479"/>
      <w:bookmarkStart w:id="1640" w:name="_Toc53181584"/>
      <w:bookmarkStart w:id="1641" w:name="_Toc61117371"/>
      <w:bookmarkStart w:id="1642" w:name="_Toc67076460"/>
      <w:bookmarkStart w:id="1643" w:name="_Toc67076998"/>
      <w:r w:rsidRPr="00090C64">
        <w:rPr>
          <w:lang w:eastAsia="sv-SE"/>
        </w:rPr>
        <w:t>6.4.5.3</w:t>
      </w:r>
      <w:r w:rsidRPr="00090C64">
        <w:rPr>
          <w:lang w:eastAsia="sv-SE"/>
        </w:rPr>
        <w:tab/>
        <w:t>Test purpose</w:t>
      </w:r>
      <w:bookmarkEnd w:id="1635"/>
      <w:bookmarkEnd w:id="1636"/>
      <w:bookmarkEnd w:id="1637"/>
      <w:bookmarkEnd w:id="1638"/>
      <w:bookmarkEnd w:id="1639"/>
      <w:bookmarkEnd w:id="1640"/>
      <w:bookmarkEnd w:id="1641"/>
      <w:bookmarkEnd w:id="1642"/>
      <w:bookmarkEnd w:id="1643"/>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1644" w:name="_Toc21125000"/>
      <w:bookmarkStart w:id="1645" w:name="_Toc29767990"/>
      <w:bookmarkStart w:id="1646" w:name="_Toc36044432"/>
      <w:bookmarkStart w:id="1647" w:name="_Toc37230337"/>
      <w:bookmarkStart w:id="1648" w:name="_Toc45907480"/>
      <w:bookmarkStart w:id="1649" w:name="_Toc53181585"/>
      <w:bookmarkStart w:id="1650" w:name="_Toc61117372"/>
      <w:bookmarkStart w:id="1651" w:name="_Toc67076461"/>
      <w:bookmarkStart w:id="1652" w:name="_Toc67076999"/>
      <w:r w:rsidRPr="00090C64">
        <w:rPr>
          <w:lang w:eastAsia="sv-SE"/>
        </w:rPr>
        <w:t>6.</w:t>
      </w:r>
      <w:r w:rsidRPr="00090C64">
        <w:rPr>
          <w:lang w:eastAsia="zh-CN"/>
        </w:rPr>
        <w:t>4.5.</w:t>
      </w:r>
      <w:r w:rsidRPr="00090C64">
        <w:rPr>
          <w:lang w:eastAsia="sv-SE"/>
        </w:rPr>
        <w:t>4</w:t>
      </w:r>
      <w:r w:rsidRPr="00090C64">
        <w:rPr>
          <w:lang w:eastAsia="sv-SE"/>
        </w:rPr>
        <w:tab/>
        <w:t>Method of test</w:t>
      </w:r>
      <w:bookmarkEnd w:id="1644"/>
      <w:bookmarkEnd w:id="1645"/>
      <w:bookmarkEnd w:id="1646"/>
      <w:bookmarkEnd w:id="1647"/>
      <w:bookmarkEnd w:id="1648"/>
      <w:bookmarkEnd w:id="1649"/>
      <w:bookmarkEnd w:id="1650"/>
      <w:bookmarkEnd w:id="1651"/>
      <w:bookmarkEnd w:id="1652"/>
    </w:p>
    <w:p w14:paraId="6BFD73C8" w14:textId="77777777" w:rsidR="00D57C09" w:rsidRPr="00090C64" w:rsidRDefault="00D57C09" w:rsidP="00D57C09">
      <w:pPr>
        <w:pStyle w:val="Heading5"/>
        <w:rPr>
          <w:lang w:eastAsia="sv-SE"/>
        </w:rPr>
      </w:pPr>
      <w:bookmarkStart w:id="1653" w:name="_Toc21125001"/>
      <w:bookmarkStart w:id="1654" w:name="_Toc29767991"/>
      <w:bookmarkStart w:id="1655" w:name="_Toc36044433"/>
      <w:bookmarkStart w:id="1656" w:name="_Toc37230338"/>
      <w:bookmarkStart w:id="1657" w:name="_Toc45907481"/>
      <w:bookmarkStart w:id="1658" w:name="_Toc53181586"/>
      <w:bookmarkStart w:id="1659" w:name="_Toc61117373"/>
      <w:bookmarkStart w:id="1660" w:name="_Toc67076462"/>
      <w:bookmarkStart w:id="1661" w:name="_Toc67077000"/>
      <w:r w:rsidRPr="00090C64">
        <w:rPr>
          <w:lang w:eastAsia="sv-SE"/>
        </w:rPr>
        <w:t>6.4.5.4.1</w:t>
      </w:r>
      <w:r w:rsidRPr="00090C64">
        <w:rPr>
          <w:lang w:eastAsia="sv-SE"/>
        </w:rPr>
        <w:tab/>
        <w:t>Initial conditions</w:t>
      </w:r>
      <w:bookmarkEnd w:id="1653"/>
      <w:bookmarkEnd w:id="1654"/>
      <w:bookmarkEnd w:id="1655"/>
      <w:bookmarkEnd w:id="1656"/>
      <w:bookmarkEnd w:id="1657"/>
      <w:bookmarkEnd w:id="1658"/>
      <w:bookmarkEnd w:id="1659"/>
      <w:bookmarkEnd w:id="1660"/>
      <w:bookmarkEnd w:id="1661"/>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1662" w:name="_Toc21125002"/>
      <w:bookmarkStart w:id="1663" w:name="_Toc29767992"/>
      <w:bookmarkStart w:id="1664" w:name="_Toc36044434"/>
      <w:bookmarkStart w:id="1665" w:name="_Toc37230339"/>
      <w:bookmarkStart w:id="1666" w:name="_Toc45907482"/>
      <w:bookmarkStart w:id="1667" w:name="_Toc53181587"/>
      <w:bookmarkStart w:id="1668" w:name="_Toc61117374"/>
      <w:bookmarkStart w:id="1669" w:name="_Toc67076463"/>
      <w:bookmarkStart w:id="1670" w:name="_Toc67077001"/>
      <w:r w:rsidRPr="00090C64">
        <w:rPr>
          <w:lang w:eastAsia="sv-SE"/>
        </w:rPr>
        <w:t>6.4.5.4.2</w:t>
      </w:r>
      <w:r w:rsidRPr="00090C64">
        <w:rPr>
          <w:lang w:eastAsia="sv-SE"/>
        </w:rPr>
        <w:tab/>
        <w:t>Procedure</w:t>
      </w:r>
      <w:bookmarkEnd w:id="1662"/>
      <w:bookmarkEnd w:id="1663"/>
      <w:bookmarkEnd w:id="1664"/>
      <w:bookmarkEnd w:id="1665"/>
      <w:bookmarkEnd w:id="1666"/>
      <w:bookmarkEnd w:id="1667"/>
      <w:bookmarkEnd w:id="1668"/>
      <w:bookmarkEnd w:id="1669"/>
      <w:bookmarkEnd w:id="1670"/>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1671" w:name="_Toc21125003"/>
      <w:bookmarkStart w:id="1672" w:name="_Toc29767993"/>
      <w:bookmarkStart w:id="1673" w:name="_Toc36044435"/>
      <w:bookmarkStart w:id="1674" w:name="_Toc37230340"/>
      <w:bookmarkStart w:id="1675" w:name="_Toc45907483"/>
      <w:bookmarkStart w:id="1676" w:name="_Toc53181588"/>
      <w:bookmarkStart w:id="1677" w:name="_Toc61117375"/>
      <w:bookmarkStart w:id="1678" w:name="_Toc67076464"/>
      <w:bookmarkStart w:id="1679" w:name="_Toc67077002"/>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1671"/>
      <w:bookmarkEnd w:id="1672"/>
      <w:bookmarkEnd w:id="1673"/>
      <w:bookmarkEnd w:id="1674"/>
      <w:bookmarkEnd w:id="1675"/>
      <w:bookmarkEnd w:id="1676"/>
      <w:bookmarkEnd w:id="1677"/>
      <w:bookmarkEnd w:id="1678"/>
      <w:bookmarkEnd w:id="1679"/>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pt;height:151pt" o:ole="">
            <v:imagedata r:id="rId39" o:title=""/>
          </v:shape>
          <o:OLEObject Type="Embed" ProgID="Word.Picture.8" ShapeID="_x0000_i1035" DrawAspect="Content" ObjectID="_1679333824" r:id="rId40"/>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1680" w:name="_Toc21125004"/>
      <w:bookmarkStart w:id="1681" w:name="_Toc29767994"/>
      <w:bookmarkStart w:id="1682" w:name="_Toc36044436"/>
      <w:bookmarkStart w:id="1683" w:name="_Toc37230341"/>
      <w:bookmarkStart w:id="1684" w:name="_Toc45907484"/>
      <w:bookmarkStart w:id="1685" w:name="_Toc53181589"/>
      <w:bookmarkStart w:id="1686" w:name="_Toc61117376"/>
      <w:bookmarkStart w:id="1687" w:name="_Toc67076465"/>
      <w:bookmarkStart w:id="1688" w:name="_Toc67077003"/>
      <w:r w:rsidRPr="00090C64">
        <w:t>6.4.6</w:t>
      </w:r>
      <w:r w:rsidRPr="00090C64">
        <w:tab/>
        <w:t>OTA RE Power control dynamic range</w:t>
      </w:r>
      <w:bookmarkEnd w:id="1680"/>
      <w:bookmarkEnd w:id="1681"/>
      <w:bookmarkEnd w:id="1682"/>
      <w:bookmarkEnd w:id="1683"/>
      <w:bookmarkEnd w:id="1684"/>
      <w:bookmarkEnd w:id="1685"/>
      <w:bookmarkEnd w:id="1686"/>
      <w:bookmarkEnd w:id="1687"/>
      <w:bookmarkEnd w:id="1688"/>
    </w:p>
    <w:p w14:paraId="2842BBE1" w14:textId="77777777" w:rsidR="00D57C09" w:rsidRPr="00090C64" w:rsidRDefault="00D57C09" w:rsidP="00D57C09">
      <w:pPr>
        <w:pStyle w:val="Heading4"/>
        <w:rPr>
          <w:lang w:eastAsia="sv-SE"/>
        </w:rPr>
      </w:pPr>
      <w:bookmarkStart w:id="1689" w:name="_Toc21125005"/>
      <w:bookmarkStart w:id="1690" w:name="_Toc29767995"/>
      <w:bookmarkStart w:id="1691" w:name="_Toc36044437"/>
      <w:bookmarkStart w:id="1692" w:name="_Toc37230342"/>
      <w:bookmarkStart w:id="1693" w:name="_Toc45907485"/>
      <w:bookmarkStart w:id="1694" w:name="_Toc53181590"/>
      <w:bookmarkStart w:id="1695" w:name="_Toc61117377"/>
      <w:bookmarkStart w:id="1696" w:name="_Toc67076466"/>
      <w:bookmarkStart w:id="1697" w:name="_Toc67077004"/>
      <w:r w:rsidRPr="00090C64">
        <w:rPr>
          <w:lang w:eastAsia="sv-SE"/>
        </w:rPr>
        <w:t>6.4.6.1</w:t>
      </w:r>
      <w:r w:rsidRPr="00090C64">
        <w:rPr>
          <w:lang w:eastAsia="sv-SE"/>
        </w:rPr>
        <w:tab/>
        <w:t>Definition and applicability</w:t>
      </w:r>
      <w:bookmarkEnd w:id="1689"/>
      <w:bookmarkEnd w:id="1690"/>
      <w:bookmarkEnd w:id="1691"/>
      <w:bookmarkEnd w:id="1692"/>
      <w:bookmarkEnd w:id="1693"/>
      <w:bookmarkEnd w:id="1694"/>
      <w:bookmarkEnd w:id="1695"/>
      <w:bookmarkEnd w:id="1696"/>
      <w:bookmarkEnd w:id="1697"/>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1698" w:name="_Toc21125006"/>
      <w:bookmarkStart w:id="1699" w:name="_Toc29767996"/>
      <w:bookmarkStart w:id="1700" w:name="_Toc36044438"/>
      <w:bookmarkStart w:id="1701" w:name="_Toc37230343"/>
      <w:bookmarkStart w:id="1702" w:name="_Toc45907486"/>
      <w:bookmarkStart w:id="1703" w:name="_Toc53181591"/>
      <w:bookmarkStart w:id="1704" w:name="_Toc61117378"/>
      <w:bookmarkStart w:id="1705" w:name="_Toc67076467"/>
      <w:bookmarkStart w:id="1706" w:name="_Toc67077005"/>
      <w:r w:rsidRPr="00090C64">
        <w:rPr>
          <w:lang w:eastAsia="sv-SE"/>
        </w:rPr>
        <w:t>6.4.6.2</w:t>
      </w:r>
      <w:r w:rsidRPr="00090C64">
        <w:rPr>
          <w:lang w:eastAsia="sv-SE"/>
        </w:rPr>
        <w:tab/>
        <w:t>Minimum Requirement</w:t>
      </w:r>
      <w:bookmarkEnd w:id="1698"/>
      <w:bookmarkEnd w:id="1699"/>
      <w:bookmarkEnd w:id="1700"/>
      <w:bookmarkEnd w:id="1701"/>
      <w:bookmarkEnd w:id="1702"/>
      <w:bookmarkEnd w:id="1703"/>
      <w:bookmarkEnd w:id="1704"/>
      <w:bookmarkEnd w:id="1705"/>
      <w:bookmarkEnd w:id="1706"/>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1707" w:name="_Toc21125007"/>
      <w:bookmarkStart w:id="1708" w:name="_Toc29767997"/>
      <w:bookmarkStart w:id="1709" w:name="_Toc36044439"/>
      <w:bookmarkStart w:id="1710" w:name="_Toc37230344"/>
      <w:bookmarkStart w:id="1711" w:name="_Toc45907487"/>
      <w:bookmarkStart w:id="1712" w:name="_Toc53181592"/>
      <w:bookmarkStart w:id="1713" w:name="_Toc61117379"/>
      <w:bookmarkStart w:id="1714" w:name="_Toc67076468"/>
      <w:bookmarkStart w:id="1715" w:name="_Toc67077006"/>
      <w:r w:rsidRPr="00090C64">
        <w:rPr>
          <w:lang w:eastAsia="sv-SE"/>
        </w:rPr>
        <w:t>6.</w:t>
      </w:r>
      <w:r w:rsidRPr="00090C64">
        <w:rPr>
          <w:lang w:eastAsia="zh-CN"/>
        </w:rPr>
        <w:t>4.6.</w:t>
      </w:r>
      <w:r w:rsidRPr="00090C64">
        <w:rPr>
          <w:lang w:eastAsia="sv-SE"/>
        </w:rPr>
        <w:t>3</w:t>
      </w:r>
      <w:r w:rsidRPr="00090C64">
        <w:rPr>
          <w:lang w:eastAsia="sv-SE"/>
        </w:rPr>
        <w:tab/>
        <w:t>Method of test</w:t>
      </w:r>
      <w:bookmarkEnd w:id="1707"/>
      <w:bookmarkEnd w:id="1708"/>
      <w:bookmarkEnd w:id="1709"/>
      <w:bookmarkEnd w:id="1710"/>
      <w:bookmarkEnd w:id="1711"/>
      <w:bookmarkEnd w:id="1712"/>
      <w:bookmarkEnd w:id="1713"/>
      <w:bookmarkEnd w:id="1714"/>
      <w:bookmarkEnd w:id="1715"/>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1716" w:name="_Toc21125008"/>
      <w:bookmarkStart w:id="1717" w:name="_Toc29767998"/>
      <w:bookmarkStart w:id="1718" w:name="_Toc36044440"/>
      <w:bookmarkStart w:id="1719" w:name="_Toc37230345"/>
      <w:bookmarkStart w:id="1720" w:name="_Toc45907488"/>
      <w:bookmarkStart w:id="1721" w:name="_Toc53181593"/>
      <w:bookmarkStart w:id="1722" w:name="_Toc61117380"/>
      <w:bookmarkStart w:id="1723" w:name="_Toc67076469"/>
      <w:bookmarkStart w:id="1724" w:name="_Toc67077007"/>
      <w:r w:rsidRPr="00090C64">
        <w:t>6.5</w:t>
      </w:r>
      <w:r w:rsidRPr="00090C64">
        <w:tab/>
        <w:t>OTA Transmit ON/OFF power</w:t>
      </w:r>
      <w:bookmarkEnd w:id="1716"/>
      <w:bookmarkEnd w:id="1717"/>
      <w:bookmarkEnd w:id="1718"/>
      <w:bookmarkEnd w:id="1719"/>
      <w:bookmarkEnd w:id="1720"/>
      <w:bookmarkEnd w:id="1721"/>
      <w:bookmarkEnd w:id="1722"/>
      <w:bookmarkEnd w:id="1723"/>
      <w:bookmarkEnd w:id="1724"/>
    </w:p>
    <w:p w14:paraId="4EF68913" w14:textId="77777777" w:rsidR="00D57C09" w:rsidRPr="00090C64" w:rsidRDefault="00D57C09" w:rsidP="00D57C09">
      <w:pPr>
        <w:pStyle w:val="Heading3"/>
      </w:pPr>
      <w:bookmarkStart w:id="1725" w:name="_Toc21125009"/>
      <w:bookmarkStart w:id="1726" w:name="_Toc29767999"/>
      <w:bookmarkStart w:id="1727" w:name="_Toc36044441"/>
      <w:bookmarkStart w:id="1728" w:name="_Toc37230346"/>
      <w:bookmarkStart w:id="1729" w:name="_Toc45907489"/>
      <w:bookmarkStart w:id="1730" w:name="_Toc53181594"/>
      <w:bookmarkStart w:id="1731" w:name="_Toc61117381"/>
      <w:bookmarkStart w:id="1732" w:name="_Toc67076470"/>
      <w:bookmarkStart w:id="1733" w:name="_Toc67077008"/>
      <w:r w:rsidRPr="00090C64">
        <w:t>6.5.1</w:t>
      </w:r>
      <w:r w:rsidRPr="00090C64">
        <w:tab/>
        <w:t>General</w:t>
      </w:r>
      <w:bookmarkEnd w:id="1725"/>
      <w:bookmarkEnd w:id="1726"/>
      <w:bookmarkEnd w:id="1727"/>
      <w:bookmarkEnd w:id="1728"/>
      <w:bookmarkEnd w:id="1729"/>
      <w:bookmarkEnd w:id="1730"/>
      <w:bookmarkEnd w:id="1731"/>
      <w:bookmarkEnd w:id="1732"/>
      <w:bookmarkEnd w:id="1733"/>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1734" w:name="_Toc21125010"/>
      <w:bookmarkStart w:id="1735" w:name="_Toc29768000"/>
      <w:bookmarkStart w:id="1736" w:name="_Toc36044442"/>
      <w:bookmarkStart w:id="1737" w:name="_Toc37230347"/>
      <w:bookmarkStart w:id="1738" w:name="_Toc45907490"/>
      <w:bookmarkStart w:id="1739" w:name="_Toc53181595"/>
      <w:bookmarkStart w:id="1740" w:name="_Toc61117382"/>
      <w:bookmarkStart w:id="1741" w:name="_Toc67076471"/>
      <w:bookmarkStart w:id="1742" w:name="_Toc67077009"/>
      <w:r w:rsidRPr="00090C64">
        <w:lastRenderedPageBreak/>
        <w:t>6.5.2</w:t>
      </w:r>
      <w:r w:rsidRPr="00090C64">
        <w:tab/>
        <w:t>OTA Transmitter OFF power</w:t>
      </w:r>
      <w:bookmarkEnd w:id="1734"/>
      <w:bookmarkEnd w:id="1735"/>
      <w:bookmarkEnd w:id="1736"/>
      <w:bookmarkEnd w:id="1737"/>
      <w:bookmarkEnd w:id="1738"/>
      <w:bookmarkEnd w:id="1739"/>
      <w:bookmarkEnd w:id="1740"/>
      <w:bookmarkEnd w:id="1741"/>
      <w:bookmarkEnd w:id="1742"/>
    </w:p>
    <w:p w14:paraId="506ABD93" w14:textId="77777777" w:rsidR="00D57C09" w:rsidRPr="00090C64" w:rsidRDefault="00D57C09" w:rsidP="00D57C09">
      <w:pPr>
        <w:pStyle w:val="Heading4"/>
        <w:rPr>
          <w:lang w:eastAsia="sv-SE"/>
        </w:rPr>
      </w:pPr>
      <w:bookmarkStart w:id="1743" w:name="_Toc21125011"/>
      <w:bookmarkStart w:id="1744" w:name="_Toc29768001"/>
      <w:bookmarkStart w:id="1745" w:name="_Toc36044443"/>
      <w:bookmarkStart w:id="1746" w:name="_Toc37230348"/>
      <w:bookmarkStart w:id="1747" w:name="_Toc45907491"/>
      <w:bookmarkStart w:id="1748" w:name="_Toc53181596"/>
      <w:bookmarkStart w:id="1749" w:name="_Toc61117383"/>
      <w:bookmarkStart w:id="1750" w:name="_Toc67076472"/>
      <w:bookmarkStart w:id="1751" w:name="_Toc67077010"/>
      <w:r w:rsidRPr="00090C64">
        <w:rPr>
          <w:lang w:eastAsia="sv-SE"/>
        </w:rPr>
        <w:t>6.5.2.1</w:t>
      </w:r>
      <w:r w:rsidRPr="00090C64">
        <w:rPr>
          <w:lang w:eastAsia="sv-SE"/>
        </w:rPr>
        <w:tab/>
        <w:t>Definition and applicability</w:t>
      </w:r>
      <w:bookmarkEnd w:id="1743"/>
      <w:bookmarkEnd w:id="1744"/>
      <w:bookmarkEnd w:id="1745"/>
      <w:bookmarkEnd w:id="1746"/>
      <w:bookmarkEnd w:id="1747"/>
      <w:bookmarkEnd w:id="1748"/>
      <w:bookmarkEnd w:id="1749"/>
      <w:bookmarkEnd w:id="1750"/>
      <w:bookmarkEnd w:id="1751"/>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1752" w:name="_Toc21125012"/>
      <w:bookmarkStart w:id="1753" w:name="_Toc29768002"/>
      <w:bookmarkStart w:id="1754" w:name="_Toc36044444"/>
      <w:bookmarkStart w:id="1755" w:name="_Toc37230349"/>
      <w:bookmarkStart w:id="1756" w:name="_Toc45907492"/>
      <w:bookmarkStart w:id="1757" w:name="_Toc53181597"/>
      <w:bookmarkStart w:id="1758" w:name="_Toc61117384"/>
      <w:bookmarkStart w:id="1759" w:name="_Toc67076473"/>
      <w:bookmarkStart w:id="1760" w:name="_Toc67077011"/>
      <w:r w:rsidRPr="00090C64">
        <w:rPr>
          <w:lang w:eastAsia="sv-SE"/>
        </w:rPr>
        <w:t>6.5.2.2</w:t>
      </w:r>
      <w:r w:rsidRPr="00090C64">
        <w:rPr>
          <w:lang w:eastAsia="sv-SE"/>
        </w:rPr>
        <w:tab/>
        <w:t>Minimum Requirement</w:t>
      </w:r>
      <w:bookmarkEnd w:id="1752"/>
      <w:bookmarkEnd w:id="1753"/>
      <w:bookmarkEnd w:id="1754"/>
      <w:bookmarkEnd w:id="1755"/>
      <w:bookmarkEnd w:id="1756"/>
      <w:bookmarkEnd w:id="1757"/>
      <w:bookmarkEnd w:id="1758"/>
      <w:bookmarkEnd w:id="1759"/>
      <w:bookmarkEnd w:id="1760"/>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1761" w:name="_Toc21125013"/>
      <w:bookmarkStart w:id="1762" w:name="_Toc29768003"/>
      <w:bookmarkStart w:id="1763" w:name="_Toc36044445"/>
      <w:bookmarkStart w:id="1764" w:name="_Toc37230350"/>
      <w:bookmarkStart w:id="1765" w:name="_Toc45907493"/>
      <w:bookmarkStart w:id="1766" w:name="_Toc53181598"/>
      <w:bookmarkStart w:id="1767" w:name="_Toc61117385"/>
      <w:bookmarkStart w:id="1768" w:name="_Toc67076474"/>
      <w:bookmarkStart w:id="1769" w:name="_Toc67077012"/>
      <w:r w:rsidRPr="00090C64">
        <w:rPr>
          <w:lang w:eastAsia="sv-SE"/>
        </w:rPr>
        <w:t>6.5.2.3</w:t>
      </w:r>
      <w:r w:rsidRPr="00090C64">
        <w:rPr>
          <w:lang w:eastAsia="sv-SE"/>
        </w:rPr>
        <w:tab/>
        <w:t>Test purpose</w:t>
      </w:r>
      <w:bookmarkEnd w:id="1761"/>
      <w:bookmarkEnd w:id="1762"/>
      <w:bookmarkEnd w:id="1763"/>
      <w:bookmarkEnd w:id="1764"/>
      <w:bookmarkEnd w:id="1765"/>
      <w:bookmarkEnd w:id="1766"/>
      <w:bookmarkEnd w:id="1767"/>
      <w:bookmarkEnd w:id="1768"/>
      <w:bookmarkEnd w:id="1769"/>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1770" w:name="_Toc21125014"/>
      <w:bookmarkStart w:id="1771" w:name="_Toc29768004"/>
      <w:bookmarkStart w:id="1772" w:name="_Toc36044446"/>
      <w:bookmarkStart w:id="1773" w:name="_Toc37230351"/>
      <w:bookmarkStart w:id="1774" w:name="_Toc45907494"/>
      <w:bookmarkStart w:id="1775" w:name="_Toc53181599"/>
      <w:bookmarkStart w:id="1776" w:name="_Toc61117386"/>
      <w:bookmarkStart w:id="1777" w:name="_Toc67076475"/>
      <w:bookmarkStart w:id="1778" w:name="_Toc67077013"/>
      <w:r w:rsidRPr="00090C64">
        <w:rPr>
          <w:lang w:eastAsia="sv-SE"/>
        </w:rPr>
        <w:t>6.</w:t>
      </w:r>
      <w:r w:rsidRPr="00090C64">
        <w:rPr>
          <w:lang w:eastAsia="zh-CN"/>
        </w:rPr>
        <w:t>5.2.</w:t>
      </w:r>
      <w:r w:rsidRPr="00090C64">
        <w:rPr>
          <w:lang w:eastAsia="sv-SE"/>
        </w:rPr>
        <w:t>4</w:t>
      </w:r>
      <w:r w:rsidRPr="00090C64">
        <w:rPr>
          <w:lang w:eastAsia="sv-SE"/>
        </w:rPr>
        <w:tab/>
        <w:t>Method of test</w:t>
      </w:r>
      <w:bookmarkEnd w:id="1770"/>
      <w:bookmarkEnd w:id="1771"/>
      <w:bookmarkEnd w:id="1772"/>
      <w:bookmarkEnd w:id="1773"/>
      <w:bookmarkEnd w:id="1774"/>
      <w:bookmarkEnd w:id="1775"/>
      <w:bookmarkEnd w:id="1776"/>
      <w:bookmarkEnd w:id="1777"/>
      <w:bookmarkEnd w:id="1778"/>
    </w:p>
    <w:p w14:paraId="78BC81B0" w14:textId="77777777" w:rsidR="00D57C09" w:rsidRPr="00090C64" w:rsidRDefault="00D57C09" w:rsidP="00D57C09">
      <w:pPr>
        <w:pStyle w:val="Heading5"/>
        <w:rPr>
          <w:lang w:eastAsia="sv-SE"/>
        </w:rPr>
      </w:pPr>
      <w:bookmarkStart w:id="1779" w:name="_Toc21125015"/>
      <w:bookmarkStart w:id="1780" w:name="_Toc29768005"/>
      <w:bookmarkStart w:id="1781" w:name="_Toc36044447"/>
      <w:bookmarkStart w:id="1782" w:name="_Toc37230352"/>
      <w:bookmarkStart w:id="1783" w:name="_Toc45907495"/>
      <w:bookmarkStart w:id="1784" w:name="_Toc53181600"/>
      <w:bookmarkStart w:id="1785" w:name="_Toc61117387"/>
      <w:bookmarkStart w:id="1786" w:name="_Toc67076476"/>
      <w:bookmarkStart w:id="1787" w:name="_Toc67077014"/>
      <w:r w:rsidRPr="00090C64">
        <w:rPr>
          <w:lang w:eastAsia="sv-SE"/>
        </w:rPr>
        <w:t>6.5.2.4.1</w:t>
      </w:r>
      <w:r w:rsidRPr="00090C64">
        <w:rPr>
          <w:lang w:eastAsia="sv-SE"/>
        </w:rPr>
        <w:tab/>
        <w:t>Initial conditions</w:t>
      </w:r>
      <w:bookmarkEnd w:id="1779"/>
      <w:bookmarkEnd w:id="1780"/>
      <w:bookmarkEnd w:id="1781"/>
      <w:bookmarkEnd w:id="1782"/>
      <w:bookmarkEnd w:id="1783"/>
      <w:bookmarkEnd w:id="1784"/>
      <w:bookmarkEnd w:id="1785"/>
      <w:bookmarkEnd w:id="1786"/>
      <w:bookmarkEnd w:id="1787"/>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1788" w:name="_Toc21125016"/>
      <w:bookmarkStart w:id="1789" w:name="_Toc29768006"/>
      <w:bookmarkStart w:id="1790" w:name="_Toc36044448"/>
      <w:bookmarkStart w:id="1791" w:name="_Toc37230353"/>
      <w:bookmarkStart w:id="1792" w:name="_Toc45907496"/>
      <w:bookmarkStart w:id="1793" w:name="_Toc53181601"/>
      <w:bookmarkStart w:id="1794" w:name="_Toc61117388"/>
      <w:bookmarkStart w:id="1795" w:name="_Toc67076477"/>
      <w:bookmarkStart w:id="1796" w:name="_Toc67077015"/>
      <w:r w:rsidRPr="00090C64">
        <w:rPr>
          <w:lang w:eastAsia="sv-SE"/>
        </w:rPr>
        <w:t>6.5.2.4.2</w:t>
      </w:r>
      <w:r w:rsidRPr="00090C64">
        <w:rPr>
          <w:lang w:eastAsia="sv-SE"/>
        </w:rPr>
        <w:tab/>
        <w:t>Procedure</w:t>
      </w:r>
      <w:bookmarkEnd w:id="1788"/>
      <w:bookmarkEnd w:id="1789"/>
      <w:bookmarkEnd w:id="1790"/>
      <w:bookmarkEnd w:id="1791"/>
      <w:bookmarkEnd w:id="1792"/>
      <w:bookmarkEnd w:id="1793"/>
      <w:bookmarkEnd w:id="1794"/>
      <w:bookmarkEnd w:id="1795"/>
      <w:bookmarkEnd w:id="1796"/>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1797" w:name="_Toc21125017"/>
      <w:bookmarkStart w:id="1798" w:name="_Toc29768007"/>
      <w:bookmarkStart w:id="1799" w:name="_Toc36044449"/>
      <w:bookmarkStart w:id="1800" w:name="_Toc37230354"/>
      <w:bookmarkStart w:id="1801" w:name="_Toc45907497"/>
      <w:bookmarkStart w:id="1802" w:name="_Toc53181602"/>
      <w:bookmarkStart w:id="1803" w:name="_Toc61117389"/>
      <w:bookmarkStart w:id="1804" w:name="_Toc67076478"/>
      <w:bookmarkStart w:id="1805" w:name="_Toc67077016"/>
      <w:r w:rsidRPr="00090C64">
        <w:rPr>
          <w:lang w:eastAsia="sv-SE"/>
        </w:rPr>
        <w:t>6.</w:t>
      </w:r>
      <w:r w:rsidRPr="00090C64">
        <w:rPr>
          <w:lang w:eastAsia="zh-CN"/>
        </w:rPr>
        <w:t>5.2.</w:t>
      </w:r>
      <w:r w:rsidRPr="00090C64">
        <w:rPr>
          <w:lang w:eastAsia="sv-SE"/>
        </w:rPr>
        <w:t>5</w:t>
      </w:r>
      <w:r w:rsidRPr="00090C64">
        <w:rPr>
          <w:lang w:eastAsia="sv-SE"/>
        </w:rPr>
        <w:tab/>
        <w:t>Test Requirement</w:t>
      </w:r>
      <w:bookmarkEnd w:id="1797"/>
      <w:bookmarkEnd w:id="1798"/>
      <w:bookmarkEnd w:id="1799"/>
      <w:bookmarkEnd w:id="1800"/>
      <w:bookmarkEnd w:id="1801"/>
      <w:bookmarkEnd w:id="1802"/>
      <w:bookmarkEnd w:id="1803"/>
      <w:bookmarkEnd w:id="1804"/>
      <w:bookmarkEnd w:id="1805"/>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1806" w:name="_Toc21125018"/>
      <w:bookmarkStart w:id="1807" w:name="_Toc29768008"/>
      <w:bookmarkStart w:id="1808" w:name="_Toc36044450"/>
      <w:bookmarkStart w:id="1809" w:name="_Toc37230355"/>
      <w:bookmarkStart w:id="1810" w:name="_Toc45907498"/>
      <w:bookmarkStart w:id="1811" w:name="_Toc53181603"/>
      <w:bookmarkStart w:id="1812" w:name="_Toc61117390"/>
      <w:bookmarkStart w:id="1813" w:name="_Toc67076479"/>
      <w:bookmarkStart w:id="1814" w:name="_Toc67077017"/>
      <w:r w:rsidRPr="00090C64">
        <w:t>6.5.3</w:t>
      </w:r>
      <w:r w:rsidRPr="00090C64">
        <w:tab/>
        <w:t>OTA Transmitter transient period</w:t>
      </w:r>
      <w:bookmarkEnd w:id="1806"/>
      <w:bookmarkEnd w:id="1807"/>
      <w:bookmarkEnd w:id="1808"/>
      <w:bookmarkEnd w:id="1809"/>
      <w:bookmarkEnd w:id="1810"/>
      <w:bookmarkEnd w:id="1811"/>
      <w:bookmarkEnd w:id="1812"/>
      <w:bookmarkEnd w:id="1813"/>
      <w:bookmarkEnd w:id="1814"/>
    </w:p>
    <w:p w14:paraId="130AFA6B" w14:textId="77777777" w:rsidR="00D57C09" w:rsidRPr="00090C64" w:rsidRDefault="00D57C09" w:rsidP="00D57C09">
      <w:pPr>
        <w:pStyle w:val="Heading4"/>
        <w:rPr>
          <w:lang w:eastAsia="sv-SE"/>
        </w:rPr>
      </w:pPr>
      <w:bookmarkStart w:id="1815" w:name="_Toc21125019"/>
      <w:bookmarkStart w:id="1816" w:name="_Toc29768009"/>
      <w:bookmarkStart w:id="1817" w:name="_Toc36044451"/>
      <w:bookmarkStart w:id="1818" w:name="_Toc37230356"/>
      <w:bookmarkStart w:id="1819" w:name="_Toc45907499"/>
      <w:bookmarkStart w:id="1820" w:name="_Toc53181604"/>
      <w:bookmarkStart w:id="1821" w:name="_Toc61117391"/>
      <w:bookmarkStart w:id="1822" w:name="_Toc67076480"/>
      <w:bookmarkStart w:id="1823" w:name="_Toc67077018"/>
      <w:r w:rsidRPr="00090C64">
        <w:rPr>
          <w:lang w:eastAsia="sv-SE"/>
        </w:rPr>
        <w:t>6.5.3.1</w:t>
      </w:r>
      <w:r w:rsidRPr="00090C64">
        <w:rPr>
          <w:lang w:eastAsia="sv-SE"/>
        </w:rPr>
        <w:tab/>
        <w:t>Definition and applicability</w:t>
      </w:r>
      <w:bookmarkEnd w:id="1815"/>
      <w:bookmarkEnd w:id="1816"/>
      <w:bookmarkEnd w:id="1817"/>
      <w:bookmarkEnd w:id="1818"/>
      <w:bookmarkEnd w:id="1819"/>
      <w:bookmarkEnd w:id="1820"/>
      <w:bookmarkEnd w:id="1821"/>
      <w:bookmarkEnd w:id="1822"/>
      <w:bookmarkEnd w:id="1823"/>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1824" w:name="_MON_1572099881"/>
    <w:bookmarkStart w:id="1825" w:name="_MON_1565440135"/>
    <w:bookmarkStart w:id="1826" w:name="_MON_1572099549"/>
    <w:bookmarkStart w:id="1827" w:name="_MON_1572355398"/>
    <w:bookmarkStart w:id="1828" w:name="_MON_1572099568"/>
    <w:bookmarkStart w:id="1829" w:name="_MON_1572099724"/>
    <w:bookmarkStart w:id="1830" w:name="_MON_1572157718"/>
    <w:bookmarkStart w:id="1831" w:name="_MON_1572454981"/>
    <w:bookmarkStart w:id="1832" w:name="_MON_1572099771"/>
    <w:bookmarkEnd w:id="1824"/>
    <w:bookmarkEnd w:id="1825"/>
    <w:bookmarkEnd w:id="1826"/>
    <w:bookmarkEnd w:id="1827"/>
    <w:bookmarkEnd w:id="1828"/>
    <w:bookmarkEnd w:id="1829"/>
    <w:bookmarkEnd w:id="1830"/>
    <w:bookmarkEnd w:id="1831"/>
    <w:bookmarkEnd w:id="1832"/>
    <w:bookmarkStart w:id="1833" w:name="_MON_1572161131"/>
    <w:bookmarkEnd w:id="1833"/>
    <w:p w14:paraId="4FE178A1" w14:textId="77777777" w:rsidR="00D57C09" w:rsidRPr="00090C64" w:rsidRDefault="00D57C09" w:rsidP="00D57C09">
      <w:pPr>
        <w:pStyle w:val="TH"/>
      </w:pPr>
      <w:r w:rsidRPr="00090C64">
        <w:object w:dxaOrig="9720" w:dyaOrig="4692" w14:anchorId="5EBC3128">
          <v:shape id="_x0000_i1036" type="#_x0000_t75" style="width:447pt;height:251pt" o:ole="">
            <v:imagedata r:id="rId41" o:title="" croptop="6311f" cropleft="2026f" cropright="2877f"/>
          </v:shape>
          <o:OLEObject Type="Embed" ProgID="Word.Picture.8" ShapeID="_x0000_i1036" DrawAspect="Content" ObjectID="_1679333825" r:id="rId42"/>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1834"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1834"/>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1835" w:name="_Toc21125020"/>
      <w:bookmarkStart w:id="1836" w:name="_Toc29768010"/>
      <w:bookmarkStart w:id="1837" w:name="_Toc36044452"/>
      <w:bookmarkStart w:id="1838" w:name="_Toc37230357"/>
      <w:bookmarkStart w:id="1839" w:name="_Toc45907500"/>
      <w:bookmarkStart w:id="1840" w:name="_Toc53181605"/>
      <w:bookmarkStart w:id="1841" w:name="_Toc61117392"/>
      <w:bookmarkStart w:id="1842" w:name="_Toc67076481"/>
      <w:bookmarkStart w:id="1843" w:name="_Toc67077019"/>
      <w:r w:rsidRPr="00090C64">
        <w:rPr>
          <w:lang w:eastAsia="sv-SE"/>
        </w:rPr>
        <w:t>6.5.3.2</w:t>
      </w:r>
      <w:r w:rsidRPr="00090C64">
        <w:rPr>
          <w:lang w:eastAsia="sv-SE"/>
        </w:rPr>
        <w:tab/>
        <w:t>Minimum Requirement</w:t>
      </w:r>
      <w:bookmarkEnd w:id="1835"/>
      <w:bookmarkEnd w:id="1836"/>
      <w:bookmarkEnd w:id="1837"/>
      <w:bookmarkEnd w:id="1838"/>
      <w:bookmarkEnd w:id="1839"/>
      <w:bookmarkEnd w:id="1840"/>
      <w:bookmarkEnd w:id="1841"/>
      <w:bookmarkEnd w:id="1842"/>
      <w:bookmarkEnd w:id="1843"/>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1844" w:name="_Toc21125021"/>
      <w:bookmarkStart w:id="1845" w:name="_Toc29768011"/>
      <w:bookmarkStart w:id="1846" w:name="_Toc36044453"/>
      <w:bookmarkStart w:id="1847" w:name="_Toc37230358"/>
      <w:bookmarkStart w:id="1848" w:name="_Toc45907501"/>
      <w:bookmarkStart w:id="1849" w:name="_Toc53181606"/>
      <w:bookmarkStart w:id="1850" w:name="_Toc61117393"/>
      <w:bookmarkStart w:id="1851" w:name="_Toc67076482"/>
      <w:bookmarkStart w:id="1852" w:name="_Toc67077020"/>
      <w:r w:rsidRPr="00090C64">
        <w:rPr>
          <w:lang w:eastAsia="sv-SE"/>
        </w:rPr>
        <w:t>6.5.3.3</w:t>
      </w:r>
      <w:r w:rsidRPr="00090C64">
        <w:rPr>
          <w:lang w:eastAsia="sv-SE"/>
        </w:rPr>
        <w:tab/>
        <w:t>Test purpose</w:t>
      </w:r>
      <w:bookmarkEnd w:id="1844"/>
      <w:bookmarkEnd w:id="1845"/>
      <w:bookmarkEnd w:id="1846"/>
      <w:bookmarkEnd w:id="1847"/>
      <w:bookmarkEnd w:id="1848"/>
      <w:bookmarkEnd w:id="1849"/>
      <w:bookmarkEnd w:id="1850"/>
      <w:bookmarkEnd w:id="1851"/>
      <w:bookmarkEnd w:id="1852"/>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1853" w:name="_Toc21125022"/>
      <w:bookmarkStart w:id="1854" w:name="_Toc29768012"/>
      <w:bookmarkStart w:id="1855" w:name="_Toc36044454"/>
      <w:bookmarkStart w:id="1856" w:name="_Toc37230359"/>
      <w:bookmarkStart w:id="1857" w:name="_Toc45907502"/>
      <w:bookmarkStart w:id="1858" w:name="_Toc53181607"/>
      <w:bookmarkStart w:id="1859" w:name="_Toc61117394"/>
      <w:bookmarkStart w:id="1860" w:name="_Toc67076483"/>
      <w:bookmarkStart w:id="1861" w:name="_Toc67077021"/>
      <w:r w:rsidRPr="00090C64">
        <w:rPr>
          <w:lang w:eastAsia="sv-SE"/>
        </w:rPr>
        <w:t>6.</w:t>
      </w:r>
      <w:r w:rsidRPr="00090C64">
        <w:rPr>
          <w:lang w:eastAsia="zh-CN"/>
        </w:rPr>
        <w:t>5.3.</w:t>
      </w:r>
      <w:r w:rsidRPr="00090C64">
        <w:rPr>
          <w:lang w:eastAsia="sv-SE"/>
        </w:rPr>
        <w:t>4</w:t>
      </w:r>
      <w:r w:rsidRPr="00090C64">
        <w:rPr>
          <w:lang w:eastAsia="sv-SE"/>
        </w:rPr>
        <w:tab/>
        <w:t>Method of test</w:t>
      </w:r>
      <w:bookmarkEnd w:id="1853"/>
      <w:bookmarkEnd w:id="1854"/>
      <w:bookmarkEnd w:id="1855"/>
      <w:bookmarkEnd w:id="1856"/>
      <w:bookmarkEnd w:id="1857"/>
      <w:bookmarkEnd w:id="1858"/>
      <w:bookmarkEnd w:id="1859"/>
      <w:bookmarkEnd w:id="1860"/>
      <w:bookmarkEnd w:id="1861"/>
    </w:p>
    <w:p w14:paraId="33297A7C" w14:textId="77777777" w:rsidR="00D57C09" w:rsidRPr="00090C64" w:rsidRDefault="00D57C09" w:rsidP="00D57C09">
      <w:pPr>
        <w:pStyle w:val="Heading5"/>
        <w:rPr>
          <w:lang w:eastAsia="sv-SE"/>
        </w:rPr>
      </w:pPr>
      <w:bookmarkStart w:id="1862" w:name="_Toc21125023"/>
      <w:bookmarkStart w:id="1863" w:name="_Toc29768013"/>
      <w:bookmarkStart w:id="1864" w:name="_Toc36044455"/>
      <w:bookmarkStart w:id="1865" w:name="_Toc37230360"/>
      <w:bookmarkStart w:id="1866" w:name="_Toc45907503"/>
      <w:bookmarkStart w:id="1867" w:name="_Toc53181608"/>
      <w:bookmarkStart w:id="1868" w:name="_Toc61117395"/>
      <w:bookmarkStart w:id="1869" w:name="_Toc67076484"/>
      <w:bookmarkStart w:id="1870" w:name="_Toc67077022"/>
      <w:r w:rsidRPr="00090C64">
        <w:rPr>
          <w:lang w:eastAsia="sv-SE"/>
        </w:rPr>
        <w:t>6.5.3.4.1</w:t>
      </w:r>
      <w:r w:rsidRPr="00090C64">
        <w:rPr>
          <w:lang w:eastAsia="sv-SE"/>
        </w:rPr>
        <w:tab/>
        <w:t>Initial conditions</w:t>
      </w:r>
      <w:bookmarkEnd w:id="1862"/>
      <w:bookmarkEnd w:id="1863"/>
      <w:bookmarkEnd w:id="1864"/>
      <w:bookmarkEnd w:id="1865"/>
      <w:bookmarkEnd w:id="1866"/>
      <w:bookmarkEnd w:id="1867"/>
      <w:bookmarkEnd w:id="1868"/>
      <w:bookmarkEnd w:id="1869"/>
      <w:bookmarkEnd w:id="1870"/>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1871" w:name="_Toc21125024"/>
      <w:bookmarkStart w:id="1872" w:name="_Toc29768014"/>
      <w:bookmarkStart w:id="1873" w:name="_Toc36044456"/>
      <w:bookmarkStart w:id="1874" w:name="_Toc37230361"/>
      <w:bookmarkStart w:id="1875" w:name="_Toc45907504"/>
      <w:bookmarkStart w:id="1876" w:name="_Toc53181609"/>
      <w:bookmarkStart w:id="1877" w:name="_Toc61117396"/>
      <w:bookmarkStart w:id="1878" w:name="_Toc67076485"/>
      <w:bookmarkStart w:id="1879" w:name="_Toc67077023"/>
      <w:r w:rsidRPr="00090C64">
        <w:rPr>
          <w:lang w:eastAsia="sv-SE"/>
        </w:rPr>
        <w:t>6.5.3.4.2</w:t>
      </w:r>
      <w:r w:rsidRPr="00090C64">
        <w:rPr>
          <w:lang w:eastAsia="sv-SE"/>
        </w:rPr>
        <w:tab/>
        <w:t>Procedure</w:t>
      </w:r>
      <w:bookmarkEnd w:id="1871"/>
      <w:bookmarkEnd w:id="1872"/>
      <w:bookmarkEnd w:id="1873"/>
      <w:bookmarkEnd w:id="1874"/>
      <w:bookmarkEnd w:id="1875"/>
      <w:bookmarkEnd w:id="1876"/>
      <w:bookmarkEnd w:id="1877"/>
      <w:bookmarkEnd w:id="1878"/>
      <w:bookmarkEnd w:id="1879"/>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1880" w:name="_Toc21125025"/>
      <w:bookmarkStart w:id="1881" w:name="_Toc29768015"/>
      <w:bookmarkStart w:id="1882" w:name="_Toc36044457"/>
      <w:bookmarkStart w:id="1883" w:name="_Toc37230362"/>
      <w:bookmarkStart w:id="1884" w:name="_Toc45907505"/>
      <w:bookmarkStart w:id="1885" w:name="_Toc53181610"/>
      <w:bookmarkStart w:id="1886" w:name="_Toc61117397"/>
      <w:bookmarkStart w:id="1887" w:name="_Toc67076486"/>
      <w:bookmarkStart w:id="1888" w:name="_Toc67077024"/>
      <w:r w:rsidRPr="00090C64">
        <w:rPr>
          <w:lang w:eastAsia="sv-SE"/>
        </w:rPr>
        <w:t>6.</w:t>
      </w:r>
      <w:r w:rsidRPr="00090C64">
        <w:rPr>
          <w:lang w:eastAsia="zh-CN"/>
        </w:rPr>
        <w:t>5.3.</w:t>
      </w:r>
      <w:r w:rsidRPr="00090C64">
        <w:rPr>
          <w:lang w:eastAsia="sv-SE"/>
        </w:rPr>
        <w:t>5</w:t>
      </w:r>
      <w:r w:rsidRPr="00090C64">
        <w:rPr>
          <w:lang w:eastAsia="sv-SE"/>
        </w:rPr>
        <w:tab/>
        <w:t>Test Requirement</w:t>
      </w:r>
      <w:bookmarkEnd w:id="1880"/>
      <w:bookmarkEnd w:id="1881"/>
      <w:bookmarkEnd w:id="1882"/>
      <w:bookmarkEnd w:id="1883"/>
      <w:bookmarkEnd w:id="1884"/>
      <w:bookmarkEnd w:id="1885"/>
      <w:bookmarkEnd w:id="1886"/>
      <w:bookmarkEnd w:id="1887"/>
      <w:bookmarkEnd w:id="1888"/>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1889" w:name="_Toc21125026"/>
      <w:bookmarkStart w:id="1890" w:name="_Toc29768016"/>
      <w:bookmarkStart w:id="1891" w:name="_Toc36044458"/>
      <w:bookmarkStart w:id="1892" w:name="_Toc37230363"/>
      <w:bookmarkStart w:id="1893" w:name="_Toc45907506"/>
      <w:bookmarkStart w:id="1894" w:name="_Toc53181611"/>
      <w:bookmarkStart w:id="1895" w:name="_Toc61117398"/>
      <w:bookmarkStart w:id="1896" w:name="_Toc67076487"/>
      <w:bookmarkStart w:id="1897" w:name="_Toc67077025"/>
      <w:r w:rsidRPr="00090C64">
        <w:t>6.6</w:t>
      </w:r>
      <w:r w:rsidRPr="00090C64">
        <w:tab/>
        <w:t>OTA Transmitted signal quality</w:t>
      </w:r>
      <w:bookmarkEnd w:id="1889"/>
      <w:bookmarkEnd w:id="1890"/>
      <w:bookmarkEnd w:id="1891"/>
      <w:bookmarkEnd w:id="1892"/>
      <w:bookmarkEnd w:id="1893"/>
      <w:bookmarkEnd w:id="1894"/>
      <w:bookmarkEnd w:id="1895"/>
      <w:bookmarkEnd w:id="1896"/>
      <w:bookmarkEnd w:id="1897"/>
    </w:p>
    <w:p w14:paraId="1966BF2D" w14:textId="77777777" w:rsidR="00D57C09" w:rsidRPr="00090C64" w:rsidRDefault="00D57C09" w:rsidP="00D57C09">
      <w:pPr>
        <w:pStyle w:val="Heading3"/>
      </w:pPr>
      <w:bookmarkStart w:id="1898" w:name="_Toc21125027"/>
      <w:bookmarkStart w:id="1899" w:name="_Toc29768017"/>
      <w:bookmarkStart w:id="1900" w:name="_Toc36044459"/>
      <w:bookmarkStart w:id="1901" w:name="_Toc37230364"/>
      <w:bookmarkStart w:id="1902" w:name="_Toc45907507"/>
      <w:bookmarkStart w:id="1903" w:name="_Toc53181612"/>
      <w:bookmarkStart w:id="1904" w:name="_Toc61117399"/>
      <w:bookmarkStart w:id="1905" w:name="_Toc67076488"/>
      <w:bookmarkStart w:id="1906" w:name="_Toc67077026"/>
      <w:r w:rsidRPr="00090C64">
        <w:t>6.6.1</w:t>
      </w:r>
      <w:r w:rsidRPr="00090C64">
        <w:tab/>
        <w:t>General</w:t>
      </w:r>
      <w:bookmarkEnd w:id="1898"/>
      <w:bookmarkEnd w:id="1899"/>
      <w:bookmarkEnd w:id="1900"/>
      <w:bookmarkEnd w:id="1901"/>
      <w:bookmarkEnd w:id="1902"/>
      <w:bookmarkEnd w:id="1903"/>
      <w:bookmarkEnd w:id="1904"/>
      <w:bookmarkEnd w:id="1905"/>
      <w:bookmarkEnd w:id="1906"/>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1907" w:name="_Toc21125028"/>
      <w:bookmarkStart w:id="1908" w:name="_Toc29768018"/>
      <w:bookmarkStart w:id="1909" w:name="_Toc36044460"/>
      <w:bookmarkStart w:id="1910" w:name="_Toc37230365"/>
      <w:bookmarkStart w:id="1911" w:name="_Toc45907508"/>
      <w:bookmarkStart w:id="1912" w:name="_Toc53181613"/>
      <w:bookmarkStart w:id="1913" w:name="_Toc61117400"/>
      <w:bookmarkStart w:id="1914" w:name="_Toc67076489"/>
      <w:bookmarkStart w:id="1915" w:name="_Toc67077027"/>
      <w:r w:rsidRPr="00090C64">
        <w:t>6.6.2</w:t>
      </w:r>
      <w:r w:rsidRPr="00090C64">
        <w:tab/>
        <w:t>OTA Frequency Error</w:t>
      </w:r>
      <w:bookmarkEnd w:id="1907"/>
      <w:bookmarkEnd w:id="1908"/>
      <w:bookmarkEnd w:id="1909"/>
      <w:bookmarkEnd w:id="1910"/>
      <w:bookmarkEnd w:id="1911"/>
      <w:bookmarkEnd w:id="1912"/>
      <w:bookmarkEnd w:id="1913"/>
      <w:bookmarkEnd w:id="1914"/>
      <w:bookmarkEnd w:id="1915"/>
    </w:p>
    <w:p w14:paraId="4CCC3EED" w14:textId="77777777" w:rsidR="00D57C09" w:rsidRPr="00090C64" w:rsidRDefault="00D57C09" w:rsidP="00D57C09">
      <w:pPr>
        <w:pStyle w:val="Heading4"/>
        <w:rPr>
          <w:lang w:eastAsia="sv-SE"/>
        </w:rPr>
      </w:pPr>
      <w:bookmarkStart w:id="1916" w:name="_Toc21125029"/>
      <w:bookmarkStart w:id="1917" w:name="_Toc29768019"/>
      <w:bookmarkStart w:id="1918" w:name="_Toc36044461"/>
      <w:bookmarkStart w:id="1919" w:name="_Toc37230366"/>
      <w:bookmarkStart w:id="1920" w:name="_Toc45907509"/>
      <w:bookmarkStart w:id="1921" w:name="_Toc53181614"/>
      <w:bookmarkStart w:id="1922" w:name="_Toc61117401"/>
      <w:bookmarkStart w:id="1923" w:name="_Toc67076490"/>
      <w:bookmarkStart w:id="1924" w:name="_Toc67077028"/>
      <w:r w:rsidRPr="00090C64">
        <w:rPr>
          <w:lang w:eastAsia="sv-SE"/>
        </w:rPr>
        <w:t>6.6.2.1</w:t>
      </w:r>
      <w:r w:rsidRPr="00090C64">
        <w:rPr>
          <w:lang w:eastAsia="sv-SE"/>
        </w:rPr>
        <w:tab/>
        <w:t>Definition and applicability</w:t>
      </w:r>
      <w:bookmarkEnd w:id="1916"/>
      <w:bookmarkEnd w:id="1917"/>
      <w:bookmarkEnd w:id="1918"/>
      <w:bookmarkEnd w:id="1919"/>
      <w:bookmarkEnd w:id="1920"/>
      <w:bookmarkEnd w:id="1921"/>
      <w:bookmarkEnd w:id="1922"/>
      <w:bookmarkEnd w:id="1923"/>
      <w:bookmarkEnd w:id="1924"/>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1925" w:name="_Toc21125030"/>
      <w:bookmarkStart w:id="1926" w:name="_Toc29768020"/>
      <w:bookmarkStart w:id="1927" w:name="_Toc36044462"/>
      <w:bookmarkStart w:id="1928" w:name="_Toc37230367"/>
      <w:bookmarkStart w:id="1929" w:name="_Toc45907510"/>
      <w:bookmarkStart w:id="1930" w:name="_Toc53181615"/>
      <w:bookmarkStart w:id="1931" w:name="_Toc61117402"/>
      <w:bookmarkStart w:id="1932" w:name="_Toc67076491"/>
      <w:bookmarkStart w:id="1933" w:name="_Toc67077029"/>
      <w:r w:rsidRPr="00090C64">
        <w:rPr>
          <w:lang w:eastAsia="sv-SE"/>
        </w:rPr>
        <w:t>6.6.2.2</w:t>
      </w:r>
      <w:r w:rsidRPr="00090C64">
        <w:rPr>
          <w:lang w:eastAsia="sv-SE"/>
        </w:rPr>
        <w:tab/>
        <w:t>Minimum Requirement</w:t>
      </w:r>
      <w:bookmarkEnd w:id="1925"/>
      <w:bookmarkEnd w:id="1926"/>
      <w:bookmarkEnd w:id="1927"/>
      <w:bookmarkEnd w:id="1928"/>
      <w:bookmarkEnd w:id="1929"/>
      <w:bookmarkEnd w:id="1930"/>
      <w:bookmarkEnd w:id="1931"/>
      <w:bookmarkEnd w:id="1932"/>
      <w:bookmarkEnd w:id="1933"/>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1934" w:name="_Toc21125031"/>
      <w:bookmarkStart w:id="1935" w:name="_Toc29768021"/>
      <w:bookmarkStart w:id="1936" w:name="_Toc36044463"/>
      <w:bookmarkStart w:id="1937" w:name="_Toc37230368"/>
      <w:bookmarkStart w:id="1938" w:name="_Toc45907511"/>
      <w:bookmarkStart w:id="1939" w:name="_Toc53181616"/>
      <w:bookmarkStart w:id="1940" w:name="_Toc61117403"/>
      <w:bookmarkStart w:id="1941" w:name="_Toc67076492"/>
      <w:bookmarkStart w:id="1942" w:name="_Toc67077030"/>
      <w:r w:rsidRPr="00090C64">
        <w:rPr>
          <w:lang w:eastAsia="sv-SE"/>
        </w:rPr>
        <w:t>6.6.2.3</w:t>
      </w:r>
      <w:r w:rsidRPr="00090C64">
        <w:rPr>
          <w:lang w:eastAsia="sv-SE"/>
        </w:rPr>
        <w:tab/>
        <w:t>Test purpose</w:t>
      </w:r>
      <w:bookmarkEnd w:id="1934"/>
      <w:bookmarkEnd w:id="1935"/>
      <w:bookmarkEnd w:id="1936"/>
      <w:bookmarkEnd w:id="1937"/>
      <w:bookmarkEnd w:id="1938"/>
      <w:bookmarkEnd w:id="1939"/>
      <w:bookmarkEnd w:id="1940"/>
      <w:bookmarkEnd w:id="1941"/>
      <w:bookmarkEnd w:id="1942"/>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1943" w:name="_Toc21125032"/>
      <w:bookmarkStart w:id="1944" w:name="_Toc29768022"/>
      <w:bookmarkStart w:id="1945" w:name="_Toc36044464"/>
      <w:bookmarkStart w:id="1946" w:name="_Toc37230369"/>
      <w:bookmarkStart w:id="1947" w:name="_Toc45907512"/>
      <w:bookmarkStart w:id="1948" w:name="_Toc53181617"/>
      <w:bookmarkStart w:id="1949" w:name="_Toc61117404"/>
      <w:bookmarkStart w:id="1950" w:name="_Toc67076493"/>
      <w:bookmarkStart w:id="1951" w:name="_Toc67077031"/>
      <w:r w:rsidRPr="00090C64">
        <w:rPr>
          <w:lang w:eastAsia="sv-SE"/>
        </w:rPr>
        <w:t>6.</w:t>
      </w:r>
      <w:r w:rsidRPr="00090C64">
        <w:rPr>
          <w:lang w:eastAsia="zh-CN"/>
        </w:rPr>
        <w:t>6.2.</w:t>
      </w:r>
      <w:r w:rsidRPr="00090C64">
        <w:rPr>
          <w:lang w:eastAsia="sv-SE"/>
        </w:rPr>
        <w:t>4</w:t>
      </w:r>
      <w:r w:rsidRPr="00090C64">
        <w:rPr>
          <w:lang w:eastAsia="sv-SE"/>
        </w:rPr>
        <w:tab/>
        <w:t>Method of test</w:t>
      </w:r>
      <w:bookmarkEnd w:id="1943"/>
      <w:bookmarkEnd w:id="1944"/>
      <w:bookmarkEnd w:id="1945"/>
      <w:bookmarkEnd w:id="1946"/>
      <w:bookmarkEnd w:id="1947"/>
      <w:bookmarkEnd w:id="1948"/>
      <w:bookmarkEnd w:id="1949"/>
      <w:bookmarkEnd w:id="1950"/>
      <w:bookmarkEnd w:id="1951"/>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1952" w:name="_Toc21125033"/>
      <w:bookmarkStart w:id="1953" w:name="_Toc29768023"/>
      <w:bookmarkStart w:id="1954" w:name="_Toc36044465"/>
      <w:bookmarkStart w:id="1955" w:name="_Toc37230370"/>
      <w:bookmarkStart w:id="1956" w:name="_Toc45907513"/>
      <w:bookmarkStart w:id="1957" w:name="_Toc53181618"/>
      <w:bookmarkStart w:id="1958" w:name="_Toc61117405"/>
      <w:bookmarkStart w:id="1959" w:name="_Toc67076494"/>
      <w:bookmarkStart w:id="1960" w:name="_Toc67077032"/>
      <w:r w:rsidRPr="00090C64">
        <w:rPr>
          <w:lang w:eastAsia="sv-SE"/>
        </w:rPr>
        <w:t>6.</w:t>
      </w:r>
      <w:r w:rsidRPr="00090C64">
        <w:rPr>
          <w:lang w:eastAsia="zh-CN"/>
        </w:rPr>
        <w:t>6.2.</w:t>
      </w:r>
      <w:r w:rsidRPr="00090C64">
        <w:rPr>
          <w:lang w:eastAsia="sv-SE"/>
        </w:rPr>
        <w:t>5</w:t>
      </w:r>
      <w:r w:rsidRPr="00090C64">
        <w:rPr>
          <w:lang w:eastAsia="sv-SE"/>
        </w:rPr>
        <w:tab/>
        <w:t>Test Requirement</w:t>
      </w:r>
      <w:bookmarkEnd w:id="1952"/>
      <w:bookmarkEnd w:id="1953"/>
      <w:bookmarkEnd w:id="1954"/>
      <w:bookmarkEnd w:id="1955"/>
      <w:bookmarkEnd w:id="1956"/>
      <w:bookmarkEnd w:id="1957"/>
      <w:bookmarkEnd w:id="1958"/>
      <w:bookmarkEnd w:id="1959"/>
      <w:bookmarkEnd w:id="1960"/>
    </w:p>
    <w:p w14:paraId="0C331C04" w14:textId="77777777" w:rsidR="00D57C09" w:rsidRPr="00090C64" w:rsidRDefault="00D57C09" w:rsidP="00D57C09">
      <w:pPr>
        <w:pStyle w:val="Heading5"/>
      </w:pPr>
      <w:bookmarkStart w:id="1961" w:name="_Toc21125034"/>
      <w:bookmarkStart w:id="1962" w:name="_Toc29768024"/>
      <w:bookmarkStart w:id="1963" w:name="_Toc36044466"/>
      <w:bookmarkStart w:id="1964" w:name="_Toc37230371"/>
      <w:bookmarkStart w:id="1965" w:name="_Toc45907514"/>
      <w:bookmarkStart w:id="1966" w:name="_Toc53181619"/>
      <w:bookmarkStart w:id="1967" w:name="_Toc61117406"/>
      <w:bookmarkStart w:id="1968" w:name="_Toc67076495"/>
      <w:bookmarkStart w:id="1969" w:name="_Toc67077033"/>
      <w:r w:rsidRPr="00090C64">
        <w:t>6.6.2.5.1</w:t>
      </w:r>
      <w:r w:rsidRPr="00090C64">
        <w:tab/>
        <w:t>UTRA FDD test requirement</w:t>
      </w:r>
      <w:bookmarkEnd w:id="1961"/>
      <w:bookmarkEnd w:id="1962"/>
      <w:bookmarkEnd w:id="1963"/>
      <w:bookmarkEnd w:id="1964"/>
      <w:bookmarkEnd w:id="1965"/>
      <w:bookmarkEnd w:id="1966"/>
      <w:bookmarkEnd w:id="1967"/>
      <w:bookmarkEnd w:id="1968"/>
      <w:bookmarkEnd w:id="1969"/>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1970" w:name="_Toc21125035"/>
      <w:bookmarkStart w:id="1971" w:name="_Toc29768025"/>
      <w:bookmarkStart w:id="1972" w:name="_Toc36044467"/>
      <w:bookmarkStart w:id="1973" w:name="_Toc37230372"/>
      <w:bookmarkStart w:id="1974" w:name="_Toc45907515"/>
      <w:bookmarkStart w:id="1975" w:name="_Toc53181620"/>
      <w:bookmarkStart w:id="1976" w:name="_Toc61117407"/>
      <w:bookmarkStart w:id="1977" w:name="_Toc67076496"/>
      <w:bookmarkStart w:id="1978" w:name="_Toc67077034"/>
      <w:r w:rsidRPr="00090C64">
        <w:t>6.6.2.5.2</w:t>
      </w:r>
      <w:r w:rsidRPr="00090C64">
        <w:tab/>
        <w:t>E-UTRA and NR test requirement</w:t>
      </w:r>
      <w:bookmarkEnd w:id="1970"/>
      <w:bookmarkEnd w:id="1971"/>
      <w:bookmarkEnd w:id="1972"/>
      <w:bookmarkEnd w:id="1973"/>
      <w:bookmarkEnd w:id="1974"/>
      <w:bookmarkEnd w:id="1975"/>
      <w:bookmarkEnd w:id="1976"/>
      <w:bookmarkEnd w:id="1977"/>
      <w:bookmarkEnd w:id="1978"/>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1979" w:name="_Toc21125036"/>
      <w:bookmarkStart w:id="1980" w:name="_Toc29768026"/>
      <w:bookmarkStart w:id="1981" w:name="_Toc36044468"/>
      <w:bookmarkStart w:id="1982" w:name="_Toc37230373"/>
      <w:bookmarkStart w:id="1983" w:name="_Toc45907516"/>
      <w:bookmarkStart w:id="1984" w:name="_Toc53181621"/>
      <w:bookmarkStart w:id="1985" w:name="_Toc61117408"/>
      <w:bookmarkStart w:id="1986" w:name="_Toc67076497"/>
      <w:bookmarkStart w:id="1987" w:name="_Toc67077035"/>
      <w:r w:rsidRPr="00090C64">
        <w:t>6.6.3</w:t>
      </w:r>
      <w:r w:rsidRPr="00090C64">
        <w:tab/>
        <w:t>OTA Time alignment error</w:t>
      </w:r>
      <w:bookmarkEnd w:id="1979"/>
      <w:bookmarkEnd w:id="1980"/>
      <w:bookmarkEnd w:id="1981"/>
      <w:bookmarkEnd w:id="1982"/>
      <w:bookmarkEnd w:id="1983"/>
      <w:bookmarkEnd w:id="1984"/>
      <w:bookmarkEnd w:id="1985"/>
      <w:bookmarkEnd w:id="1986"/>
      <w:bookmarkEnd w:id="1987"/>
    </w:p>
    <w:p w14:paraId="6D04D6B0" w14:textId="77777777" w:rsidR="00D57C09" w:rsidRPr="00090C64" w:rsidRDefault="00D57C09" w:rsidP="00D57C09">
      <w:pPr>
        <w:pStyle w:val="Heading4"/>
        <w:rPr>
          <w:lang w:eastAsia="sv-SE"/>
        </w:rPr>
      </w:pPr>
      <w:bookmarkStart w:id="1988" w:name="_Toc21125037"/>
      <w:bookmarkStart w:id="1989" w:name="_Toc29768027"/>
      <w:bookmarkStart w:id="1990" w:name="_Toc36044469"/>
      <w:bookmarkStart w:id="1991" w:name="_Toc37230374"/>
      <w:bookmarkStart w:id="1992" w:name="_Toc45907517"/>
      <w:bookmarkStart w:id="1993" w:name="_Toc53181622"/>
      <w:bookmarkStart w:id="1994" w:name="_Toc61117409"/>
      <w:bookmarkStart w:id="1995" w:name="_Toc67076498"/>
      <w:bookmarkStart w:id="1996" w:name="_Toc67077036"/>
      <w:r w:rsidRPr="00090C64">
        <w:rPr>
          <w:lang w:eastAsia="sv-SE"/>
        </w:rPr>
        <w:t>6.6.3.1</w:t>
      </w:r>
      <w:r w:rsidRPr="00090C64">
        <w:rPr>
          <w:lang w:eastAsia="sv-SE"/>
        </w:rPr>
        <w:tab/>
        <w:t>Definition and applicability</w:t>
      </w:r>
      <w:bookmarkEnd w:id="1988"/>
      <w:bookmarkEnd w:id="1989"/>
      <w:bookmarkEnd w:id="1990"/>
      <w:bookmarkEnd w:id="1991"/>
      <w:bookmarkEnd w:id="1992"/>
      <w:bookmarkEnd w:id="1993"/>
      <w:bookmarkEnd w:id="1994"/>
      <w:bookmarkEnd w:id="1995"/>
      <w:bookmarkEnd w:id="1996"/>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1997" w:name="_Toc21125038"/>
      <w:bookmarkStart w:id="1998" w:name="_Toc29768028"/>
      <w:bookmarkStart w:id="1999" w:name="_Toc36044470"/>
      <w:bookmarkStart w:id="2000" w:name="_Toc37230375"/>
      <w:bookmarkStart w:id="2001" w:name="_Toc45907518"/>
      <w:bookmarkStart w:id="2002" w:name="_Toc53181623"/>
      <w:bookmarkStart w:id="2003" w:name="_Toc61117410"/>
      <w:bookmarkStart w:id="2004" w:name="_Toc67076499"/>
      <w:bookmarkStart w:id="2005" w:name="_Toc67077037"/>
      <w:r w:rsidRPr="00090C64">
        <w:rPr>
          <w:lang w:eastAsia="sv-SE"/>
        </w:rPr>
        <w:t>6.6.3.2</w:t>
      </w:r>
      <w:r w:rsidRPr="00090C64">
        <w:rPr>
          <w:lang w:eastAsia="sv-SE"/>
        </w:rPr>
        <w:tab/>
        <w:t>Minimum Requirement</w:t>
      </w:r>
      <w:bookmarkEnd w:id="1997"/>
      <w:bookmarkEnd w:id="1998"/>
      <w:bookmarkEnd w:id="1999"/>
      <w:bookmarkEnd w:id="2000"/>
      <w:bookmarkEnd w:id="2001"/>
      <w:bookmarkEnd w:id="2002"/>
      <w:bookmarkEnd w:id="2003"/>
      <w:bookmarkEnd w:id="2004"/>
      <w:bookmarkEnd w:id="200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2006" w:name="_Toc21125039"/>
      <w:bookmarkStart w:id="2007" w:name="_Toc29768029"/>
      <w:bookmarkStart w:id="2008" w:name="_Toc36044471"/>
      <w:bookmarkStart w:id="2009" w:name="_Toc37230376"/>
      <w:bookmarkStart w:id="2010" w:name="_Toc45907519"/>
      <w:bookmarkStart w:id="2011" w:name="_Toc53181624"/>
      <w:bookmarkStart w:id="2012" w:name="_Toc61117411"/>
      <w:bookmarkStart w:id="2013" w:name="_Toc67076500"/>
      <w:bookmarkStart w:id="2014" w:name="_Toc67077038"/>
      <w:r w:rsidRPr="00090C64">
        <w:rPr>
          <w:lang w:eastAsia="sv-SE"/>
        </w:rPr>
        <w:t>6.6.3.3</w:t>
      </w:r>
      <w:r w:rsidRPr="00090C64">
        <w:rPr>
          <w:lang w:eastAsia="sv-SE"/>
        </w:rPr>
        <w:tab/>
        <w:t>Test purpose</w:t>
      </w:r>
      <w:bookmarkEnd w:id="2006"/>
      <w:bookmarkEnd w:id="2007"/>
      <w:bookmarkEnd w:id="2008"/>
      <w:bookmarkEnd w:id="2009"/>
      <w:bookmarkEnd w:id="2010"/>
      <w:bookmarkEnd w:id="2011"/>
      <w:bookmarkEnd w:id="2012"/>
      <w:bookmarkEnd w:id="2013"/>
      <w:bookmarkEnd w:id="2014"/>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2015" w:name="_Toc21125040"/>
      <w:bookmarkStart w:id="2016" w:name="_Toc29768030"/>
      <w:bookmarkStart w:id="2017" w:name="_Toc36044472"/>
      <w:bookmarkStart w:id="2018" w:name="_Toc37230377"/>
      <w:bookmarkStart w:id="2019" w:name="_Toc45907520"/>
      <w:bookmarkStart w:id="2020" w:name="_Toc53181625"/>
      <w:bookmarkStart w:id="2021" w:name="_Toc61117412"/>
      <w:bookmarkStart w:id="2022" w:name="_Toc67076501"/>
      <w:bookmarkStart w:id="2023" w:name="_Toc67077039"/>
      <w:r w:rsidRPr="00090C64">
        <w:rPr>
          <w:lang w:eastAsia="sv-SE"/>
        </w:rPr>
        <w:t>6.</w:t>
      </w:r>
      <w:r w:rsidRPr="00090C64">
        <w:rPr>
          <w:lang w:eastAsia="zh-CN"/>
        </w:rPr>
        <w:t>6.3.</w:t>
      </w:r>
      <w:r w:rsidRPr="00090C64">
        <w:rPr>
          <w:lang w:eastAsia="sv-SE"/>
        </w:rPr>
        <w:t>4</w:t>
      </w:r>
      <w:r w:rsidRPr="00090C64">
        <w:rPr>
          <w:lang w:eastAsia="sv-SE"/>
        </w:rPr>
        <w:tab/>
        <w:t>Method of test</w:t>
      </w:r>
      <w:bookmarkEnd w:id="2015"/>
      <w:bookmarkEnd w:id="2016"/>
      <w:bookmarkEnd w:id="2017"/>
      <w:bookmarkEnd w:id="2018"/>
      <w:bookmarkEnd w:id="2019"/>
      <w:bookmarkEnd w:id="2020"/>
      <w:bookmarkEnd w:id="2021"/>
      <w:bookmarkEnd w:id="2022"/>
      <w:bookmarkEnd w:id="2023"/>
    </w:p>
    <w:p w14:paraId="5D4B49E8" w14:textId="77777777" w:rsidR="00D57C09" w:rsidRPr="00090C64" w:rsidRDefault="00D57C09" w:rsidP="00D57C09">
      <w:pPr>
        <w:pStyle w:val="Heading5"/>
        <w:rPr>
          <w:lang w:eastAsia="sv-SE"/>
        </w:rPr>
      </w:pPr>
      <w:bookmarkStart w:id="2024" w:name="_Toc21125041"/>
      <w:bookmarkStart w:id="2025" w:name="_Toc29768031"/>
      <w:bookmarkStart w:id="2026" w:name="_Toc36044473"/>
      <w:bookmarkStart w:id="2027" w:name="_Toc37230378"/>
      <w:bookmarkStart w:id="2028" w:name="_Toc45907521"/>
      <w:bookmarkStart w:id="2029" w:name="_Toc53181626"/>
      <w:bookmarkStart w:id="2030" w:name="_Toc61117413"/>
      <w:bookmarkStart w:id="2031" w:name="_Toc67076502"/>
      <w:bookmarkStart w:id="2032" w:name="_Toc67077040"/>
      <w:r w:rsidRPr="00090C64">
        <w:rPr>
          <w:lang w:eastAsia="sv-SE"/>
        </w:rPr>
        <w:t>6.6.3.4.1</w:t>
      </w:r>
      <w:r w:rsidRPr="00090C64">
        <w:rPr>
          <w:lang w:eastAsia="sv-SE"/>
        </w:rPr>
        <w:tab/>
        <w:t>Initial conditions</w:t>
      </w:r>
      <w:bookmarkEnd w:id="2024"/>
      <w:bookmarkEnd w:id="2025"/>
      <w:bookmarkEnd w:id="2026"/>
      <w:bookmarkEnd w:id="2027"/>
      <w:bookmarkEnd w:id="2028"/>
      <w:bookmarkEnd w:id="2029"/>
      <w:bookmarkEnd w:id="2030"/>
      <w:bookmarkEnd w:id="2031"/>
      <w:bookmarkEnd w:id="2032"/>
    </w:p>
    <w:p w14:paraId="2C5F2E83" w14:textId="77777777" w:rsidR="00D57C09" w:rsidRPr="00090C64" w:rsidRDefault="00D57C09" w:rsidP="00554118">
      <w:pPr>
        <w:pStyle w:val="H6"/>
      </w:pPr>
      <w:bookmarkStart w:id="2033" w:name="_Toc21125042"/>
      <w:bookmarkStart w:id="2034" w:name="_Toc29768032"/>
      <w:bookmarkStart w:id="2035" w:name="_Toc36044474"/>
      <w:bookmarkStart w:id="2036" w:name="_Toc37230379"/>
      <w:bookmarkStart w:id="2037" w:name="_Toc45907522"/>
      <w:bookmarkStart w:id="2038" w:name="_Toc53181627"/>
      <w:r w:rsidRPr="00090C64">
        <w:t>6.6.3.4.1.1</w:t>
      </w:r>
      <w:r w:rsidRPr="00090C64">
        <w:tab/>
        <w:t>General test conditions</w:t>
      </w:r>
      <w:bookmarkEnd w:id="2033"/>
      <w:bookmarkEnd w:id="2034"/>
      <w:bookmarkEnd w:id="2035"/>
      <w:bookmarkEnd w:id="2036"/>
      <w:bookmarkEnd w:id="2037"/>
      <w:bookmarkEnd w:id="2038"/>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2039" w:name="_Toc21125043"/>
      <w:bookmarkStart w:id="2040" w:name="_Toc29768033"/>
      <w:bookmarkStart w:id="2041" w:name="_Toc36044475"/>
      <w:bookmarkStart w:id="2042" w:name="_Toc37230380"/>
      <w:bookmarkStart w:id="2043" w:name="_Toc45907523"/>
      <w:bookmarkStart w:id="2044" w:name="_Toc53181628"/>
      <w:r w:rsidRPr="00090C64">
        <w:t>6.6.3.4.1.2</w:t>
      </w:r>
      <w:r w:rsidRPr="00090C64">
        <w:tab/>
        <w:t>UTRA FDD</w:t>
      </w:r>
      <w:bookmarkEnd w:id="2039"/>
      <w:bookmarkEnd w:id="2040"/>
      <w:bookmarkEnd w:id="2041"/>
      <w:bookmarkEnd w:id="2042"/>
      <w:bookmarkEnd w:id="2043"/>
      <w:bookmarkEnd w:id="2044"/>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2045" w:name="_Toc21125044"/>
      <w:bookmarkStart w:id="2046" w:name="_Toc29768034"/>
      <w:bookmarkStart w:id="2047" w:name="_Toc36044476"/>
      <w:bookmarkStart w:id="2048" w:name="_Toc37230381"/>
      <w:bookmarkStart w:id="2049" w:name="_Toc45907524"/>
      <w:bookmarkStart w:id="2050" w:name="_Toc53181629"/>
      <w:r w:rsidRPr="00090C64">
        <w:t>6.6.3.4.1.3</w:t>
      </w:r>
      <w:r w:rsidRPr="00090C64">
        <w:tab/>
        <w:t>E-UTRA and NR</w:t>
      </w:r>
      <w:bookmarkEnd w:id="2045"/>
      <w:bookmarkEnd w:id="2046"/>
      <w:bookmarkEnd w:id="2047"/>
      <w:bookmarkEnd w:id="2048"/>
      <w:bookmarkEnd w:id="2049"/>
      <w:bookmarkEnd w:id="2050"/>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2051" w:name="_Toc21125045"/>
      <w:bookmarkStart w:id="2052" w:name="_Toc29768035"/>
      <w:bookmarkStart w:id="2053" w:name="_Toc36044477"/>
      <w:bookmarkStart w:id="2054" w:name="_Toc37230382"/>
      <w:bookmarkStart w:id="2055" w:name="_Toc45907525"/>
      <w:bookmarkStart w:id="2056" w:name="_Toc53181630"/>
      <w:bookmarkStart w:id="2057" w:name="_Toc61117414"/>
      <w:bookmarkStart w:id="2058" w:name="_Toc67076503"/>
      <w:bookmarkStart w:id="2059" w:name="_Toc67077041"/>
      <w:r w:rsidRPr="00090C64">
        <w:rPr>
          <w:lang w:eastAsia="sv-SE"/>
        </w:rPr>
        <w:t>6.6.3.4.2</w:t>
      </w:r>
      <w:r w:rsidRPr="00090C64">
        <w:rPr>
          <w:lang w:eastAsia="sv-SE"/>
        </w:rPr>
        <w:tab/>
        <w:t>Procedure</w:t>
      </w:r>
      <w:bookmarkEnd w:id="2051"/>
      <w:bookmarkEnd w:id="2052"/>
      <w:bookmarkEnd w:id="2053"/>
      <w:bookmarkEnd w:id="2054"/>
      <w:bookmarkEnd w:id="2055"/>
      <w:bookmarkEnd w:id="2056"/>
      <w:bookmarkEnd w:id="2057"/>
      <w:bookmarkEnd w:id="2058"/>
      <w:bookmarkEnd w:id="2059"/>
    </w:p>
    <w:p w14:paraId="515AFC5E" w14:textId="77777777" w:rsidR="00D57C09" w:rsidRPr="00090C64" w:rsidRDefault="00D57C09" w:rsidP="00554118">
      <w:pPr>
        <w:pStyle w:val="H6"/>
      </w:pPr>
      <w:bookmarkStart w:id="2060" w:name="_Toc21125046"/>
      <w:bookmarkStart w:id="2061" w:name="_Toc29768036"/>
      <w:bookmarkStart w:id="2062" w:name="_Toc36044478"/>
      <w:bookmarkStart w:id="2063" w:name="_Toc37230383"/>
      <w:bookmarkStart w:id="2064" w:name="_Toc45907526"/>
      <w:bookmarkStart w:id="2065" w:name="_Toc53181631"/>
      <w:r w:rsidRPr="00090C64">
        <w:t>6.6.3.4.2.1</w:t>
      </w:r>
      <w:r w:rsidRPr="00090C64">
        <w:tab/>
        <w:t>General Procedure</w:t>
      </w:r>
      <w:bookmarkEnd w:id="2060"/>
      <w:bookmarkEnd w:id="2061"/>
      <w:bookmarkEnd w:id="2062"/>
      <w:bookmarkEnd w:id="2063"/>
      <w:bookmarkEnd w:id="2064"/>
      <w:bookmarkEnd w:id="2065"/>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2066" w:name="_Toc21125047"/>
      <w:bookmarkStart w:id="2067" w:name="_Toc29768037"/>
      <w:bookmarkStart w:id="2068" w:name="_Toc36044479"/>
      <w:bookmarkStart w:id="2069" w:name="_Toc37230384"/>
      <w:bookmarkStart w:id="2070" w:name="_Toc45907527"/>
      <w:bookmarkStart w:id="2071" w:name="_Toc53181632"/>
      <w:r w:rsidRPr="00090C64">
        <w:t>6.6.3.4.2.2</w:t>
      </w:r>
      <w:r w:rsidRPr="00090C64">
        <w:tab/>
        <w:t>UTRA FDD Procedure</w:t>
      </w:r>
      <w:bookmarkEnd w:id="2066"/>
      <w:bookmarkEnd w:id="2067"/>
      <w:bookmarkEnd w:id="2068"/>
      <w:bookmarkEnd w:id="2069"/>
      <w:bookmarkEnd w:id="2070"/>
      <w:bookmarkEnd w:id="2071"/>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2072" w:name="_Toc21125048"/>
      <w:bookmarkStart w:id="2073" w:name="_Toc29768038"/>
      <w:bookmarkStart w:id="2074" w:name="_Toc36044480"/>
      <w:bookmarkStart w:id="2075" w:name="_Toc37230385"/>
      <w:bookmarkStart w:id="2076" w:name="_Toc45907528"/>
      <w:bookmarkStart w:id="2077" w:name="_Toc53181633"/>
      <w:r w:rsidRPr="00090C64">
        <w:t>6.6.3.4.2.3</w:t>
      </w:r>
      <w:r w:rsidRPr="00090C64">
        <w:tab/>
        <w:t>E-UTRA and NR Procedure</w:t>
      </w:r>
      <w:bookmarkEnd w:id="2072"/>
      <w:bookmarkEnd w:id="2073"/>
      <w:bookmarkEnd w:id="2074"/>
      <w:bookmarkEnd w:id="2075"/>
      <w:bookmarkEnd w:id="2076"/>
      <w:bookmarkEnd w:id="2077"/>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2078" w:name="_Toc21125049"/>
      <w:bookmarkStart w:id="2079" w:name="_Toc29768039"/>
      <w:bookmarkStart w:id="2080" w:name="_Toc36044481"/>
      <w:bookmarkStart w:id="2081" w:name="_Toc37230386"/>
      <w:bookmarkStart w:id="2082" w:name="_Toc45907529"/>
      <w:bookmarkStart w:id="2083" w:name="_Toc53181634"/>
      <w:bookmarkStart w:id="2084" w:name="_Toc61117415"/>
      <w:bookmarkStart w:id="2085" w:name="_Toc67076504"/>
      <w:bookmarkStart w:id="2086" w:name="_Toc67077042"/>
      <w:r w:rsidRPr="00090C64">
        <w:rPr>
          <w:lang w:eastAsia="sv-SE"/>
        </w:rPr>
        <w:t>6.</w:t>
      </w:r>
      <w:r w:rsidRPr="00090C64">
        <w:rPr>
          <w:lang w:eastAsia="zh-CN"/>
        </w:rPr>
        <w:t>6.3.</w:t>
      </w:r>
      <w:r w:rsidRPr="00090C64">
        <w:rPr>
          <w:lang w:eastAsia="sv-SE"/>
        </w:rPr>
        <w:t>5</w:t>
      </w:r>
      <w:r w:rsidRPr="00090C64">
        <w:rPr>
          <w:lang w:eastAsia="sv-SE"/>
        </w:rPr>
        <w:tab/>
        <w:t>Test Requirement</w:t>
      </w:r>
      <w:bookmarkEnd w:id="2078"/>
      <w:bookmarkEnd w:id="2079"/>
      <w:bookmarkEnd w:id="2080"/>
      <w:bookmarkEnd w:id="2081"/>
      <w:bookmarkEnd w:id="2082"/>
      <w:bookmarkEnd w:id="2083"/>
      <w:bookmarkEnd w:id="2084"/>
      <w:bookmarkEnd w:id="2085"/>
      <w:bookmarkEnd w:id="2086"/>
    </w:p>
    <w:p w14:paraId="23BEA08E" w14:textId="77777777" w:rsidR="00D57C09" w:rsidRPr="00090C64" w:rsidRDefault="00D57C09" w:rsidP="00D57C09">
      <w:pPr>
        <w:pStyle w:val="Heading5"/>
      </w:pPr>
      <w:bookmarkStart w:id="2087" w:name="_Toc21125050"/>
      <w:bookmarkStart w:id="2088" w:name="_Toc29768040"/>
      <w:bookmarkStart w:id="2089" w:name="_Toc36044482"/>
      <w:bookmarkStart w:id="2090" w:name="_Toc37230387"/>
      <w:bookmarkStart w:id="2091" w:name="_Toc45907530"/>
      <w:bookmarkStart w:id="2092" w:name="_Toc53181635"/>
      <w:bookmarkStart w:id="2093" w:name="_Toc61117416"/>
      <w:bookmarkStart w:id="2094" w:name="_Toc67076505"/>
      <w:bookmarkStart w:id="2095" w:name="_Toc67077043"/>
      <w:r w:rsidRPr="00090C64">
        <w:t>6.6.3.5.1</w:t>
      </w:r>
      <w:r w:rsidRPr="00090C64">
        <w:tab/>
        <w:t>UTRA FDD test requirement</w:t>
      </w:r>
      <w:bookmarkEnd w:id="2087"/>
      <w:bookmarkEnd w:id="2088"/>
      <w:bookmarkEnd w:id="2089"/>
      <w:bookmarkEnd w:id="2090"/>
      <w:bookmarkEnd w:id="2091"/>
      <w:bookmarkEnd w:id="2092"/>
      <w:bookmarkEnd w:id="2093"/>
      <w:bookmarkEnd w:id="2094"/>
      <w:bookmarkEnd w:id="2095"/>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2096" w:name="_Toc21125051"/>
      <w:bookmarkStart w:id="2097" w:name="_Toc29768041"/>
      <w:bookmarkStart w:id="2098" w:name="_Toc36044483"/>
      <w:bookmarkStart w:id="2099" w:name="_Toc37230388"/>
      <w:bookmarkStart w:id="2100" w:name="_Toc45907531"/>
      <w:bookmarkStart w:id="2101" w:name="_Toc53181636"/>
      <w:bookmarkStart w:id="2102" w:name="_Toc61117417"/>
      <w:bookmarkStart w:id="2103" w:name="_Toc67076506"/>
      <w:bookmarkStart w:id="2104" w:name="_Toc67077044"/>
      <w:r w:rsidRPr="00090C64">
        <w:t>6.6.3.5.2</w:t>
      </w:r>
      <w:r w:rsidRPr="00090C64">
        <w:tab/>
        <w:t>E-UTRA test requirement</w:t>
      </w:r>
      <w:bookmarkEnd w:id="2096"/>
      <w:bookmarkEnd w:id="2097"/>
      <w:bookmarkEnd w:id="2098"/>
      <w:bookmarkEnd w:id="2099"/>
      <w:bookmarkEnd w:id="2100"/>
      <w:bookmarkEnd w:id="2101"/>
      <w:bookmarkEnd w:id="2102"/>
      <w:bookmarkEnd w:id="2103"/>
      <w:bookmarkEnd w:id="2104"/>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2105" w:name="_Toc21125052"/>
      <w:bookmarkStart w:id="2106" w:name="_Toc29768042"/>
      <w:bookmarkStart w:id="2107" w:name="_Toc36044484"/>
      <w:bookmarkStart w:id="2108" w:name="_Toc37230389"/>
      <w:bookmarkStart w:id="2109" w:name="_Toc45907532"/>
      <w:bookmarkStart w:id="2110" w:name="_Toc53181637"/>
      <w:bookmarkStart w:id="2111" w:name="_Toc61117418"/>
      <w:bookmarkStart w:id="2112" w:name="_Toc67076507"/>
      <w:bookmarkStart w:id="2113" w:name="_Toc67077045"/>
      <w:r w:rsidRPr="00090C64">
        <w:t>6.6.3.5.3</w:t>
      </w:r>
      <w:r w:rsidRPr="00090C64">
        <w:tab/>
        <w:t>NR test requirement</w:t>
      </w:r>
      <w:bookmarkEnd w:id="2105"/>
      <w:bookmarkEnd w:id="2106"/>
      <w:bookmarkEnd w:id="2107"/>
      <w:bookmarkEnd w:id="2108"/>
      <w:bookmarkEnd w:id="2109"/>
      <w:bookmarkEnd w:id="2110"/>
      <w:bookmarkEnd w:id="2111"/>
      <w:bookmarkEnd w:id="2112"/>
      <w:bookmarkEnd w:id="2113"/>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2114" w:name="_Toc21125053"/>
      <w:bookmarkStart w:id="2115" w:name="_Toc29768043"/>
      <w:bookmarkStart w:id="2116" w:name="_Toc36044485"/>
      <w:bookmarkStart w:id="2117" w:name="_Toc37230390"/>
      <w:bookmarkStart w:id="2118" w:name="_Toc45907533"/>
      <w:bookmarkStart w:id="2119" w:name="_Toc53181638"/>
      <w:bookmarkStart w:id="2120" w:name="_Toc61117419"/>
      <w:bookmarkStart w:id="2121" w:name="_Toc67076508"/>
      <w:bookmarkStart w:id="2122" w:name="_Toc67077046"/>
      <w:r w:rsidRPr="00090C64">
        <w:t>6.6.4</w:t>
      </w:r>
      <w:r w:rsidRPr="00090C64">
        <w:tab/>
        <w:t>OTA modulation quality</w:t>
      </w:r>
      <w:bookmarkEnd w:id="2114"/>
      <w:bookmarkEnd w:id="2115"/>
      <w:bookmarkEnd w:id="2116"/>
      <w:bookmarkEnd w:id="2117"/>
      <w:bookmarkEnd w:id="2118"/>
      <w:bookmarkEnd w:id="2119"/>
      <w:bookmarkEnd w:id="2120"/>
      <w:bookmarkEnd w:id="2121"/>
      <w:bookmarkEnd w:id="2122"/>
    </w:p>
    <w:p w14:paraId="64E124D3" w14:textId="77777777" w:rsidR="00D57C09" w:rsidRPr="00090C64" w:rsidRDefault="00D57C09" w:rsidP="00D57C09">
      <w:pPr>
        <w:pStyle w:val="Heading4"/>
        <w:rPr>
          <w:lang w:eastAsia="sv-SE"/>
        </w:rPr>
      </w:pPr>
      <w:bookmarkStart w:id="2123" w:name="_Toc21125054"/>
      <w:bookmarkStart w:id="2124" w:name="_Toc29768044"/>
      <w:bookmarkStart w:id="2125" w:name="_Toc36044486"/>
      <w:bookmarkStart w:id="2126" w:name="_Toc37230391"/>
      <w:bookmarkStart w:id="2127" w:name="_Toc45907534"/>
      <w:bookmarkStart w:id="2128" w:name="_Toc53181639"/>
      <w:bookmarkStart w:id="2129" w:name="_Toc61117420"/>
      <w:bookmarkStart w:id="2130" w:name="_Toc67076509"/>
      <w:bookmarkStart w:id="2131" w:name="_Toc67077047"/>
      <w:r w:rsidRPr="00090C64">
        <w:rPr>
          <w:lang w:eastAsia="sv-SE"/>
        </w:rPr>
        <w:t>6.6.4.1</w:t>
      </w:r>
      <w:r w:rsidRPr="00090C64">
        <w:rPr>
          <w:lang w:eastAsia="sv-SE"/>
        </w:rPr>
        <w:tab/>
        <w:t>Definition and applicability</w:t>
      </w:r>
      <w:bookmarkEnd w:id="2123"/>
      <w:bookmarkEnd w:id="2124"/>
      <w:bookmarkEnd w:id="2125"/>
      <w:bookmarkEnd w:id="2126"/>
      <w:bookmarkEnd w:id="2127"/>
      <w:bookmarkEnd w:id="2128"/>
      <w:bookmarkEnd w:id="2129"/>
      <w:bookmarkEnd w:id="2130"/>
      <w:bookmarkEnd w:id="213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2132" w:name="_Toc21125055"/>
      <w:bookmarkStart w:id="2133" w:name="_Toc29768045"/>
      <w:bookmarkStart w:id="2134" w:name="_Toc36044487"/>
      <w:bookmarkStart w:id="2135" w:name="_Toc37230392"/>
      <w:bookmarkStart w:id="2136" w:name="_Toc45907535"/>
      <w:bookmarkStart w:id="2137" w:name="_Toc53181640"/>
      <w:bookmarkStart w:id="2138" w:name="_Toc61117421"/>
      <w:bookmarkStart w:id="2139" w:name="_Toc67076510"/>
      <w:bookmarkStart w:id="2140" w:name="_Toc67077048"/>
      <w:r w:rsidRPr="00090C64">
        <w:rPr>
          <w:lang w:eastAsia="sv-SE"/>
        </w:rPr>
        <w:t>6.6.4.2</w:t>
      </w:r>
      <w:r w:rsidRPr="00090C64">
        <w:rPr>
          <w:lang w:eastAsia="sv-SE"/>
        </w:rPr>
        <w:tab/>
        <w:t>Minimum Requirement</w:t>
      </w:r>
      <w:bookmarkEnd w:id="2132"/>
      <w:bookmarkEnd w:id="2133"/>
      <w:bookmarkEnd w:id="2134"/>
      <w:bookmarkEnd w:id="2135"/>
      <w:bookmarkEnd w:id="2136"/>
      <w:bookmarkEnd w:id="2137"/>
      <w:bookmarkEnd w:id="2138"/>
      <w:bookmarkEnd w:id="2139"/>
      <w:bookmarkEnd w:id="2140"/>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2141" w:name="_Toc21125056"/>
      <w:bookmarkStart w:id="2142" w:name="_Toc29768046"/>
      <w:bookmarkStart w:id="2143" w:name="_Toc36044488"/>
      <w:bookmarkStart w:id="2144" w:name="_Toc37230393"/>
      <w:bookmarkStart w:id="2145" w:name="_Toc45907536"/>
      <w:bookmarkStart w:id="2146" w:name="_Toc53181641"/>
      <w:bookmarkStart w:id="2147" w:name="_Toc61117422"/>
      <w:bookmarkStart w:id="2148" w:name="_Toc67076511"/>
      <w:bookmarkStart w:id="2149" w:name="_Toc67077049"/>
      <w:r w:rsidRPr="00090C64">
        <w:rPr>
          <w:lang w:eastAsia="sv-SE"/>
        </w:rPr>
        <w:t>6.6.4.3</w:t>
      </w:r>
      <w:r w:rsidRPr="00090C64">
        <w:rPr>
          <w:lang w:eastAsia="sv-SE"/>
        </w:rPr>
        <w:tab/>
        <w:t>Test purpose</w:t>
      </w:r>
      <w:bookmarkEnd w:id="2141"/>
      <w:bookmarkEnd w:id="2142"/>
      <w:bookmarkEnd w:id="2143"/>
      <w:bookmarkEnd w:id="2144"/>
      <w:bookmarkEnd w:id="2145"/>
      <w:bookmarkEnd w:id="2146"/>
      <w:bookmarkEnd w:id="2147"/>
      <w:bookmarkEnd w:id="2148"/>
      <w:bookmarkEnd w:id="2149"/>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2150" w:name="_Toc21125057"/>
      <w:bookmarkStart w:id="2151" w:name="_Toc29768047"/>
      <w:bookmarkStart w:id="2152" w:name="_Toc36044489"/>
      <w:bookmarkStart w:id="2153" w:name="_Toc37230394"/>
      <w:bookmarkStart w:id="2154" w:name="_Toc45907537"/>
      <w:bookmarkStart w:id="2155" w:name="_Toc53181642"/>
      <w:bookmarkStart w:id="2156" w:name="_Toc61117423"/>
      <w:bookmarkStart w:id="2157" w:name="_Toc67076512"/>
      <w:bookmarkStart w:id="2158" w:name="_Toc67077050"/>
      <w:r w:rsidRPr="00090C64">
        <w:rPr>
          <w:lang w:eastAsia="sv-SE"/>
        </w:rPr>
        <w:t>6.</w:t>
      </w:r>
      <w:r w:rsidRPr="00090C64">
        <w:rPr>
          <w:lang w:eastAsia="zh-CN"/>
        </w:rPr>
        <w:t>6.4.</w:t>
      </w:r>
      <w:r w:rsidRPr="00090C64">
        <w:rPr>
          <w:lang w:eastAsia="sv-SE"/>
        </w:rPr>
        <w:t>4</w:t>
      </w:r>
      <w:r w:rsidRPr="00090C64">
        <w:rPr>
          <w:lang w:eastAsia="sv-SE"/>
        </w:rPr>
        <w:tab/>
        <w:t>Method of test</w:t>
      </w:r>
      <w:bookmarkEnd w:id="2150"/>
      <w:bookmarkEnd w:id="2151"/>
      <w:bookmarkEnd w:id="2152"/>
      <w:bookmarkEnd w:id="2153"/>
      <w:bookmarkEnd w:id="2154"/>
      <w:bookmarkEnd w:id="2155"/>
      <w:bookmarkEnd w:id="2156"/>
      <w:bookmarkEnd w:id="2157"/>
      <w:bookmarkEnd w:id="2158"/>
    </w:p>
    <w:p w14:paraId="37F93BC6" w14:textId="77777777" w:rsidR="00D57C09" w:rsidRPr="00090C64" w:rsidRDefault="00D57C09" w:rsidP="00D57C09">
      <w:pPr>
        <w:pStyle w:val="Heading5"/>
      </w:pPr>
      <w:bookmarkStart w:id="2159" w:name="_Toc21125058"/>
      <w:bookmarkStart w:id="2160" w:name="_Toc29768048"/>
      <w:bookmarkStart w:id="2161" w:name="_Toc36044490"/>
      <w:bookmarkStart w:id="2162" w:name="_Toc37230395"/>
      <w:bookmarkStart w:id="2163" w:name="_Toc45907538"/>
      <w:bookmarkStart w:id="2164" w:name="_Toc53181643"/>
      <w:bookmarkStart w:id="2165" w:name="_Toc61117424"/>
      <w:bookmarkStart w:id="2166" w:name="_Toc67076513"/>
      <w:bookmarkStart w:id="2167" w:name="_Toc67077051"/>
      <w:r w:rsidRPr="00090C64">
        <w:t>6.6.4.4.1</w:t>
      </w:r>
      <w:r w:rsidRPr="00090C64">
        <w:tab/>
        <w:t>UTRA method of test</w:t>
      </w:r>
      <w:bookmarkEnd w:id="2159"/>
      <w:bookmarkEnd w:id="2160"/>
      <w:bookmarkEnd w:id="2161"/>
      <w:bookmarkEnd w:id="2162"/>
      <w:bookmarkEnd w:id="2163"/>
      <w:bookmarkEnd w:id="2164"/>
      <w:bookmarkEnd w:id="2165"/>
      <w:bookmarkEnd w:id="2166"/>
      <w:bookmarkEnd w:id="2167"/>
    </w:p>
    <w:p w14:paraId="6F76DF30" w14:textId="77777777" w:rsidR="00D57C09" w:rsidRPr="00090C64" w:rsidRDefault="00D57C09" w:rsidP="00554118">
      <w:pPr>
        <w:pStyle w:val="H6"/>
      </w:pPr>
      <w:bookmarkStart w:id="2168" w:name="_Toc21125059"/>
      <w:bookmarkStart w:id="2169" w:name="_Toc29768049"/>
      <w:bookmarkStart w:id="2170" w:name="_Toc36044491"/>
      <w:bookmarkStart w:id="2171" w:name="_Toc37230396"/>
      <w:bookmarkStart w:id="2172" w:name="_Toc45907539"/>
      <w:bookmarkStart w:id="2173" w:name="_Toc53181644"/>
      <w:r w:rsidRPr="00090C64">
        <w:t>6.6.4.4.1.1</w:t>
      </w:r>
      <w:r w:rsidRPr="00090C64">
        <w:tab/>
        <w:t>Initial conditions</w:t>
      </w:r>
      <w:bookmarkEnd w:id="2168"/>
      <w:bookmarkEnd w:id="2169"/>
      <w:bookmarkEnd w:id="2170"/>
      <w:bookmarkEnd w:id="2171"/>
      <w:bookmarkEnd w:id="2172"/>
      <w:bookmarkEnd w:id="2173"/>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2174" w:name="_Toc21125060"/>
      <w:bookmarkStart w:id="2175" w:name="_Toc29768050"/>
      <w:bookmarkStart w:id="2176" w:name="_Toc36044492"/>
      <w:bookmarkStart w:id="2177" w:name="_Toc37230397"/>
      <w:bookmarkStart w:id="2178" w:name="_Toc45907540"/>
      <w:bookmarkStart w:id="2179" w:name="_Toc53181645"/>
      <w:r w:rsidRPr="00090C64">
        <w:t>6.6.4.4.1.2</w:t>
      </w:r>
      <w:r w:rsidRPr="00090C64">
        <w:tab/>
        <w:t>Procedure</w:t>
      </w:r>
      <w:bookmarkEnd w:id="2174"/>
      <w:bookmarkEnd w:id="2175"/>
      <w:bookmarkEnd w:id="2176"/>
      <w:bookmarkEnd w:id="2177"/>
      <w:bookmarkEnd w:id="2178"/>
      <w:bookmarkEnd w:id="2179"/>
    </w:p>
    <w:p w14:paraId="049140E3" w14:textId="77777777" w:rsidR="00D57C09" w:rsidRPr="00090C64" w:rsidRDefault="00D57C09" w:rsidP="00554118">
      <w:pPr>
        <w:pStyle w:val="H6"/>
      </w:pPr>
      <w:bookmarkStart w:id="2180" w:name="_Toc21125061"/>
      <w:bookmarkStart w:id="2181" w:name="_Toc29768051"/>
      <w:bookmarkStart w:id="2182" w:name="_Toc36044493"/>
      <w:bookmarkStart w:id="2183" w:name="_Toc37230398"/>
      <w:bookmarkStart w:id="2184" w:name="_Toc45907541"/>
      <w:bookmarkStart w:id="2185" w:name="_Toc53181646"/>
      <w:r w:rsidRPr="00090C64">
        <w:t>6.6.4.4.1.2.1</w:t>
      </w:r>
      <w:r w:rsidRPr="00090C64">
        <w:tab/>
        <w:t>General procedure</w:t>
      </w:r>
      <w:bookmarkEnd w:id="2180"/>
      <w:bookmarkEnd w:id="2181"/>
      <w:bookmarkEnd w:id="2182"/>
      <w:bookmarkEnd w:id="2183"/>
      <w:bookmarkEnd w:id="2184"/>
      <w:bookmarkEnd w:id="2185"/>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2186" w:name="_Toc21125062"/>
      <w:bookmarkStart w:id="2187" w:name="_Toc29768052"/>
      <w:bookmarkStart w:id="2188" w:name="_Toc36044494"/>
      <w:bookmarkStart w:id="2189" w:name="_Toc37230399"/>
      <w:bookmarkStart w:id="2190" w:name="_Toc45907542"/>
      <w:bookmarkStart w:id="2191" w:name="_Toc53181647"/>
      <w:r w:rsidRPr="00090C64">
        <w:t>6.6.4.4.1.2.3</w:t>
      </w:r>
      <w:r w:rsidRPr="00090C64">
        <w:tab/>
        <w:t>PCDE procedure</w:t>
      </w:r>
      <w:bookmarkEnd w:id="2186"/>
      <w:bookmarkEnd w:id="2187"/>
      <w:bookmarkEnd w:id="2188"/>
      <w:bookmarkEnd w:id="2189"/>
      <w:bookmarkEnd w:id="2190"/>
      <w:bookmarkEnd w:id="2191"/>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2192" w:name="_Toc21125063"/>
      <w:bookmarkStart w:id="2193" w:name="_Toc29768053"/>
      <w:bookmarkStart w:id="2194" w:name="_Toc36044495"/>
      <w:bookmarkStart w:id="2195" w:name="_Toc37230400"/>
      <w:bookmarkStart w:id="2196" w:name="_Toc45907543"/>
      <w:bookmarkStart w:id="2197" w:name="_Toc53181648"/>
      <w:r w:rsidRPr="00090C64">
        <w:t>6.6.4.4.1.2.4</w:t>
      </w:r>
      <w:r w:rsidRPr="00090C64">
        <w:tab/>
        <w:t>RCDE procedure</w:t>
      </w:r>
      <w:bookmarkEnd w:id="2192"/>
      <w:bookmarkEnd w:id="2193"/>
      <w:bookmarkEnd w:id="2194"/>
      <w:bookmarkEnd w:id="2195"/>
      <w:bookmarkEnd w:id="2196"/>
      <w:bookmarkEnd w:id="2197"/>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2198" w:name="_Toc21125064"/>
      <w:bookmarkStart w:id="2199" w:name="_Toc29768054"/>
      <w:bookmarkStart w:id="2200" w:name="_Toc36044496"/>
      <w:bookmarkStart w:id="2201" w:name="_Toc37230401"/>
      <w:bookmarkStart w:id="2202" w:name="_Toc45907544"/>
      <w:bookmarkStart w:id="2203" w:name="_Toc53181649"/>
      <w:bookmarkStart w:id="2204" w:name="_Toc61117425"/>
      <w:bookmarkStart w:id="2205" w:name="_Toc67076514"/>
      <w:bookmarkStart w:id="2206" w:name="_Toc67077052"/>
      <w:r w:rsidRPr="00090C64">
        <w:t>6.6.4.4.2</w:t>
      </w:r>
      <w:r w:rsidRPr="00090C64">
        <w:tab/>
        <w:t>E-UTRA and NR method of test</w:t>
      </w:r>
      <w:bookmarkEnd w:id="2198"/>
      <w:bookmarkEnd w:id="2199"/>
      <w:bookmarkEnd w:id="2200"/>
      <w:bookmarkEnd w:id="2201"/>
      <w:bookmarkEnd w:id="2202"/>
      <w:bookmarkEnd w:id="2203"/>
      <w:bookmarkEnd w:id="2204"/>
      <w:bookmarkEnd w:id="2205"/>
      <w:bookmarkEnd w:id="2206"/>
    </w:p>
    <w:p w14:paraId="79612CB6" w14:textId="77777777" w:rsidR="00D57C09" w:rsidRPr="00090C64" w:rsidRDefault="00D57C09" w:rsidP="00554118">
      <w:pPr>
        <w:pStyle w:val="H6"/>
      </w:pPr>
      <w:bookmarkStart w:id="2207" w:name="_Toc21125065"/>
      <w:bookmarkStart w:id="2208" w:name="_Toc29768055"/>
      <w:bookmarkStart w:id="2209" w:name="_Toc36044497"/>
      <w:bookmarkStart w:id="2210" w:name="_Toc37230402"/>
      <w:bookmarkStart w:id="2211" w:name="_Toc45907545"/>
      <w:bookmarkStart w:id="2212" w:name="_Toc53181650"/>
      <w:r w:rsidRPr="00090C64">
        <w:t>6.6.4.4.2.1</w:t>
      </w:r>
      <w:r w:rsidRPr="00090C64">
        <w:tab/>
        <w:t>Initial conditions</w:t>
      </w:r>
      <w:bookmarkEnd w:id="2207"/>
      <w:bookmarkEnd w:id="2208"/>
      <w:bookmarkEnd w:id="2209"/>
      <w:bookmarkEnd w:id="2210"/>
      <w:bookmarkEnd w:id="2211"/>
      <w:bookmarkEnd w:id="2212"/>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2213" w:name="_Toc21125066"/>
      <w:bookmarkStart w:id="2214" w:name="_Toc29768056"/>
      <w:bookmarkStart w:id="2215" w:name="_Toc36044498"/>
      <w:bookmarkStart w:id="2216" w:name="_Toc37230403"/>
      <w:bookmarkStart w:id="2217" w:name="_Toc45907546"/>
      <w:bookmarkStart w:id="2218" w:name="_Toc53181651"/>
      <w:r w:rsidRPr="00090C64">
        <w:t>6.6.4.4.2.2</w:t>
      </w:r>
      <w:r w:rsidRPr="00090C64">
        <w:tab/>
        <w:t>Procedure</w:t>
      </w:r>
      <w:bookmarkEnd w:id="2213"/>
      <w:bookmarkEnd w:id="2214"/>
      <w:bookmarkEnd w:id="2215"/>
      <w:bookmarkEnd w:id="2216"/>
      <w:bookmarkEnd w:id="2217"/>
      <w:bookmarkEnd w:id="2218"/>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2219" w:name="_Toc21125067"/>
      <w:bookmarkStart w:id="2220" w:name="_Toc29768057"/>
      <w:bookmarkStart w:id="2221" w:name="_Toc36044499"/>
      <w:bookmarkStart w:id="2222" w:name="_Toc37230404"/>
      <w:bookmarkStart w:id="2223" w:name="_Toc45907547"/>
      <w:bookmarkStart w:id="2224" w:name="_Toc53181652"/>
      <w:bookmarkStart w:id="2225" w:name="_Toc61117426"/>
      <w:bookmarkStart w:id="2226" w:name="_Toc67076515"/>
      <w:bookmarkStart w:id="2227" w:name="_Toc67077053"/>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2219"/>
      <w:bookmarkEnd w:id="2220"/>
      <w:bookmarkEnd w:id="2221"/>
      <w:bookmarkEnd w:id="2222"/>
      <w:bookmarkEnd w:id="2223"/>
      <w:bookmarkEnd w:id="2224"/>
      <w:bookmarkEnd w:id="2225"/>
      <w:bookmarkEnd w:id="2226"/>
      <w:bookmarkEnd w:id="2227"/>
    </w:p>
    <w:p w14:paraId="00F26C32" w14:textId="77777777" w:rsidR="00D57C09" w:rsidRPr="00090C64" w:rsidRDefault="00D57C09" w:rsidP="00D57C09">
      <w:pPr>
        <w:pStyle w:val="Heading5"/>
      </w:pPr>
      <w:bookmarkStart w:id="2228" w:name="_Toc21125068"/>
      <w:bookmarkStart w:id="2229" w:name="_Toc29768058"/>
      <w:bookmarkStart w:id="2230" w:name="_Toc36044500"/>
      <w:bookmarkStart w:id="2231" w:name="_Toc37230405"/>
      <w:bookmarkStart w:id="2232" w:name="_Toc45907548"/>
      <w:bookmarkStart w:id="2233" w:name="_Toc53181653"/>
      <w:bookmarkStart w:id="2234" w:name="_Toc61117427"/>
      <w:bookmarkStart w:id="2235" w:name="_Toc67076516"/>
      <w:bookmarkStart w:id="2236" w:name="_Toc67077054"/>
      <w:r w:rsidRPr="00090C64">
        <w:t>6.6.4.5.1</w:t>
      </w:r>
      <w:r w:rsidRPr="00090C64">
        <w:tab/>
        <w:t>UTRA test requirement</w:t>
      </w:r>
      <w:bookmarkEnd w:id="2228"/>
      <w:bookmarkEnd w:id="2229"/>
      <w:bookmarkEnd w:id="2230"/>
      <w:bookmarkEnd w:id="2231"/>
      <w:bookmarkEnd w:id="2232"/>
      <w:bookmarkEnd w:id="2233"/>
      <w:bookmarkEnd w:id="2234"/>
      <w:bookmarkEnd w:id="2235"/>
      <w:bookmarkEnd w:id="2236"/>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2237" w:name="_Toc21125069"/>
      <w:bookmarkStart w:id="2238" w:name="_Toc29768059"/>
      <w:bookmarkStart w:id="2239" w:name="_Toc36044501"/>
      <w:bookmarkStart w:id="2240" w:name="_Toc37230406"/>
      <w:bookmarkStart w:id="2241" w:name="_Toc45907549"/>
      <w:bookmarkStart w:id="2242" w:name="_Toc53181654"/>
      <w:bookmarkStart w:id="2243" w:name="_Toc61117428"/>
      <w:bookmarkStart w:id="2244" w:name="_Toc67076517"/>
      <w:bookmarkStart w:id="2245" w:name="_Toc67077055"/>
      <w:r w:rsidRPr="00090C64">
        <w:t>6.6.4.5.2</w:t>
      </w:r>
      <w:r w:rsidRPr="00090C64">
        <w:tab/>
        <w:t>E-UTRA and NR test requirement</w:t>
      </w:r>
      <w:bookmarkEnd w:id="2237"/>
      <w:bookmarkEnd w:id="2238"/>
      <w:bookmarkEnd w:id="2239"/>
      <w:bookmarkEnd w:id="2240"/>
      <w:bookmarkEnd w:id="2241"/>
      <w:bookmarkEnd w:id="2242"/>
      <w:bookmarkEnd w:id="2243"/>
      <w:bookmarkEnd w:id="2244"/>
      <w:bookmarkEnd w:id="2245"/>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2246" w:name="_Toc21125070"/>
      <w:bookmarkStart w:id="2247" w:name="_Toc29768060"/>
      <w:bookmarkStart w:id="2248" w:name="_Toc36044502"/>
      <w:bookmarkStart w:id="2249" w:name="_Toc37230407"/>
      <w:bookmarkStart w:id="2250" w:name="_Toc45907550"/>
      <w:bookmarkStart w:id="2251" w:name="_Toc53181655"/>
      <w:bookmarkStart w:id="2252" w:name="_Toc61117429"/>
      <w:bookmarkStart w:id="2253" w:name="_Toc67076518"/>
      <w:bookmarkStart w:id="2254" w:name="_Toc67077056"/>
      <w:r w:rsidRPr="00090C64">
        <w:lastRenderedPageBreak/>
        <w:t>6.7</w:t>
      </w:r>
      <w:r w:rsidRPr="00090C64">
        <w:tab/>
        <w:t>OTA Unwanted Emissions</w:t>
      </w:r>
      <w:bookmarkEnd w:id="2246"/>
      <w:bookmarkEnd w:id="2247"/>
      <w:bookmarkEnd w:id="2248"/>
      <w:bookmarkEnd w:id="2249"/>
      <w:bookmarkEnd w:id="2250"/>
      <w:bookmarkEnd w:id="2251"/>
      <w:bookmarkEnd w:id="2252"/>
      <w:bookmarkEnd w:id="2253"/>
      <w:bookmarkEnd w:id="2254"/>
    </w:p>
    <w:p w14:paraId="414C333A" w14:textId="77777777" w:rsidR="00D57C09" w:rsidRPr="00090C64" w:rsidRDefault="00D57C09" w:rsidP="00D57C09">
      <w:pPr>
        <w:pStyle w:val="Heading3"/>
      </w:pPr>
      <w:bookmarkStart w:id="2255" w:name="_Toc21125071"/>
      <w:bookmarkStart w:id="2256" w:name="_Toc29768061"/>
      <w:bookmarkStart w:id="2257" w:name="_Toc36044503"/>
      <w:bookmarkStart w:id="2258" w:name="_Toc37230408"/>
      <w:bookmarkStart w:id="2259" w:name="_Toc45907551"/>
      <w:bookmarkStart w:id="2260" w:name="_Toc53181656"/>
      <w:bookmarkStart w:id="2261" w:name="_Toc61117430"/>
      <w:bookmarkStart w:id="2262" w:name="_Toc67076519"/>
      <w:bookmarkStart w:id="2263" w:name="_Toc67077057"/>
      <w:r w:rsidRPr="00090C64">
        <w:t>6.7.1</w:t>
      </w:r>
      <w:r w:rsidRPr="00090C64">
        <w:tab/>
        <w:t>General</w:t>
      </w:r>
      <w:bookmarkEnd w:id="2255"/>
      <w:bookmarkEnd w:id="2256"/>
      <w:bookmarkEnd w:id="2257"/>
      <w:bookmarkEnd w:id="2258"/>
      <w:bookmarkEnd w:id="2259"/>
      <w:bookmarkEnd w:id="2260"/>
      <w:bookmarkEnd w:id="2261"/>
      <w:bookmarkEnd w:id="2262"/>
      <w:bookmarkEnd w:id="22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2264" w:name="_Toc21125072"/>
      <w:bookmarkStart w:id="2265" w:name="_Toc29768062"/>
      <w:bookmarkStart w:id="2266" w:name="_Toc36044504"/>
      <w:bookmarkStart w:id="2267" w:name="_Toc37230409"/>
      <w:bookmarkStart w:id="2268" w:name="_Toc45907552"/>
      <w:bookmarkStart w:id="2269" w:name="_Toc53181657"/>
      <w:bookmarkStart w:id="2270" w:name="_Toc61117431"/>
      <w:bookmarkStart w:id="2271" w:name="_Toc67076520"/>
      <w:bookmarkStart w:id="2272" w:name="_Toc67077058"/>
      <w:r w:rsidRPr="00090C64">
        <w:t>6.7.2</w:t>
      </w:r>
      <w:r w:rsidRPr="00090C64">
        <w:tab/>
        <w:t>OTA occupied bandwidth</w:t>
      </w:r>
      <w:bookmarkEnd w:id="2264"/>
      <w:bookmarkEnd w:id="2265"/>
      <w:bookmarkEnd w:id="2266"/>
      <w:bookmarkEnd w:id="2267"/>
      <w:bookmarkEnd w:id="2268"/>
      <w:bookmarkEnd w:id="2269"/>
      <w:bookmarkEnd w:id="2270"/>
      <w:bookmarkEnd w:id="2271"/>
      <w:bookmarkEnd w:id="2272"/>
    </w:p>
    <w:p w14:paraId="11C23F87" w14:textId="77777777" w:rsidR="00D57C09" w:rsidRPr="00090C64" w:rsidRDefault="00D57C09" w:rsidP="00D57C09">
      <w:pPr>
        <w:pStyle w:val="Heading4"/>
        <w:rPr>
          <w:lang w:eastAsia="sv-SE"/>
        </w:rPr>
      </w:pPr>
      <w:bookmarkStart w:id="2273" w:name="_Toc21125073"/>
      <w:bookmarkStart w:id="2274" w:name="_Toc29768063"/>
      <w:bookmarkStart w:id="2275" w:name="_Toc36044505"/>
      <w:bookmarkStart w:id="2276" w:name="_Toc37230410"/>
      <w:bookmarkStart w:id="2277" w:name="_Toc45907553"/>
      <w:bookmarkStart w:id="2278" w:name="_Toc53181658"/>
      <w:bookmarkStart w:id="2279" w:name="_Toc61117432"/>
      <w:bookmarkStart w:id="2280" w:name="_Toc67076521"/>
      <w:bookmarkStart w:id="2281" w:name="_Toc67077059"/>
      <w:r w:rsidRPr="00090C64">
        <w:rPr>
          <w:lang w:eastAsia="sv-SE"/>
        </w:rPr>
        <w:t>6.7.2.1</w:t>
      </w:r>
      <w:r w:rsidRPr="00090C64">
        <w:rPr>
          <w:lang w:eastAsia="sv-SE"/>
        </w:rPr>
        <w:tab/>
        <w:t>Definition and applicability</w:t>
      </w:r>
      <w:bookmarkEnd w:id="2273"/>
      <w:bookmarkEnd w:id="2274"/>
      <w:bookmarkEnd w:id="2275"/>
      <w:bookmarkEnd w:id="2276"/>
      <w:bookmarkEnd w:id="2277"/>
      <w:bookmarkEnd w:id="2278"/>
      <w:bookmarkEnd w:id="2279"/>
      <w:bookmarkEnd w:id="2280"/>
      <w:bookmarkEnd w:id="2281"/>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2282" w:name="_Toc21125074"/>
      <w:bookmarkStart w:id="2283" w:name="_Toc29768064"/>
      <w:bookmarkStart w:id="2284" w:name="_Toc36044506"/>
      <w:bookmarkStart w:id="2285" w:name="_Toc37230411"/>
      <w:bookmarkStart w:id="2286" w:name="_Toc45907554"/>
      <w:bookmarkStart w:id="2287" w:name="_Toc53181659"/>
      <w:bookmarkStart w:id="2288" w:name="_Toc61117433"/>
      <w:bookmarkStart w:id="2289" w:name="_Toc67076522"/>
      <w:bookmarkStart w:id="2290" w:name="_Toc67077060"/>
      <w:r w:rsidRPr="00090C64">
        <w:rPr>
          <w:lang w:eastAsia="sv-SE"/>
        </w:rPr>
        <w:t>6.7.2.2</w:t>
      </w:r>
      <w:r w:rsidRPr="00090C64">
        <w:rPr>
          <w:lang w:eastAsia="sv-SE"/>
        </w:rPr>
        <w:tab/>
        <w:t>Minimum Requirement</w:t>
      </w:r>
      <w:bookmarkEnd w:id="2282"/>
      <w:bookmarkEnd w:id="2283"/>
      <w:bookmarkEnd w:id="2284"/>
      <w:bookmarkEnd w:id="2285"/>
      <w:bookmarkEnd w:id="2286"/>
      <w:bookmarkEnd w:id="2287"/>
      <w:bookmarkEnd w:id="2288"/>
      <w:bookmarkEnd w:id="2289"/>
      <w:bookmarkEnd w:id="2290"/>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2291" w:name="_Toc21125075"/>
      <w:bookmarkStart w:id="2292" w:name="_Toc29768065"/>
      <w:bookmarkStart w:id="2293" w:name="_Toc36044507"/>
      <w:bookmarkStart w:id="2294" w:name="_Toc37230412"/>
      <w:bookmarkStart w:id="2295" w:name="_Toc45907555"/>
      <w:bookmarkStart w:id="2296" w:name="_Toc53181660"/>
      <w:bookmarkStart w:id="2297" w:name="_Toc61117434"/>
      <w:bookmarkStart w:id="2298" w:name="_Toc67076523"/>
      <w:bookmarkStart w:id="2299" w:name="_Toc67077061"/>
      <w:r w:rsidRPr="00090C64">
        <w:rPr>
          <w:lang w:eastAsia="sv-SE"/>
        </w:rPr>
        <w:lastRenderedPageBreak/>
        <w:t>6.7.2.3</w:t>
      </w:r>
      <w:r w:rsidRPr="00090C64">
        <w:rPr>
          <w:lang w:eastAsia="sv-SE"/>
        </w:rPr>
        <w:tab/>
        <w:t>Test purpose</w:t>
      </w:r>
      <w:bookmarkEnd w:id="2291"/>
      <w:bookmarkEnd w:id="2292"/>
      <w:bookmarkEnd w:id="2293"/>
      <w:bookmarkEnd w:id="2294"/>
      <w:bookmarkEnd w:id="2295"/>
      <w:bookmarkEnd w:id="2296"/>
      <w:bookmarkEnd w:id="2297"/>
      <w:bookmarkEnd w:id="2298"/>
      <w:bookmarkEnd w:id="2299"/>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2300" w:name="_Toc21125076"/>
      <w:bookmarkStart w:id="2301" w:name="_Toc29768066"/>
      <w:bookmarkStart w:id="2302" w:name="_Toc36044508"/>
      <w:bookmarkStart w:id="2303" w:name="_Toc37230413"/>
      <w:bookmarkStart w:id="2304" w:name="_Toc45907556"/>
      <w:bookmarkStart w:id="2305" w:name="_Toc53181661"/>
      <w:bookmarkStart w:id="2306" w:name="_Toc61117435"/>
      <w:bookmarkStart w:id="2307" w:name="_Toc67076524"/>
      <w:bookmarkStart w:id="2308" w:name="_Toc67077062"/>
      <w:r w:rsidRPr="00090C64">
        <w:rPr>
          <w:lang w:eastAsia="sv-SE"/>
        </w:rPr>
        <w:t>6.</w:t>
      </w:r>
      <w:r w:rsidRPr="00090C64">
        <w:rPr>
          <w:lang w:eastAsia="zh-CN"/>
        </w:rPr>
        <w:t>7.2.</w:t>
      </w:r>
      <w:r w:rsidRPr="00090C64">
        <w:rPr>
          <w:lang w:eastAsia="sv-SE"/>
        </w:rPr>
        <w:t>4</w:t>
      </w:r>
      <w:r w:rsidRPr="00090C64">
        <w:rPr>
          <w:lang w:eastAsia="sv-SE"/>
        </w:rPr>
        <w:tab/>
        <w:t>Method of test</w:t>
      </w:r>
      <w:bookmarkEnd w:id="2300"/>
      <w:bookmarkEnd w:id="2301"/>
      <w:bookmarkEnd w:id="2302"/>
      <w:bookmarkEnd w:id="2303"/>
      <w:bookmarkEnd w:id="2304"/>
      <w:bookmarkEnd w:id="2305"/>
      <w:bookmarkEnd w:id="2306"/>
      <w:bookmarkEnd w:id="2307"/>
      <w:bookmarkEnd w:id="2308"/>
    </w:p>
    <w:p w14:paraId="4001BE67" w14:textId="77777777" w:rsidR="00D57C09" w:rsidRPr="00090C64" w:rsidRDefault="00D57C09" w:rsidP="00D57C09">
      <w:pPr>
        <w:pStyle w:val="Heading5"/>
        <w:rPr>
          <w:lang w:eastAsia="sv-SE"/>
        </w:rPr>
      </w:pPr>
      <w:bookmarkStart w:id="2309" w:name="_Toc21125077"/>
      <w:bookmarkStart w:id="2310" w:name="_Toc29768067"/>
      <w:bookmarkStart w:id="2311" w:name="_Toc36044509"/>
      <w:bookmarkStart w:id="2312" w:name="_Toc37230414"/>
      <w:bookmarkStart w:id="2313" w:name="_Toc45907557"/>
      <w:bookmarkStart w:id="2314" w:name="_Toc53181662"/>
      <w:bookmarkStart w:id="2315" w:name="_Toc61117436"/>
      <w:bookmarkStart w:id="2316" w:name="_Toc67076525"/>
      <w:bookmarkStart w:id="2317" w:name="_Toc67077063"/>
      <w:r w:rsidRPr="00090C64">
        <w:rPr>
          <w:lang w:eastAsia="sv-SE"/>
        </w:rPr>
        <w:t>6.7.2.4.1</w:t>
      </w:r>
      <w:r w:rsidRPr="00090C64">
        <w:rPr>
          <w:lang w:eastAsia="sv-SE"/>
        </w:rPr>
        <w:tab/>
        <w:t>Initial conditions</w:t>
      </w:r>
      <w:bookmarkEnd w:id="2309"/>
      <w:bookmarkEnd w:id="2310"/>
      <w:bookmarkEnd w:id="2311"/>
      <w:bookmarkEnd w:id="2312"/>
      <w:bookmarkEnd w:id="2313"/>
      <w:bookmarkEnd w:id="2314"/>
      <w:bookmarkEnd w:id="2315"/>
      <w:bookmarkEnd w:id="2316"/>
      <w:bookmarkEnd w:id="2317"/>
    </w:p>
    <w:p w14:paraId="1DF23F4D" w14:textId="77777777" w:rsidR="00D57C09" w:rsidRPr="00090C64" w:rsidRDefault="00D57C09" w:rsidP="00554118">
      <w:pPr>
        <w:pStyle w:val="H6"/>
        <w:rPr>
          <w:rFonts w:eastAsia="Yu Mincho"/>
        </w:rPr>
      </w:pPr>
      <w:bookmarkStart w:id="2318" w:name="_Toc21125078"/>
      <w:bookmarkStart w:id="2319" w:name="_Toc29768068"/>
      <w:bookmarkStart w:id="2320" w:name="_Toc36044510"/>
      <w:bookmarkStart w:id="2321" w:name="_Toc37230415"/>
      <w:bookmarkStart w:id="2322" w:name="_Toc45907558"/>
      <w:bookmarkStart w:id="2323" w:name="_Toc53181663"/>
      <w:r w:rsidRPr="00090C64">
        <w:rPr>
          <w:rFonts w:eastAsia="Yu Mincho"/>
        </w:rPr>
        <w:t>6.7.2.4.1.1</w:t>
      </w:r>
      <w:r w:rsidRPr="00090C64">
        <w:rPr>
          <w:rFonts w:eastAsia="Yu Mincho"/>
        </w:rPr>
        <w:tab/>
        <w:t>General test conditions</w:t>
      </w:r>
      <w:bookmarkEnd w:id="2318"/>
      <w:bookmarkEnd w:id="2319"/>
      <w:bookmarkEnd w:id="2320"/>
      <w:bookmarkEnd w:id="2321"/>
      <w:bookmarkEnd w:id="2322"/>
      <w:bookmarkEnd w:id="2323"/>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2324" w:name="_Toc21125079"/>
      <w:bookmarkStart w:id="2325" w:name="_Toc29768069"/>
      <w:bookmarkStart w:id="2326" w:name="_Toc36044511"/>
      <w:bookmarkStart w:id="2327" w:name="_Toc37230416"/>
      <w:bookmarkStart w:id="2328" w:name="_Toc45907559"/>
      <w:bookmarkStart w:id="2329" w:name="_Toc53181664"/>
      <w:r w:rsidRPr="00090C64">
        <w:t>6.7.2.4.1.2</w:t>
      </w:r>
      <w:r w:rsidRPr="00090C64">
        <w:tab/>
        <w:t>UTRA FDD</w:t>
      </w:r>
      <w:bookmarkEnd w:id="2324"/>
      <w:bookmarkEnd w:id="2325"/>
      <w:bookmarkEnd w:id="2326"/>
      <w:bookmarkEnd w:id="2327"/>
      <w:bookmarkEnd w:id="2328"/>
      <w:bookmarkEnd w:id="2329"/>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2330" w:name="_Toc21125080"/>
      <w:bookmarkStart w:id="2331" w:name="_Toc29768070"/>
      <w:bookmarkStart w:id="2332" w:name="_Toc36044512"/>
      <w:bookmarkStart w:id="2333" w:name="_Toc37230417"/>
      <w:bookmarkStart w:id="2334" w:name="_Toc45907560"/>
      <w:bookmarkStart w:id="2335" w:name="_Toc53181665"/>
      <w:r w:rsidRPr="00090C64">
        <w:t>6.7.2.4.1.3</w:t>
      </w:r>
      <w:r w:rsidRPr="00090C64">
        <w:tab/>
        <w:t>E-UTRA and NR</w:t>
      </w:r>
      <w:bookmarkEnd w:id="2330"/>
      <w:bookmarkEnd w:id="2331"/>
      <w:bookmarkEnd w:id="2332"/>
      <w:bookmarkEnd w:id="2333"/>
      <w:bookmarkEnd w:id="2334"/>
      <w:bookmarkEnd w:id="2335"/>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2336" w:name="_Toc21125081"/>
      <w:bookmarkStart w:id="2337" w:name="_Toc29768071"/>
      <w:bookmarkStart w:id="2338" w:name="_Toc36044513"/>
      <w:bookmarkStart w:id="2339" w:name="_Toc37230418"/>
      <w:bookmarkStart w:id="2340" w:name="_Toc45907561"/>
      <w:bookmarkStart w:id="2341" w:name="_Toc53181666"/>
      <w:bookmarkStart w:id="2342" w:name="_Toc61117437"/>
      <w:bookmarkStart w:id="2343" w:name="_Toc67076526"/>
      <w:bookmarkStart w:id="2344" w:name="_Toc67077064"/>
      <w:r w:rsidRPr="00090C64">
        <w:rPr>
          <w:lang w:eastAsia="sv-SE"/>
        </w:rPr>
        <w:t>6.7.2.4.2</w:t>
      </w:r>
      <w:r w:rsidRPr="00090C64">
        <w:rPr>
          <w:lang w:eastAsia="sv-SE"/>
        </w:rPr>
        <w:tab/>
        <w:t>Procedure</w:t>
      </w:r>
      <w:bookmarkEnd w:id="2336"/>
      <w:bookmarkEnd w:id="2337"/>
      <w:bookmarkEnd w:id="2338"/>
      <w:bookmarkEnd w:id="2339"/>
      <w:bookmarkEnd w:id="2340"/>
      <w:bookmarkEnd w:id="2341"/>
      <w:bookmarkEnd w:id="2342"/>
      <w:bookmarkEnd w:id="2343"/>
      <w:bookmarkEnd w:id="2344"/>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5A78C6"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2345" w:name="_Toc21125082"/>
      <w:bookmarkStart w:id="2346" w:name="_Toc29768072"/>
      <w:bookmarkStart w:id="2347" w:name="_Toc36044514"/>
      <w:bookmarkStart w:id="2348" w:name="_Toc37230419"/>
      <w:bookmarkStart w:id="2349" w:name="_Toc45907562"/>
      <w:bookmarkStart w:id="2350" w:name="_Toc53181667"/>
      <w:bookmarkStart w:id="2351" w:name="_Toc61117438"/>
      <w:bookmarkStart w:id="2352" w:name="_Toc67076527"/>
      <w:bookmarkStart w:id="2353" w:name="_Toc67077065"/>
      <w:r w:rsidRPr="00090C64">
        <w:rPr>
          <w:lang w:eastAsia="sv-SE"/>
        </w:rPr>
        <w:t>6.</w:t>
      </w:r>
      <w:r w:rsidRPr="00090C64">
        <w:rPr>
          <w:lang w:eastAsia="zh-CN"/>
        </w:rPr>
        <w:t>7.2.</w:t>
      </w:r>
      <w:r w:rsidRPr="00090C64">
        <w:rPr>
          <w:lang w:eastAsia="sv-SE"/>
        </w:rPr>
        <w:t>5</w:t>
      </w:r>
      <w:r w:rsidRPr="00090C64">
        <w:rPr>
          <w:lang w:eastAsia="sv-SE"/>
        </w:rPr>
        <w:tab/>
        <w:t>Test Requirement</w:t>
      </w:r>
      <w:bookmarkEnd w:id="2345"/>
      <w:bookmarkEnd w:id="2346"/>
      <w:bookmarkEnd w:id="2347"/>
      <w:bookmarkEnd w:id="2348"/>
      <w:bookmarkEnd w:id="2349"/>
      <w:bookmarkEnd w:id="2350"/>
      <w:bookmarkEnd w:id="2351"/>
      <w:bookmarkEnd w:id="2352"/>
      <w:bookmarkEnd w:id="2353"/>
    </w:p>
    <w:p w14:paraId="3BC0C1E0" w14:textId="77777777" w:rsidR="00D57C09" w:rsidRPr="00090C64" w:rsidRDefault="00D57C09" w:rsidP="00D57C09">
      <w:pPr>
        <w:pStyle w:val="Heading5"/>
      </w:pPr>
      <w:bookmarkStart w:id="2354" w:name="_Toc21125083"/>
      <w:bookmarkStart w:id="2355" w:name="_Toc29768073"/>
      <w:bookmarkStart w:id="2356" w:name="_Toc36044515"/>
      <w:bookmarkStart w:id="2357" w:name="_Toc37230420"/>
      <w:bookmarkStart w:id="2358" w:name="_Toc45907563"/>
      <w:bookmarkStart w:id="2359" w:name="_Toc53181668"/>
      <w:bookmarkStart w:id="2360" w:name="_Toc61117439"/>
      <w:bookmarkStart w:id="2361" w:name="_Toc67076528"/>
      <w:bookmarkStart w:id="2362" w:name="_Toc67077066"/>
      <w:r w:rsidRPr="00090C64">
        <w:t>6.7.2.5.1</w:t>
      </w:r>
      <w:r w:rsidRPr="00090C64">
        <w:tab/>
        <w:t>MSR</w:t>
      </w:r>
      <w:bookmarkEnd w:id="2354"/>
      <w:bookmarkEnd w:id="2355"/>
      <w:bookmarkEnd w:id="2356"/>
      <w:bookmarkEnd w:id="2357"/>
      <w:bookmarkEnd w:id="2358"/>
      <w:bookmarkEnd w:id="2359"/>
      <w:bookmarkEnd w:id="2360"/>
      <w:bookmarkEnd w:id="2361"/>
      <w:bookmarkEnd w:id="2362"/>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2363" w:name="_Toc21125084"/>
      <w:bookmarkStart w:id="2364" w:name="_Toc29768074"/>
      <w:bookmarkStart w:id="2365" w:name="_Toc36044516"/>
      <w:bookmarkStart w:id="2366" w:name="_Toc37230421"/>
      <w:bookmarkStart w:id="2367" w:name="_Toc45907564"/>
      <w:bookmarkStart w:id="2368" w:name="_Toc53181669"/>
      <w:bookmarkStart w:id="2369" w:name="_Toc61117440"/>
      <w:bookmarkStart w:id="2370" w:name="_Toc67076529"/>
      <w:bookmarkStart w:id="2371" w:name="_Toc67077067"/>
      <w:r w:rsidRPr="00090C64">
        <w:t>6.7.2.5.2</w:t>
      </w:r>
      <w:r w:rsidRPr="00090C64">
        <w:tab/>
        <w:t>UTRA FDD</w:t>
      </w:r>
      <w:bookmarkEnd w:id="2363"/>
      <w:bookmarkEnd w:id="2364"/>
      <w:bookmarkEnd w:id="2365"/>
      <w:bookmarkEnd w:id="2366"/>
      <w:bookmarkEnd w:id="2367"/>
      <w:bookmarkEnd w:id="2368"/>
      <w:bookmarkEnd w:id="2369"/>
      <w:bookmarkEnd w:id="2370"/>
      <w:bookmarkEnd w:id="237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2372" w:name="_Toc21125085"/>
      <w:bookmarkStart w:id="2373" w:name="_Toc29768075"/>
      <w:bookmarkStart w:id="2374" w:name="_Toc36044517"/>
      <w:bookmarkStart w:id="2375" w:name="_Toc37230422"/>
      <w:bookmarkStart w:id="2376" w:name="_Toc45907565"/>
      <w:bookmarkStart w:id="2377" w:name="_Toc53181670"/>
      <w:bookmarkStart w:id="2378" w:name="_Toc61117441"/>
      <w:bookmarkStart w:id="2379" w:name="_Toc67076530"/>
      <w:bookmarkStart w:id="2380" w:name="_Toc67077068"/>
      <w:r w:rsidRPr="00090C64">
        <w:t>6.7.2.5.3</w:t>
      </w:r>
      <w:r w:rsidRPr="00090C64">
        <w:tab/>
        <w:t>E-UTRA</w:t>
      </w:r>
      <w:bookmarkEnd w:id="2372"/>
      <w:bookmarkEnd w:id="2373"/>
      <w:bookmarkEnd w:id="2374"/>
      <w:bookmarkEnd w:id="2375"/>
      <w:bookmarkEnd w:id="2376"/>
      <w:bookmarkEnd w:id="2377"/>
      <w:bookmarkEnd w:id="2378"/>
      <w:bookmarkEnd w:id="2379"/>
      <w:bookmarkEnd w:id="2380"/>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2381" w:name="_Toc21125086"/>
      <w:bookmarkStart w:id="2382" w:name="_Toc29768076"/>
      <w:bookmarkStart w:id="2383" w:name="_Toc36044518"/>
      <w:bookmarkStart w:id="2384" w:name="_Toc37230423"/>
      <w:bookmarkStart w:id="2385" w:name="_Toc45907566"/>
      <w:bookmarkStart w:id="2386" w:name="_Toc53181671"/>
      <w:bookmarkStart w:id="2387" w:name="_Toc61117442"/>
      <w:bookmarkStart w:id="2388" w:name="_Toc67076531"/>
      <w:bookmarkStart w:id="2389" w:name="_Toc67077069"/>
      <w:r w:rsidRPr="00090C64">
        <w:t>6.7.3</w:t>
      </w:r>
      <w:r w:rsidRPr="00090C64">
        <w:tab/>
        <w:t>OTA Adjacent Channel Leakage power Ratio</w:t>
      </w:r>
      <w:bookmarkEnd w:id="2381"/>
      <w:bookmarkEnd w:id="2382"/>
      <w:bookmarkEnd w:id="2383"/>
      <w:bookmarkEnd w:id="2384"/>
      <w:bookmarkEnd w:id="2385"/>
      <w:bookmarkEnd w:id="2386"/>
      <w:bookmarkEnd w:id="2387"/>
      <w:bookmarkEnd w:id="2388"/>
      <w:bookmarkEnd w:id="2389"/>
    </w:p>
    <w:p w14:paraId="4B8C53F7" w14:textId="77777777" w:rsidR="00D57C09" w:rsidRPr="00090C64" w:rsidRDefault="00D57C09" w:rsidP="00D57C09">
      <w:pPr>
        <w:pStyle w:val="Heading4"/>
        <w:rPr>
          <w:lang w:eastAsia="sv-SE"/>
        </w:rPr>
      </w:pPr>
      <w:bookmarkStart w:id="2390" w:name="_Toc21125087"/>
      <w:bookmarkStart w:id="2391" w:name="_Toc29768077"/>
      <w:bookmarkStart w:id="2392" w:name="_Toc36044519"/>
      <w:bookmarkStart w:id="2393" w:name="_Toc37230424"/>
      <w:bookmarkStart w:id="2394" w:name="_Toc45907567"/>
      <w:bookmarkStart w:id="2395" w:name="_Toc53181672"/>
      <w:bookmarkStart w:id="2396" w:name="_Toc61117443"/>
      <w:bookmarkStart w:id="2397" w:name="_Toc67076532"/>
      <w:bookmarkStart w:id="2398" w:name="_Toc67077070"/>
      <w:r w:rsidRPr="00090C64">
        <w:rPr>
          <w:lang w:eastAsia="sv-SE"/>
        </w:rPr>
        <w:t>6.7.3.1</w:t>
      </w:r>
      <w:r w:rsidRPr="00090C64">
        <w:rPr>
          <w:lang w:eastAsia="sv-SE"/>
        </w:rPr>
        <w:tab/>
        <w:t>Definition and applicability</w:t>
      </w:r>
      <w:bookmarkEnd w:id="2390"/>
      <w:bookmarkEnd w:id="2391"/>
      <w:bookmarkEnd w:id="2392"/>
      <w:bookmarkEnd w:id="2393"/>
      <w:bookmarkEnd w:id="2394"/>
      <w:bookmarkEnd w:id="2395"/>
      <w:bookmarkEnd w:id="2396"/>
      <w:bookmarkEnd w:id="2397"/>
      <w:bookmarkEnd w:id="2398"/>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2399" w:name="_Toc21125088"/>
      <w:bookmarkStart w:id="2400" w:name="_Toc29768078"/>
      <w:bookmarkStart w:id="2401" w:name="_Toc36044520"/>
      <w:bookmarkStart w:id="2402" w:name="_Toc37230425"/>
      <w:bookmarkStart w:id="2403" w:name="_Toc45907568"/>
      <w:bookmarkStart w:id="2404" w:name="_Toc53181673"/>
      <w:bookmarkStart w:id="2405" w:name="_Toc61117444"/>
      <w:bookmarkStart w:id="2406" w:name="_Toc67076533"/>
      <w:bookmarkStart w:id="2407" w:name="_Toc67077071"/>
      <w:r w:rsidRPr="00090C64">
        <w:rPr>
          <w:lang w:eastAsia="sv-SE"/>
        </w:rPr>
        <w:t>6.7.3.2</w:t>
      </w:r>
      <w:r w:rsidRPr="00090C64">
        <w:rPr>
          <w:lang w:eastAsia="sv-SE"/>
        </w:rPr>
        <w:tab/>
        <w:t>Minimum Requirement</w:t>
      </w:r>
      <w:bookmarkEnd w:id="2399"/>
      <w:bookmarkEnd w:id="2400"/>
      <w:bookmarkEnd w:id="2401"/>
      <w:bookmarkEnd w:id="2402"/>
      <w:bookmarkEnd w:id="2403"/>
      <w:bookmarkEnd w:id="2404"/>
      <w:bookmarkEnd w:id="2405"/>
      <w:bookmarkEnd w:id="2406"/>
      <w:bookmarkEnd w:id="2407"/>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2408" w:name="_Toc21125089"/>
      <w:bookmarkStart w:id="2409" w:name="_Toc29768079"/>
      <w:bookmarkStart w:id="2410" w:name="_Toc36044521"/>
      <w:bookmarkStart w:id="2411" w:name="_Toc37230426"/>
      <w:bookmarkStart w:id="2412" w:name="_Toc45907569"/>
      <w:bookmarkStart w:id="2413" w:name="_Toc53181674"/>
      <w:bookmarkStart w:id="2414" w:name="_Toc61117445"/>
      <w:bookmarkStart w:id="2415" w:name="_Toc67076534"/>
      <w:bookmarkStart w:id="2416" w:name="_Toc67077072"/>
      <w:r w:rsidRPr="00090C64">
        <w:rPr>
          <w:lang w:eastAsia="sv-SE"/>
        </w:rPr>
        <w:t>6.7.3.3</w:t>
      </w:r>
      <w:r w:rsidRPr="00090C64">
        <w:rPr>
          <w:lang w:eastAsia="sv-SE"/>
        </w:rPr>
        <w:tab/>
        <w:t>Test purpose</w:t>
      </w:r>
      <w:bookmarkEnd w:id="2408"/>
      <w:bookmarkEnd w:id="2409"/>
      <w:bookmarkEnd w:id="2410"/>
      <w:bookmarkEnd w:id="2411"/>
      <w:bookmarkEnd w:id="2412"/>
      <w:bookmarkEnd w:id="2413"/>
      <w:bookmarkEnd w:id="2414"/>
      <w:bookmarkEnd w:id="2415"/>
      <w:bookmarkEnd w:id="2416"/>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2417" w:name="_Toc21125090"/>
      <w:bookmarkStart w:id="2418" w:name="_Toc29768080"/>
      <w:bookmarkStart w:id="2419" w:name="_Toc36044522"/>
      <w:bookmarkStart w:id="2420" w:name="_Toc37230427"/>
      <w:bookmarkStart w:id="2421" w:name="_Toc45907570"/>
      <w:bookmarkStart w:id="2422" w:name="_Toc53181675"/>
      <w:bookmarkStart w:id="2423" w:name="_Toc61117446"/>
      <w:bookmarkStart w:id="2424" w:name="_Toc67076535"/>
      <w:bookmarkStart w:id="2425" w:name="_Toc67077073"/>
      <w:r w:rsidRPr="00090C64">
        <w:rPr>
          <w:lang w:eastAsia="sv-SE"/>
        </w:rPr>
        <w:t>6.</w:t>
      </w:r>
      <w:r w:rsidRPr="00090C64">
        <w:rPr>
          <w:lang w:eastAsia="zh-CN"/>
        </w:rPr>
        <w:t>7.3.</w:t>
      </w:r>
      <w:r w:rsidRPr="00090C64">
        <w:rPr>
          <w:lang w:eastAsia="sv-SE"/>
        </w:rPr>
        <w:t>4</w:t>
      </w:r>
      <w:r w:rsidRPr="00090C64">
        <w:rPr>
          <w:lang w:eastAsia="sv-SE"/>
        </w:rPr>
        <w:tab/>
        <w:t>Method of test</w:t>
      </w:r>
      <w:bookmarkEnd w:id="2417"/>
      <w:bookmarkEnd w:id="2418"/>
      <w:bookmarkEnd w:id="2419"/>
      <w:bookmarkEnd w:id="2420"/>
      <w:bookmarkEnd w:id="2421"/>
      <w:bookmarkEnd w:id="2422"/>
      <w:bookmarkEnd w:id="2423"/>
      <w:bookmarkEnd w:id="2424"/>
      <w:bookmarkEnd w:id="2425"/>
    </w:p>
    <w:p w14:paraId="233B5CFD" w14:textId="77777777" w:rsidR="00D57C09" w:rsidRPr="00090C64" w:rsidRDefault="00D57C09" w:rsidP="00D57C09">
      <w:pPr>
        <w:pStyle w:val="Heading5"/>
        <w:rPr>
          <w:lang w:eastAsia="sv-SE"/>
        </w:rPr>
      </w:pPr>
      <w:bookmarkStart w:id="2426" w:name="_Toc21125091"/>
      <w:bookmarkStart w:id="2427" w:name="_Toc29768081"/>
      <w:bookmarkStart w:id="2428" w:name="_Toc36044523"/>
      <w:bookmarkStart w:id="2429" w:name="_Toc37230428"/>
      <w:bookmarkStart w:id="2430" w:name="_Toc45907571"/>
      <w:bookmarkStart w:id="2431" w:name="_Toc53181676"/>
      <w:bookmarkStart w:id="2432" w:name="_Toc61117447"/>
      <w:bookmarkStart w:id="2433" w:name="_Toc67076536"/>
      <w:bookmarkStart w:id="2434" w:name="_Toc67077074"/>
      <w:r w:rsidRPr="00090C64">
        <w:rPr>
          <w:lang w:eastAsia="sv-SE"/>
        </w:rPr>
        <w:t>6.7.3.4.1</w:t>
      </w:r>
      <w:r w:rsidRPr="00090C64">
        <w:rPr>
          <w:lang w:eastAsia="sv-SE"/>
        </w:rPr>
        <w:tab/>
        <w:t>Initial conditions</w:t>
      </w:r>
      <w:bookmarkEnd w:id="2426"/>
      <w:bookmarkEnd w:id="2427"/>
      <w:bookmarkEnd w:id="2428"/>
      <w:bookmarkEnd w:id="2429"/>
      <w:bookmarkEnd w:id="2430"/>
      <w:bookmarkEnd w:id="2431"/>
      <w:bookmarkEnd w:id="2432"/>
      <w:bookmarkEnd w:id="2433"/>
      <w:bookmarkEnd w:id="2434"/>
    </w:p>
    <w:p w14:paraId="376B21F7" w14:textId="77777777" w:rsidR="00D57C09" w:rsidRPr="00090C64" w:rsidRDefault="00D57C09" w:rsidP="00554118">
      <w:pPr>
        <w:pStyle w:val="H6"/>
        <w:rPr>
          <w:lang w:eastAsia="sv-SE"/>
        </w:rPr>
      </w:pPr>
      <w:bookmarkStart w:id="2435" w:name="_Toc21125092"/>
      <w:bookmarkStart w:id="2436" w:name="_Toc29768082"/>
      <w:bookmarkStart w:id="2437" w:name="_Toc36044524"/>
      <w:bookmarkStart w:id="2438" w:name="_Toc37230429"/>
      <w:bookmarkStart w:id="2439" w:name="_Toc45907572"/>
      <w:bookmarkStart w:id="2440" w:name="_Toc53181677"/>
      <w:r w:rsidRPr="00090C64">
        <w:rPr>
          <w:lang w:eastAsia="sv-SE"/>
        </w:rPr>
        <w:t>6.7.3.4.1.1</w:t>
      </w:r>
      <w:r w:rsidRPr="00090C64">
        <w:rPr>
          <w:lang w:eastAsia="sv-SE"/>
        </w:rPr>
        <w:tab/>
        <w:t>General test conditions</w:t>
      </w:r>
      <w:bookmarkEnd w:id="2435"/>
      <w:bookmarkEnd w:id="2436"/>
      <w:bookmarkEnd w:id="2437"/>
      <w:bookmarkEnd w:id="2438"/>
      <w:bookmarkEnd w:id="2439"/>
      <w:bookmarkEnd w:id="2440"/>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2441" w:name="_Toc21125093"/>
      <w:bookmarkStart w:id="2442" w:name="_Toc29768083"/>
      <w:bookmarkStart w:id="2443" w:name="_Toc36044525"/>
      <w:bookmarkStart w:id="2444" w:name="_Toc37230430"/>
      <w:bookmarkStart w:id="2445" w:name="_Toc45907573"/>
      <w:bookmarkStart w:id="2446" w:name="_Toc53181678"/>
      <w:r w:rsidRPr="00090C64">
        <w:rPr>
          <w:lang w:eastAsia="sv-SE"/>
        </w:rPr>
        <w:t>6.7.3.4.1.2</w:t>
      </w:r>
      <w:r w:rsidRPr="00090C64">
        <w:rPr>
          <w:lang w:eastAsia="sv-SE"/>
        </w:rPr>
        <w:tab/>
        <w:t>MSR</w:t>
      </w:r>
      <w:bookmarkEnd w:id="2441"/>
      <w:bookmarkEnd w:id="2442"/>
      <w:bookmarkEnd w:id="2443"/>
      <w:bookmarkEnd w:id="2444"/>
      <w:bookmarkEnd w:id="2445"/>
      <w:bookmarkEnd w:id="2446"/>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2447" w:name="_Toc21125094"/>
      <w:bookmarkStart w:id="2448" w:name="_Toc29768084"/>
      <w:bookmarkStart w:id="2449" w:name="_Toc36044526"/>
      <w:bookmarkStart w:id="2450" w:name="_Toc37230431"/>
      <w:bookmarkStart w:id="2451" w:name="_Toc45907574"/>
      <w:bookmarkStart w:id="2452" w:name="_Toc53181679"/>
      <w:r w:rsidRPr="00090C64">
        <w:rPr>
          <w:lang w:eastAsia="sv-SE"/>
        </w:rPr>
        <w:lastRenderedPageBreak/>
        <w:t>6.7.3.4.1.3</w:t>
      </w:r>
      <w:r w:rsidRPr="00090C64">
        <w:rPr>
          <w:lang w:eastAsia="sv-SE"/>
        </w:rPr>
        <w:tab/>
        <w:t>UTRA FDD</w:t>
      </w:r>
      <w:bookmarkEnd w:id="2447"/>
      <w:bookmarkEnd w:id="2448"/>
      <w:bookmarkEnd w:id="2449"/>
      <w:bookmarkEnd w:id="2450"/>
      <w:bookmarkEnd w:id="2451"/>
      <w:bookmarkEnd w:id="2452"/>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2453" w:name="_Toc21125095"/>
      <w:bookmarkStart w:id="2454" w:name="_Toc29768085"/>
      <w:bookmarkStart w:id="2455" w:name="_Toc36044527"/>
      <w:bookmarkStart w:id="2456" w:name="_Toc37230432"/>
      <w:bookmarkStart w:id="2457" w:name="_Toc45907575"/>
      <w:bookmarkStart w:id="2458" w:name="_Toc53181680"/>
      <w:r w:rsidRPr="00090C64">
        <w:t>6.7.3.4.1.4</w:t>
      </w:r>
      <w:r w:rsidRPr="00090C64">
        <w:tab/>
        <w:t>E-UTRA</w:t>
      </w:r>
      <w:bookmarkEnd w:id="2453"/>
      <w:bookmarkEnd w:id="2454"/>
      <w:bookmarkEnd w:id="2455"/>
      <w:bookmarkEnd w:id="2456"/>
      <w:bookmarkEnd w:id="2457"/>
      <w:bookmarkEnd w:id="2458"/>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2459" w:name="_Toc21125096"/>
      <w:bookmarkStart w:id="2460" w:name="_Toc29768086"/>
      <w:bookmarkStart w:id="2461" w:name="_Toc36044528"/>
      <w:bookmarkStart w:id="2462" w:name="_Toc37230433"/>
      <w:bookmarkStart w:id="2463" w:name="_Toc45907576"/>
      <w:bookmarkStart w:id="2464" w:name="_Toc53181681"/>
      <w:r w:rsidRPr="00090C64">
        <w:t>6.7.3.4.1.5</w:t>
      </w:r>
      <w:r w:rsidRPr="00090C64">
        <w:tab/>
        <w:t>NR</w:t>
      </w:r>
      <w:bookmarkEnd w:id="2459"/>
      <w:bookmarkEnd w:id="2460"/>
      <w:bookmarkEnd w:id="2461"/>
      <w:bookmarkEnd w:id="2462"/>
      <w:bookmarkEnd w:id="2463"/>
      <w:bookmarkEnd w:id="2464"/>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2465" w:name="_Toc21125097"/>
      <w:bookmarkStart w:id="2466" w:name="_Toc29768087"/>
      <w:bookmarkStart w:id="2467" w:name="_Toc36044529"/>
      <w:bookmarkStart w:id="2468" w:name="_Toc37230434"/>
      <w:bookmarkStart w:id="2469" w:name="_Toc45907577"/>
      <w:bookmarkStart w:id="2470" w:name="_Toc53181682"/>
      <w:bookmarkStart w:id="2471" w:name="_Toc61117448"/>
      <w:bookmarkStart w:id="2472" w:name="_Toc67076537"/>
      <w:bookmarkStart w:id="2473" w:name="_Toc67077075"/>
      <w:r w:rsidRPr="00090C64">
        <w:rPr>
          <w:lang w:eastAsia="sv-SE"/>
        </w:rPr>
        <w:t>6.7.3.4.2</w:t>
      </w:r>
      <w:r w:rsidRPr="00090C64">
        <w:rPr>
          <w:lang w:eastAsia="sv-SE"/>
        </w:rPr>
        <w:tab/>
        <w:t>Procedure</w:t>
      </w:r>
      <w:bookmarkEnd w:id="2465"/>
      <w:bookmarkEnd w:id="2466"/>
      <w:bookmarkEnd w:id="2467"/>
      <w:bookmarkEnd w:id="2468"/>
      <w:bookmarkEnd w:id="2469"/>
      <w:bookmarkEnd w:id="2470"/>
      <w:bookmarkEnd w:id="2471"/>
      <w:bookmarkEnd w:id="2472"/>
      <w:bookmarkEnd w:id="2473"/>
    </w:p>
    <w:p w14:paraId="2192BC27" w14:textId="77777777" w:rsidR="00D57C09" w:rsidRPr="00B9132C" w:rsidRDefault="00D57C09" w:rsidP="00B9132C">
      <w:pPr>
        <w:pStyle w:val="H6"/>
      </w:pPr>
      <w:bookmarkStart w:id="2474" w:name="_Toc21125098"/>
      <w:bookmarkStart w:id="2475" w:name="_Toc29768088"/>
      <w:bookmarkStart w:id="2476" w:name="_Toc36044530"/>
      <w:bookmarkStart w:id="2477" w:name="_Toc37230435"/>
      <w:bookmarkStart w:id="2478" w:name="_Toc45907578"/>
      <w:bookmarkStart w:id="2479" w:name="_Toc53181683"/>
      <w:bookmarkStart w:id="2480" w:name="_Hlk513388270"/>
      <w:r w:rsidRPr="00B9132C">
        <w:t>6.7.3.4.2.1</w:t>
      </w:r>
      <w:r w:rsidRPr="00B9132C">
        <w:tab/>
        <w:t>General</w:t>
      </w:r>
      <w:bookmarkEnd w:id="2474"/>
      <w:bookmarkEnd w:id="2475"/>
      <w:bookmarkEnd w:id="2476"/>
      <w:bookmarkEnd w:id="2477"/>
      <w:bookmarkEnd w:id="2478"/>
      <w:bookmarkEnd w:id="2479"/>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2480"/>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2481" w:name="_Toc21125099"/>
      <w:bookmarkStart w:id="2482" w:name="_Toc29768089"/>
      <w:bookmarkStart w:id="2483" w:name="_Toc36044531"/>
      <w:bookmarkStart w:id="2484" w:name="_Toc37230436"/>
      <w:bookmarkStart w:id="2485" w:name="_Toc45907579"/>
      <w:bookmarkStart w:id="2486" w:name="_Toc53181684"/>
      <w:bookmarkStart w:id="2487" w:name="_Toc61117449"/>
      <w:bookmarkStart w:id="2488" w:name="_Toc67076538"/>
      <w:bookmarkStart w:id="2489" w:name="_Toc67077076"/>
      <w:r w:rsidRPr="00090C64">
        <w:rPr>
          <w:rStyle w:val="Heading6Char"/>
        </w:rPr>
        <w:t>6.7.3.4.2.2</w:t>
      </w:r>
      <w:r w:rsidRPr="00090C64">
        <w:rPr>
          <w:rStyle w:val="Heading6Char"/>
        </w:rPr>
        <w:tab/>
        <w:t>MSR</w:t>
      </w:r>
      <w:bookmarkEnd w:id="2481"/>
      <w:bookmarkEnd w:id="2482"/>
      <w:bookmarkEnd w:id="2483"/>
      <w:bookmarkEnd w:id="2484"/>
      <w:bookmarkEnd w:id="2485"/>
      <w:bookmarkEnd w:id="2486"/>
      <w:bookmarkEnd w:id="2487"/>
      <w:bookmarkEnd w:id="2488"/>
      <w:bookmarkEnd w:id="2489"/>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2490" w:name="_Toc21125100"/>
      <w:bookmarkStart w:id="2491" w:name="_Toc29768090"/>
      <w:bookmarkStart w:id="2492" w:name="_Toc36044532"/>
      <w:bookmarkStart w:id="2493" w:name="_Toc37230437"/>
      <w:bookmarkStart w:id="2494" w:name="_Toc45907580"/>
      <w:bookmarkStart w:id="2495" w:name="_Toc53181685"/>
      <w:bookmarkStart w:id="2496" w:name="_Toc61117450"/>
      <w:bookmarkStart w:id="2497" w:name="_Toc67076539"/>
      <w:bookmarkStart w:id="2498" w:name="_Toc67077077"/>
      <w:r w:rsidRPr="00090C64">
        <w:rPr>
          <w:rStyle w:val="Heading6Char"/>
        </w:rPr>
        <w:t>6.7.3.4.2.3</w:t>
      </w:r>
      <w:r w:rsidRPr="00090C64">
        <w:rPr>
          <w:rStyle w:val="Heading6Char"/>
        </w:rPr>
        <w:tab/>
        <w:t>UTRA FDD</w:t>
      </w:r>
      <w:bookmarkEnd w:id="2490"/>
      <w:bookmarkEnd w:id="2491"/>
      <w:bookmarkEnd w:id="2492"/>
      <w:bookmarkEnd w:id="2493"/>
      <w:bookmarkEnd w:id="2494"/>
      <w:bookmarkEnd w:id="2495"/>
      <w:bookmarkEnd w:id="2496"/>
      <w:bookmarkEnd w:id="2497"/>
      <w:bookmarkEnd w:id="249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2499" w:name="_Toc21125101"/>
      <w:bookmarkStart w:id="2500" w:name="_Toc29768091"/>
      <w:bookmarkStart w:id="2501" w:name="_Toc36044533"/>
      <w:bookmarkStart w:id="2502" w:name="_Toc37230438"/>
      <w:bookmarkStart w:id="2503" w:name="_Toc45907581"/>
      <w:bookmarkStart w:id="2504" w:name="_Toc53181686"/>
      <w:bookmarkStart w:id="2505" w:name="_Toc61117451"/>
      <w:bookmarkStart w:id="2506" w:name="_Toc67076540"/>
      <w:bookmarkStart w:id="2507" w:name="_Toc67077078"/>
      <w:r w:rsidRPr="00090C64">
        <w:rPr>
          <w:rStyle w:val="Heading6Char"/>
        </w:rPr>
        <w:t>6.7.3.4.2.4</w:t>
      </w:r>
      <w:r w:rsidRPr="00090C64">
        <w:rPr>
          <w:rStyle w:val="Heading6Char"/>
        </w:rPr>
        <w:tab/>
        <w:t>E-UTRA</w:t>
      </w:r>
      <w:bookmarkEnd w:id="2499"/>
      <w:bookmarkEnd w:id="2500"/>
      <w:bookmarkEnd w:id="2501"/>
      <w:bookmarkEnd w:id="2502"/>
      <w:bookmarkEnd w:id="2503"/>
      <w:bookmarkEnd w:id="2504"/>
      <w:bookmarkEnd w:id="2505"/>
      <w:bookmarkEnd w:id="2506"/>
      <w:bookmarkEnd w:id="2507"/>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2508" w:name="_Toc21125102"/>
      <w:bookmarkStart w:id="2509" w:name="_Toc29768092"/>
      <w:bookmarkStart w:id="2510" w:name="_Toc36044534"/>
      <w:bookmarkStart w:id="2511" w:name="_Toc37230439"/>
      <w:bookmarkStart w:id="2512" w:name="_Toc45907582"/>
      <w:bookmarkStart w:id="2513" w:name="_Toc53181687"/>
      <w:bookmarkStart w:id="2514" w:name="_Toc61117452"/>
      <w:bookmarkStart w:id="2515" w:name="_Toc67076541"/>
      <w:bookmarkStart w:id="2516" w:name="_Toc67077079"/>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2508"/>
      <w:bookmarkEnd w:id="2509"/>
      <w:bookmarkEnd w:id="2510"/>
      <w:bookmarkEnd w:id="2511"/>
      <w:bookmarkEnd w:id="2512"/>
      <w:bookmarkEnd w:id="2513"/>
      <w:bookmarkEnd w:id="2514"/>
      <w:bookmarkEnd w:id="2515"/>
      <w:bookmarkEnd w:id="2516"/>
    </w:p>
    <w:p w14:paraId="2F4D34E8" w14:textId="77777777" w:rsidR="00D57C09" w:rsidRPr="00090C64" w:rsidRDefault="00D57C09" w:rsidP="00D57C09">
      <w:pPr>
        <w:pStyle w:val="Heading5"/>
      </w:pPr>
      <w:bookmarkStart w:id="2517" w:name="_Toc21125103"/>
      <w:bookmarkStart w:id="2518" w:name="_Toc29768093"/>
      <w:bookmarkStart w:id="2519" w:name="_Toc36044535"/>
      <w:bookmarkStart w:id="2520" w:name="_Toc37230440"/>
      <w:bookmarkStart w:id="2521" w:name="_Toc45907583"/>
      <w:bookmarkStart w:id="2522" w:name="_Toc53181688"/>
      <w:bookmarkStart w:id="2523" w:name="_Toc61117453"/>
      <w:bookmarkStart w:id="2524" w:name="_Toc67076542"/>
      <w:bookmarkStart w:id="2525" w:name="_Toc67077080"/>
      <w:r w:rsidRPr="00090C64">
        <w:rPr>
          <w:rStyle w:val="Heading5Char"/>
        </w:rPr>
        <w:t>6.7.3.5.1</w:t>
      </w:r>
      <w:r w:rsidRPr="00090C64">
        <w:tab/>
        <w:t>MSR</w:t>
      </w:r>
      <w:bookmarkEnd w:id="2517"/>
      <w:bookmarkEnd w:id="2518"/>
      <w:bookmarkEnd w:id="2519"/>
      <w:bookmarkEnd w:id="2520"/>
      <w:bookmarkEnd w:id="2521"/>
      <w:bookmarkEnd w:id="2522"/>
      <w:bookmarkEnd w:id="2523"/>
      <w:bookmarkEnd w:id="2524"/>
      <w:bookmarkEnd w:id="2525"/>
    </w:p>
    <w:p w14:paraId="3FF383EB" w14:textId="1ED6A730" w:rsidR="00D57C09" w:rsidRPr="00090C64" w:rsidRDefault="00D57C09" w:rsidP="00554118">
      <w:pPr>
        <w:pStyle w:val="H6"/>
        <w:rPr>
          <w:noProof/>
        </w:rPr>
      </w:pPr>
      <w:bookmarkStart w:id="2526" w:name="_Toc21125104"/>
      <w:bookmarkStart w:id="2527" w:name="_Toc29768094"/>
      <w:bookmarkStart w:id="2528" w:name="_Toc36044536"/>
      <w:bookmarkStart w:id="2529" w:name="_Toc37230441"/>
      <w:bookmarkStart w:id="2530" w:name="_Toc45907584"/>
      <w:bookmarkStart w:id="2531" w:name="_Toc53181689"/>
      <w:r w:rsidRPr="00090C64">
        <w:t>6.7.3.5.1.1</w:t>
      </w:r>
      <w:r w:rsidR="00090C64">
        <w:rPr>
          <w:noProof/>
        </w:rPr>
        <w:tab/>
      </w:r>
      <w:r w:rsidRPr="00090C64">
        <w:rPr>
          <w:noProof/>
        </w:rPr>
        <w:t>MSR E-UTRA test requirement</w:t>
      </w:r>
      <w:bookmarkEnd w:id="2526"/>
      <w:bookmarkEnd w:id="2527"/>
      <w:bookmarkEnd w:id="2528"/>
      <w:bookmarkEnd w:id="2529"/>
      <w:bookmarkEnd w:id="2530"/>
      <w:bookmarkEnd w:id="2531"/>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2532" w:name="_Toc21125105"/>
      <w:bookmarkStart w:id="2533" w:name="_Toc29768095"/>
      <w:bookmarkStart w:id="2534" w:name="_Toc36044537"/>
      <w:bookmarkStart w:id="2535" w:name="_Toc37230442"/>
      <w:bookmarkStart w:id="2536" w:name="_Toc45907585"/>
      <w:bookmarkStart w:id="2537" w:name="_Toc53181690"/>
      <w:r w:rsidRPr="00090C64">
        <w:t>6.7.3.5.1.2</w:t>
      </w:r>
      <w:r w:rsidR="00090C64">
        <w:rPr>
          <w:noProof/>
        </w:rPr>
        <w:tab/>
      </w:r>
      <w:r w:rsidRPr="00090C64">
        <w:rPr>
          <w:noProof/>
        </w:rPr>
        <w:t>MSR UTRA FDD test requirement</w:t>
      </w:r>
      <w:bookmarkEnd w:id="2532"/>
      <w:bookmarkEnd w:id="2533"/>
      <w:bookmarkEnd w:id="2534"/>
      <w:bookmarkEnd w:id="2535"/>
      <w:bookmarkEnd w:id="2536"/>
      <w:bookmarkEnd w:id="2537"/>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2538" w:name="_Toc21125106"/>
      <w:bookmarkStart w:id="2539" w:name="_Toc29768096"/>
      <w:bookmarkStart w:id="2540" w:name="_Toc36044538"/>
      <w:bookmarkStart w:id="2541" w:name="_Toc37230443"/>
      <w:bookmarkStart w:id="2542" w:name="_Toc45907586"/>
      <w:bookmarkStart w:id="2543" w:name="_Toc53181691"/>
      <w:r w:rsidRPr="00090C64">
        <w:t>6.7.3.5.1.3</w:t>
      </w:r>
      <w:r w:rsidR="00090C64">
        <w:rPr>
          <w:noProof/>
        </w:rPr>
        <w:tab/>
      </w:r>
      <w:r w:rsidRPr="00090C64">
        <w:rPr>
          <w:noProof/>
        </w:rPr>
        <w:t>OTA Cumulative ACLR test requirement in non-contiguous spectrum</w:t>
      </w:r>
      <w:bookmarkEnd w:id="2538"/>
      <w:bookmarkEnd w:id="2539"/>
      <w:bookmarkEnd w:id="2540"/>
      <w:bookmarkEnd w:id="2541"/>
      <w:bookmarkEnd w:id="2542"/>
      <w:bookmarkEnd w:id="2543"/>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2544" w:name="_Toc21125107"/>
      <w:bookmarkStart w:id="2545" w:name="_Toc29768097"/>
      <w:bookmarkStart w:id="2546" w:name="_Toc36044539"/>
      <w:bookmarkStart w:id="2547" w:name="_Toc37230444"/>
      <w:bookmarkStart w:id="2548" w:name="_Toc45907587"/>
      <w:bookmarkStart w:id="2549" w:name="_Toc53181692"/>
      <w:r w:rsidRPr="00090C64">
        <w:t>6.7.3.5.1.4</w:t>
      </w:r>
      <w:r w:rsidRPr="00090C64">
        <w:rPr>
          <w:noProof/>
        </w:rPr>
        <w:tab/>
        <w:t>NR test requirement</w:t>
      </w:r>
      <w:bookmarkEnd w:id="2544"/>
      <w:bookmarkEnd w:id="2545"/>
      <w:bookmarkEnd w:id="2546"/>
      <w:bookmarkEnd w:id="2547"/>
      <w:bookmarkEnd w:id="2548"/>
      <w:bookmarkEnd w:id="2549"/>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2550" w:name="_Toc21125108"/>
      <w:bookmarkStart w:id="2551" w:name="_Toc29768098"/>
      <w:bookmarkStart w:id="2552" w:name="_Toc36044540"/>
      <w:bookmarkStart w:id="2553" w:name="_Toc37230445"/>
      <w:bookmarkStart w:id="2554" w:name="_Toc45907588"/>
      <w:bookmarkStart w:id="2555" w:name="_Toc53181693"/>
      <w:bookmarkStart w:id="2556" w:name="_Toc61117454"/>
      <w:bookmarkStart w:id="2557" w:name="_Toc67076543"/>
      <w:bookmarkStart w:id="2558" w:name="_Toc67077081"/>
      <w:r w:rsidRPr="00090C64">
        <w:rPr>
          <w:rStyle w:val="Heading5Char"/>
        </w:rPr>
        <w:t>6.7.3.5.2</w:t>
      </w:r>
      <w:r w:rsidRPr="00090C64">
        <w:rPr>
          <w:noProof/>
        </w:rPr>
        <w:tab/>
        <w:t>UTRA FDD</w:t>
      </w:r>
      <w:bookmarkEnd w:id="2550"/>
      <w:bookmarkEnd w:id="2551"/>
      <w:bookmarkEnd w:id="2552"/>
      <w:bookmarkEnd w:id="2553"/>
      <w:bookmarkEnd w:id="2554"/>
      <w:bookmarkEnd w:id="2555"/>
      <w:bookmarkEnd w:id="2556"/>
      <w:bookmarkEnd w:id="2557"/>
      <w:bookmarkEnd w:id="2558"/>
    </w:p>
    <w:p w14:paraId="21CA487A" w14:textId="77777777" w:rsidR="00D57C09" w:rsidRPr="00090C64" w:rsidRDefault="00D57C09" w:rsidP="00554118">
      <w:pPr>
        <w:pStyle w:val="H6"/>
        <w:rPr>
          <w:noProof/>
        </w:rPr>
      </w:pPr>
      <w:bookmarkStart w:id="2559" w:name="_Toc21125109"/>
      <w:bookmarkStart w:id="2560" w:name="_Toc29768099"/>
      <w:bookmarkStart w:id="2561" w:name="_Toc36044541"/>
      <w:bookmarkStart w:id="2562" w:name="_Toc37230446"/>
      <w:bookmarkStart w:id="2563" w:name="_Toc45907589"/>
      <w:bookmarkStart w:id="2564" w:name="_Toc53181694"/>
      <w:r w:rsidRPr="00090C64">
        <w:rPr>
          <w:noProof/>
        </w:rPr>
        <w:t>6.7.3.5.2.1</w:t>
      </w:r>
      <w:r w:rsidRPr="00090C64">
        <w:rPr>
          <w:noProof/>
        </w:rPr>
        <w:tab/>
        <w:t>OTA ACLR</w:t>
      </w:r>
      <w:bookmarkEnd w:id="2559"/>
      <w:bookmarkEnd w:id="2560"/>
      <w:bookmarkEnd w:id="2561"/>
      <w:bookmarkEnd w:id="2562"/>
      <w:bookmarkEnd w:id="2563"/>
      <w:bookmarkEnd w:id="2564"/>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2565" w:name="_Toc21125110"/>
      <w:bookmarkStart w:id="2566" w:name="_Toc29768100"/>
      <w:bookmarkStart w:id="2567" w:name="_Toc36044542"/>
      <w:bookmarkStart w:id="2568" w:name="_Toc37230447"/>
      <w:bookmarkStart w:id="2569" w:name="_Toc45907590"/>
      <w:bookmarkStart w:id="2570" w:name="_Toc53181695"/>
      <w:r w:rsidRPr="00090C64">
        <w:rPr>
          <w:noProof/>
        </w:rPr>
        <w:t>6.7.3.5.2.2</w:t>
      </w:r>
      <w:r w:rsidRPr="00090C64">
        <w:rPr>
          <w:noProof/>
        </w:rPr>
        <w:tab/>
        <w:t>OTA Cumulative ACLR test requirement in non-contiguous spectrum or multiple bands</w:t>
      </w:r>
      <w:bookmarkEnd w:id="2565"/>
      <w:bookmarkEnd w:id="2566"/>
      <w:bookmarkEnd w:id="2567"/>
      <w:bookmarkEnd w:id="2568"/>
      <w:bookmarkEnd w:id="2569"/>
      <w:bookmarkEnd w:id="2570"/>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2571" w:name="_Toc21125111"/>
      <w:bookmarkStart w:id="2572" w:name="_Toc29768101"/>
      <w:bookmarkStart w:id="2573" w:name="_Toc36044543"/>
      <w:bookmarkStart w:id="2574" w:name="_Toc37230448"/>
      <w:bookmarkStart w:id="2575" w:name="_Toc45907591"/>
      <w:bookmarkStart w:id="2576" w:name="_Toc53181696"/>
      <w:bookmarkStart w:id="2577" w:name="_Toc61117455"/>
      <w:bookmarkStart w:id="2578" w:name="_Toc67076544"/>
      <w:bookmarkStart w:id="2579" w:name="_Toc67077082"/>
      <w:r w:rsidRPr="00090C64">
        <w:t>6.7.3.5.3</w:t>
      </w:r>
      <w:r w:rsidRPr="00090C64">
        <w:tab/>
        <w:t>E-UTRA</w:t>
      </w:r>
      <w:bookmarkEnd w:id="2571"/>
      <w:bookmarkEnd w:id="2572"/>
      <w:bookmarkEnd w:id="2573"/>
      <w:bookmarkEnd w:id="2574"/>
      <w:bookmarkEnd w:id="2575"/>
      <w:bookmarkEnd w:id="2576"/>
      <w:bookmarkEnd w:id="2577"/>
      <w:bookmarkEnd w:id="2578"/>
      <w:bookmarkEnd w:id="2579"/>
    </w:p>
    <w:p w14:paraId="03E5E1B4" w14:textId="77777777" w:rsidR="00D57C09" w:rsidRPr="00090C64" w:rsidRDefault="00D57C09" w:rsidP="00554118">
      <w:pPr>
        <w:pStyle w:val="H6"/>
      </w:pPr>
      <w:bookmarkStart w:id="2580" w:name="_Toc21125112"/>
      <w:bookmarkStart w:id="2581" w:name="_Toc29768102"/>
      <w:bookmarkStart w:id="2582" w:name="_Toc36044544"/>
      <w:bookmarkStart w:id="2583" w:name="_Toc37230449"/>
      <w:bookmarkStart w:id="2584" w:name="_Toc45907592"/>
      <w:bookmarkStart w:id="2585" w:name="_Toc53181697"/>
      <w:r w:rsidRPr="00090C64">
        <w:t>6.7.3.5.3.1</w:t>
      </w:r>
      <w:r w:rsidRPr="00090C64">
        <w:tab/>
        <w:t>OTA ACLR</w:t>
      </w:r>
      <w:bookmarkEnd w:id="2580"/>
      <w:bookmarkEnd w:id="2581"/>
      <w:bookmarkEnd w:id="2582"/>
      <w:bookmarkEnd w:id="2583"/>
      <w:bookmarkEnd w:id="2584"/>
      <w:bookmarkEnd w:id="2585"/>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2586" w:name="_Toc21125113"/>
      <w:bookmarkStart w:id="2587" w:name="_Toc29768103"/>
      <w:bookmarkStart w:id="2588" w:name="_Toc36044545"/>
      <w:bookmarkStart w:id="2589" w:name="_Toc37230450"/>
      <w:bookmarkStart w:id="2590" w:name="_Toc45907593"/>
      <w:bookmarkStart w:id="2591" w:name="_Toc53181698"/>
      <w:r w:rsidRPr="00090C64">
        <w:t>6.7.3.5.3.2</w:t>
      </w:r>
      <w:r w:rsidRPr="00090C64">
        <w:tab/>
        <w:t>OTA Cumulative ACLR test requirement in non-contiguous spectrum</w:t>
      </w:r>
      <w:bookmarkEnd w:id="2586"/>
      <w:bookmarkEnd w:id="2587"/>
      <w:bookmarkEnd w:id="2588"/>
      <w:bookmarkEnd w:id="2589"/>
      <w:bookmarkEnd w:id="2590"/>
      <w:bookmarkEnd w:id="2591"/>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2592" w:name="_Toc21125114"/>
      <w:bookmarkStart w:id="2593" w:name="_Toc29768104"/>
      <w:bookmarkStart w:id="2594" w:name="_Toc36044546"/>
      <w:bookmarkStart w:id="2595" w:name="_Toc37230451"/>
      <w:bookmarkStart w:id="2596" w:name="_Toc45907594"/>
      <w:bookmarkStart w:id="2597" w:name="_Toc53181699"/>
      <w:bookmarkStart w:id="2598" w:name="_Toc61117456"/>
      <w:bookmarkStart w:id="2599" w:name="_Toc67076545"/>
      <w:bookmarkStart w:id="2600" w:name="_Toc67077083"/>
      <w:r w:rsidRPr="00090C64">
        <w:rPr>
          <w:rFonts w:eastAsia="SimSun"/>
        </w:rPr>
        <w:t>6.7.4</w:t>
      </w:r>
      <w:r w:rsidRPr="00090C64">
        <w:rPr>
          <w:rFonts w:eastAsia="SimSun"/>
        </w:rPr>
        <w:tab/>
        <w:t>OTA Spectrum emission mask</w:t>
      </w:r>
      <w:bookmarkEnd w:id="2592"/>
      <w:bookmarkEnd w:id="2593"/>
      <w:bookmarkEnd w:id="2594"/>
      <w:bookmarkEnd w:id="2595"/>
      <w:bookmarkEnd w:id="2596"/>
      <w:bookmarkEnd w:id="2597"/>
      <w:bookmarkEnd w:id="2598"/>
      <w:bookmarkEnd w:id="2599"/>
      <w:bookmarkEnd w:id="2600"/>
    </w:p>
    <w:p w14:paraId="48D95B17" w14:textId="77777777" w:rsidR="00D57C09" w:rsidRPr="00090C64" w:rsidRDefault="00D57C09" w:rsidP="00D57C09">
      <w:pPr>
        <w:pStyle w:val="Heading4"/>
        <w:rPr>
          <w:lang w:eastAsia="sv-SE"/>
        </w:rPr>
      </w:pPr>
      <w:bookmarkStart w:id="2601" w:name="_Toc21125115"/>
      <w:bookmarkStart w:id="2602" w:name="_Toc29768105"/>
      <w:bookmarkStart w:id="2603" w:name="_Toc36044547"/>
      <w:bookmarkStart w:id="2604" w:name="_Toc37230452"/>
      <w:bookmarkStart w:id="2605" w:name="_Toc45907595"/>
      <w:bookmarkStart w:id="2606" w:name="_Toc53181700"/>
      <w:bookmarkStart w:id="2607" w:name="_Toc61117457"/>
      <w:bookmarkStart w:id="2608" w:name="_Toc67076546"/>
      <w:bookmarkStart w:id="2609" w:name="_Toc67077084"/>
      <w:r w:rsidRPr="00090C64">
        <w:rPr>
          <w:lang w:eastAsia="sv-SE"/>
        </w:rPr>
        <w:t>6.7.4.1</w:t>
      </w:r>
      <w:r w:rsidRPr="00090C64">
        <w:rPr>
          <w:lang w:eastAsia="sv-SE"/>
        </w:rPr>
        <w:tab/>
        <w:t>Definition and applicability</w:t>
      </w:r>
      <w:bookmarkEnd w:id="2601"/>
      <w:bookmarkEnd w:id="2602"/>
      <w:bookmarkEnd w:id="2603"/>
      <w:bookmarkEnd w:id="2604"/>
      <w:bookmarkEnd w:id="2605"/>
      <w:bookmarkEnd w:id="2606"/>
      <w:bookmarkEnd w:id="2607"/>
      <w:bookmarkEnd w:id="2608"/>
      <w:bookmarkEnd w:id="2609"/>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2610" w:name="_Toc21125116"/>
      <w:bookmarkStart w:id="2611" w:name="_Toc29768106"/>
      <w:bookmarkStart w:id="2612" w:name="_Toc36044548"/>
      <w:bookmarkStart w:id="2613" w:name="_Toc37230453"/>
      <w:bookmarkStart w:id="2614" w:name="_Toc45907596"/>
      <w:bookmarkStart w:id="2615" w:name="_Toc53181701"/>
      <w:bookmarkStart w:id="2616" w:name="_Toc61117458"/>
      <w:bookmarkStart w:id="2617" w:name="_Toc67076547"/>
      <w:bookmarkStart w:id="2618" w:name="_Toc67077085"/>
      <w:r w:rsidRPr="00090C64">
        <w:rPr>
          <w:lang w:eastAsia="sv-SE"/>
        </w:rPr>
        <w:t>6.7.4.2</w:t>
      </w:r>
      <w:r w:rsidRPr="00090C64">
        <w:rPr>
          <w:lang w:eastAsia="sv-SE"/>
        </w:rPr>
        <w:tab/>
        <w:t>Minimum requirement</w:t>
      </w:r>
      <w:bookmarkEnd w:id="2610"/>
      <w:bookmarkEnd w:id="2611"/>
      <w:bookmarkEnd w:id="2612"/>
      <w:bookmarkEnd w:id="2613"/>
      <w:bookmarkEnd w:id="2614"/>
      <w:bookmarkEnd w:id="2615"/>
      <w:bookmarkEnd w:id="2616"/>
      <w:bookmarkEnd w:id="2617"/>
      <w:bookmarkEnd w:id="2618"/>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2619" w:name="_Toc21125117"/>
      <w:bookmarkStart w:id="2620" w:name="_Toc29768107"/>
      <w:bookmarkStart w:id="2621" w:name="_Toc36044549"/>
      <w:bookmarkStart w:id="2622" w:name="_Toc37230454"/>
      <w:bookmarkStart w:id="2623" w:name="_Toc45907597"/>
      <w:bookmarkStart w:id="2624" w:name="_Toc53181702"/>
      <w:bookmarkStart w:id="2625" w:name="_Toc61117459"/>
      <w:bookmarkStart w:id="2626" w:name="_Toc67076548"/>
      <w:bookmarkStart w:id="2627" w:name="_Toc67077086"/>
      <w:r w:rsidRPr="00090C64">
        <w:rPr>
          <w:lang w:eastAsia="sv-SE"/>
        </w:rPr>
        <w:t>6.7.4.3</w:t>
      </w:r>
      <w:r w:rsidRPr="00090C64">
        <w:rPr>
          <w:lang w:eastAsia="sv-SE"/>
        </w:rPr>
        <w:tab/>
        <w:t>Test purpose</w:t>
      </w:r>
      <w:bookmarkEnd w:id="2619"/>
      <w:bookmarkEnd w:id="2620"/>
      <w:bookmarkEnd w:id="2621"/>
      <w:bookmarkEnd w:id="2622"/>
      <w:bookmarkEnd w:id="2623"/>
      <w:bookmarkEnd w:id="2624"/>
      <w:bookmarkEnd w:id="2625"/>
      <w:bookmarkEnd w:id="2626"/>
      <w:bookmarkEnd w:id="2627"/>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2628" w:name="_Toc21125118"/>
      <w:bookmarkStart w:id="2629" w:name="_Toc29768108"/>
      <w:bookmarkStart w:id="2630" w:name="_Toc36044550"/>
      <w:bookmarkStart w:id="2631" w:name="_Toc37230455"/>
      <w:bookmarkStart w:id="2632" w:name="_Toc45907598"/>
      <w:bookmarkStart w:id="2633" w:name="_Toc53181703"/>
      <w:bookmarkStart w:id="2634" w:name="_Toc61117460"/>
      <w:bookmarkStart w:id="2635" w:name="_Toc67076549"/>
      <w:bookmarkStart w:id="2636" w:name="_Toc67077087"/>
      <w:r w:rsidRPr="00090C64">
        <w:rPr>
          <w:lang w:eastAsia="sv-SE"/>
        </w:rPr>
        <w:t>6.</w:t>
      </w:r>
      <w:r w:rsidRPr="00090C64">
        <w:rPr>
          <w:lang w:eastAsia="zh-CN"/>
        </w:rPr>
        <w:t>7.4.</w:t>
      </w:r>
      <w:r w:rsidRPr="00090C64">
        <w:rPr>
          <w:lang w:eastAsia="sv-SE"/>
        </w:rPr>
        <w:t>4</w:t>
      </w:r>
      <w:r w:rsidRPr="00090C64">
        <w:rPr>
          <w:lang w:eastAsia="sv-SE"/>
        </w:rPr>
        <w:tab/>
        <w:t>Method of test</w:t>
      </w:r>
      <w:bookmarkEnd w:id="2628"/>
      <w:bookmarkEnd w:id="2629"/>
      <w:bookmarkEnd w:id="2630"/>
      <w:bookmarkEnd w:id="2631"/>
      <w:bookmarkEnd w:id="2632"/>
      <w:bookmarkEnd w:id="2633"/>
      <w:bookmarkEnd w:id="2634"/>
      <w:bookmarkEnd w:id="2635"/>
      <w:bookmarkEnd w:id="2636"/>
    </w:p>
    <w:p w14:paraId="0B469FEB" w14:textId="77777777" w:rsidR="00D57C09" w:rsidRPr="00090C64" w:rsidRDefault="00D57C09" w:rsidP="00D57C09">
      <w:pPr>
        <w:pStyle w:val="Heading5"/>
        <w:rPr>
          <w:lang w:eastAsia="sv-SE"/>
        </w:rPr>
      </w:pPr>
      <w:bookmarkStart w:id="2637" w:name="_Toc21125119"/>
      <w:bookmarkStart w:id="2638" w:name="_Toc29768109"/>
      <w:bookmarkStart w:id="2639" w:name="_Toc36044551"/>
      <w:bookmarkStart w:id="2640" w:name="_Toc37230456"/>
      <w:bookmarkStart w:id="2641" w:name="_Toc45907599"/>
      <w:bookmarkStart w:id="2642" w:name="_Toc53181704"/>
      <w:bookmarkStart w:id="2643" w:name="_Toc61117461"/>
      <w:bookmarkStart w:id="2644" w:name="_Toc67076550"/>
      <w:bookmarkStart w:id="2645" w:name="_Toc67077088"/>
      <w:r w:rsidRPr="00090C64">
        <w:rPr>
          <w:lang w:eastAsia="sv-SE"/>
        </w:rPr>
        <w:t>6.7.4.4.1</w:t>
      </w:r>
      <w:r w:rsidRPr="00090C64">
        <w:rPr>
          <w:lang w:eastAsia="sv-SE"/>
        </w:rPr>
        <w:tab/>
        <w:t>Initial conditions</w:t>
      </w:r>
      <w:bookmarkEnd w:id="2637"/>
      <w:bookmarkEnd w:id="2638"/>
      <w:bookmarkEnd w:id="2639"/>
      <w:bookmarkEnd w:id="2640"/>
      <w:bookmarkEnd w:id="2641"/>
      <w:bookmarkEnd w:id="2642"/>
      <w:bookmarkEnd w:id="2643"/>
      <w:bookmarkEnd w:id="2644"/>
      <w:bookmarkEnd w:id="2645"/>
    </w:p>
    <w:p w14:paraId="2F71BD95" w14:textId="77777777" w:rsidR="00D57C09" w:rsidRPr="00090C64" w:rsidRDefault="00D57C09" w:rsidP="00554118">
      <w:pPr>
        <w:pStyle w:val="H6"/>
        <w:rPr>
          <w:lang w:eastAsia="sv-SE"/>
        </w:rPr>
      </w:pPr>
      <w:bookmarkStart w:id="2646" w:name="_Toc21125120"/>
      <w:bookmarkStart w:id="2647" w:name="_Toc29768110"/>
      <w:bookmarkStart w:id="2648" w:name="_Toc36044552"/>
      <w:bookmarkStart w:id="2649" w:name="_Toc37230457"/>
      <w:bookmarkStart w:id="2650" w:name="_Toc45907600"/>
      <w:bookmarkStart w:id="2651" w:name="_Toc53181705"/>
      <w:r w:rsidRPr="00090C64">
        <w:t>6.7.4.4.1.1</w:t>
      </w:r>
      <w:r w:rsidRPr="00090C64">
        <w:rPr>
          <w:lang w:eastAsia="sv-SE"/>
        </w:rPr>
        <w:tab/>
        <w:t>General test conditions</w:t>
      </w:r>
      <w:bookmarkEnd w:id="2646"/>
      <w:bookmarkEnd w:id="2647"/>
      <w:bookmarkEnd w:id="2648"/>
      <w:bookmarkEnd w:id="2649"/>
      <w:bookmarkEnd w:id="2650"/>
      <w:bookmarkEnd w:id="2651"/>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2652" w:name="_Toc21125121"/>
      <w:bookmarkStart w:id="2653" w:name="_Toc29768111"/>
      <w:bookmarkStart w:id="2654" w:name="_Toc36044553"/>
      <w:bookmarkStart w:id="2655" w:name="_Toc37230458"/>
      <w:bookmarkStart w:id="2656" w:name="_Toc45907601"/>
      <w:bookmarkStart w:id="2657" w:name="_Toc53181706"/>
      <w:r w:rsidRPr="00090C64">
        <w:lastRenderedPageBreak/>
        <w:t>6.7.4.4.1.2</w:t>
      </w:r>
      <w:r w:rsidRPr="00090C64">
        <w:tab/>
      </w:r>
      <w:r w:rsidRPr="00090C64">
        <w:rPr>
          <w:lang w:eastAsia="zh-CN"/>
        </w:rPr>
        <w:t>UTRA FDD</w:t>
      </w:r>
      <w:bookmarkEnd w:id="2652"/>
      <w:bookmarkEnd w:id="2653"/>
      <w:bookmarkEnd w:id="2654"/>
      <w:bookmarkEnd w:id="2655"/>
      <w:bookmarkEnd w:id="2656"/>
      <w:bookmarkEnd w:id="2657"/>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2658" w:name="_Toc21125122"/>
      <w:bookmarkStart w:id="2659" w:name="_Toc29768112"/>
      <w:bookmarkStart w:id="2660" w:name="_Toc36044554"/>
      <w:bookmarkStart w:id="2661" w:name="_Toc37230459"/>
      <w:bookmarkStart w:id="2662" w:name="_Toc45907602"/>
      <w:bookmarkStart w:id="2663" w:name="_Toc53181707"/>
      <w:bookmarkStart w:id="2664" w:name="_Toc61117462"/>
      <w:bookmarkStart w:id="2665" w:name="_Toc67076551"/>
      <w:bookmarkStart w:id="2666" w:name="_Toc67077089"/>
      <w:r w:rsidRPr="00090C64">
        <w:rPr>
          <w:lang w:eastAsia="sv-SE"/>
        </w:rPr>
        <w:t>6.7.4.4.2</w:t>
      </w:r>
      <w:r w:rsidRPr="00090C64">
        <w:rPr>
          <w:lang w:eastAsia="sv-SE"/>
        </w:rPr>
        <w:tab/>
        <w:t>Procedure</w:t>
      </w:r>
      <w:bookmarkEnd w:id="2658"/>
      <w:bookmarkEnd w:id="2659"/>
      <w:bookmarkEnd w:id="2660"/>
      <w:bookmarkEnd w:id="2661"/>
      <w:bookmarkEnd w:id="2662"/>
      <w:bookmarkEnd w:id="2663"/>
      <w:bookmarkEnd w:id="2664"/>
      <w:bookmarkEnd w:id="2665"/>
      <w:bookmarkEnd w:id="2666"/>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2667" w:name="_Toc21125123"/>
      <w:bookmarkStart w:id="2668" w:name="_Toc29768113"/>
      <w:bookmarkStart w:id="2669" w:name="_Toc36044555"/>
      <w:bookmarkStart w:id="2670" w:name="_Toc37230460"/>
      <w:bookmarkStart w:id="2671" w:name="_Toc45907603"/>
      <w:bookmarkStart w:id="2672" w:name="_Toc53181708"/>
      <w:bookmarkStart w:id="2673" w:name="_Toc61117463"/>
      <w:bookmarkStart w:id="2674" w:name="_Toc67076552"/>
      <w:bookmarkStart w:id="2675" w:name="_Toc67077090"/>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2667"/>
      <w:bookmarkEnd w:id="2668"/>
      <w:bookmarkEnd w:id="2669"/>
      <w:bookmarkEnd w:id="2670"/>
      <w:bookmarkEnd w:id="2671"/>
      <w:bookmarkEnd w:id="2672"/>
      <w:bookmarkEnd w:id="2673"/>
      <w:bookmarkEnd w:id="2674"/>
      <w:bookmarkEnd w:id="2675"/>
    </w:p>
    <w:p w14:paraId="3D99F04D" w14:textId="77777777" w:rsidR="00D57C09" w:rsidRPr="00090C64" w:rsidRDefault="00D57C09" w:rsidP="00D57C09">
      <w:pPr>
        <w:pStyle w:val="Heading5"/>
        <w:rPr>
          <w:noProof/>
        </w:rPr>
      </w:pPr>
      <w:bookmarkStart w:id="2676" w:name="_Toc21125124"/>
      <w:bookmarkStart w:id="2677" w:name="_Toc29768114"/>
      <w:bookmarkStart w:id="2678" w:name="_Toc36044556"/>
      <w:bookmarkStart w:id="2679" w:name="_Toc37230461"/>
      <w:bookmarkStart w:id="2680" w:name="_Toc45907604"/>
      <w:bookmarkStart w:id="2681" w:name="_Toc53181709"/>
      <w:bookmarkStart w:id="2682" w:name="_Toc61117464"/>
      <w:bookmarkStart w:id="2683" w:name="_Toc67076553"/>
      <w:bookmarkStart w:id="2684" w:name="_Toc67077091"/>
      <w:r w:rsidRPr="00090C64">
        <w:rPr>
          <w:noProof/>
        </w:rPr>
        <w:t>6.7.4.5.1</w:t>
      </w:r>
      <w:r w:rsidRPr="00090C64">
        <w:rPr>
          <w:noProof/>
        </w:rPr>
        <w:tab/>
        <w:t>UTRA FDD</w:t>
      </w:r>
      <w:bookmarkEnd w:id="2676"/>
      <w:bookmarkEnd w:id="2677"/>
      <w:bookmarkEnd w:id="2678"/>
      <w:bookmarkEnd w:id="2679"/>
      <w:bookmarkEnd w:id="2680"/>
      <w:bookmarkEnd w:id="2681"/>
      <w:bookmarkEnd w:id="2682"/>
      <w:bookmarkEnd w:id="2683"/>
      <w:bookmarkEnd w:id="2684"/>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2685" w:name="_Toc21125125"/>
      <w:bookmarkStart w:id="2686" w:name="_Toc29768115"/>
      <w:bookmarkStart w:id="2687" w:name="_Toc36044557"/>
      <w:bookmarkStart w:id="2688" w:name="_Toc37230462"/>
      <w:bookmarkStart w:id="2689" w:name="_Toc45907605"/>
      <w:bookmarkStart w:id="2690" w:name="_Toc53181710"/>
      <w:bookmarkStart w:id="2691" w:name="_Toc61117465"/>
      <w:bookmarkStart w:id="2692" w:name="_Toc67076554"/>
      <w:bookmarkStart w:id="2693" w:name="_Toc67077092"/>
      <w:r w:rsidRPr="00090C64">
        <w:t>6.7.5</w:t>
      </w:r>
      <w:r w:rsidRPr="00090C64">
        <w:tab/>
        <w:t>OTA Operating band unwanted emission</w:t>
      </w:r>
      <w:bookmarkEnd w:id="2685"/>
      <w:bookmarkEnd w:id="2686"/>
      <w:bookmarkEnd w:id="2687"/>
      <w:bookmarkEnd w:id="2688"/>
      <w:bookmarkEnd w:id="2689"/>
      <w:bookmarkEnd w:id="2690"/>
      <w:bookmarkEnd w:id="2691"/>
      <w:bookmarkEnd w:id="2692"/>
      <w:bookmarkEnd w:id="2693"/>
    </w:p>
    <w:p w14:paraId="3C8F306C" w14:textId="77777777" w:rsidR="00D57C09" w:rsidRPr="00090C64" w:rsidRDefault="00D57C09" w:rsidP="00D57C09">
      <w:pPr>
        <w:pStyle w:val="Heading4"/>
        <w:rPr>
          <w:lang w:eastAsia="sv-SE"/>
        </w:rPr>
      </w:pPr>
      <w:bookmarkStart w:id="2694" w:name="_Toc21125126"/>
      <w:bookmarkStart w:id="2695" w:name="_Toc29768116"/>
      <w:bookmarkStart w:id="2696" w:name="_Toc36044558"/>
      <w:bookmarkStart w:id="2697" w:name="_Toc37230463"/>
      <w:bookmarkStart w:id="2698" w:name="_Toc45907606"/>
      <w:bookmarkStart w:id="2699" w:name="_Toc53181711"/>
      <w:bookmarkStart w:id="2700" w:name="_Toc61117466"/>
      <w:bookmarkStart w:id="2701" w:name="_Toc67076555"/>
      <w:bookmarkStart w:id="2702" w:name="_Toc67077093"/>
      <w:r w:rsidRPr="00090C64">
        <w:rPr>
          <w:lang w:eastAsia="sv-SE"/>
        </w:rPr>
        <w:t>6.7.5.1</w:t>
      </w:r>
      <w:r w:rsidRPr="00090C64">
        <w:rPr>
          <w:lang w:eastAsia="sv-SE"/>
        </w:rPr>
        <w:tab/>
        <w:t>Definition and applicability</w:t>
      </w:r>
      <w:bookmarkEnd w:id="2694"/>
      <w:bookmarkEnd w:id="2695"/>
      <w:bookmarkEnd w:id="2696"/>
      <w:bookmarkEnd w:id="2697"/>
      <w:bookmarkEnd w:id="2698"/>
      <w:bookmarkEnd w:id="2699"/>
      <w:bookmarkEnd w:id="2700"/>
      <w:bookmarkEnd w:id="2701"/>
      <w:bookmarkEnd w:id="2702"/>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2703" w:name="_Toc21125127"/>
      <w:bookmarkStart w:id="2704" w:name="_Toc29768117"/>
      <w:bookmarkStart w:id="2705" w:name="_Toc36044559"/>
      <w:bookmarkStart w:id="2706" w:name="_Toc37230464"/>
      <w:bookmarkStart w:id="2707" w:name="_Toc45907607"/>
      <w:bookmarkStart w:id="2708" w:name="_Toc53181712"/>
      <w:bookmarkStart w:id="2709" w:name="_Toc61117467"/>
      <w:bookmarkStart w:id="2710" w:name="_Toc67076556"/>
      <w:bookmarkStart w:id="2711" w:name="_Toc67077094"/>
      <w:r w:rsidRPr="00090C64">
        <w:rPr>
          <w:lang w:eastAsia="sv-SE"/>
        </w:rPr>
        <w:t>6.7.5.2</w:t>
      </w:r>
      <w:r w:rsidRPr="00090C64">
        <w:rPr>
          <w:lang w:eastAsia="sv-SE"/>
        </w:rPr>
        <w:tab/>
        <w:t>Minimum Requirement</w:t>
      </w:r>
      <w:bookmarkEnd w:id="2703"/>
      <w:bookmarkEnd w:id="2704"/>
      <w:bookmarkEnd w:id="2705"/>
      <w:bookmarkEnd w:id="2706"/>
      <w:bookmarkEnd w:id="2707"/>
      <w:bookmarkEnd w:id="2708"/>
      <w:bookmarkEnd w:id="2709"/>
      <w:bookmarkEnd w:id="2710"/>
      <w:bookmarkEnd w:id="2711"/>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2712" w:name="_Toc21125128"/>
      <w:bookmarkStart w:id="2713" w:name="_Toc29768118"/>
      <w:bookmarkStart w:id="2714" w:name="_Toc36044560"/>
      <w:bookmarkStart w:id="2715" w:name="_Toc37230465"/>
      <w:bookmarkStart w:id="2716" w:name="_Toc45907608"/>
      <w:bookmarkStart w:id="2717" w:name="_Toc53181713"/>
      <w:bookmarkStart w:id="2718" w:name="_Toc61117468"/>
      <w:bookmarkStart w:id="2719" w:name="_Toc67076557"/>
      <w:bookmarkStart w:id="2720" w:name="_Toc67077095"/>
      <w:r w:rsidRPr="00090C64">
        <w:rPr>
          <w:lang w:eastAsia="sv-SE"/>
        </w:rPr>
        <w:lastRenderedPageBreak/>
        <w:t>6.7.5.3</w:t>
      </w:r>
      <w:r w:rsidRPr="00090C64">
        <w:rPr>
          <w:lang w:eastAsia="sv-SE"/>
        </w:rPr>
        <w:tab/>
        <w:t>Test purpose</w:t>
      </w:r>
      <w:bookmarkEnd w:id="2712"/>
      <w:bookmarkEnd w:id="2713"/>
      <w:bookmarkEnd w:id="2714"/>
      <w:bookmarkEnd w:id="2715"/>
      <w:bookmarkEnd w:id="2716"/>
      <w:bookmarkEnd w:id="2717"/>
      <w:bookmarkEnd w:id="2718"/>
      <w:bookmarkEnd w:id="2719"/>
      <w:bookmarkEnd w:id="2720"/>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2721" w:name="_Toc21125129"/>
      <w:bookmarkStart w:id="2722" w:name="_Toc29768119"/>
      <w:bookmarkStart w:id="2723" w:name="_Toc36044561"/>
      <w:bookmarkStart w:id="2724" w:name="_Toc37230466"/>
      <w:bookmarkStart w:id="2725" w:name="_Toc45907609"/>
      <w:bookmarkStart w:id="2726" w:name="_Toc53181714"/>
      <w:bookmarkStart w:id="2727" w:name="_Toc61117469"/>
      <w:bookmarkStart w:id="2728" w:name="_Toc67076558"/>
      <w:bookmarkStart w:id="2729" w:name="_Toc67077096"/>
      <w:r w:rsidRPr="00090C64">
        <w:rPr>
          <w:lang w:eastAsia="sv-SE"/>
        </w:rPr>
        <w:t>6.</w:t>
      </w:r>
      <w:r w:rsidRPr="00090C64">
        <w:rPr>
          <w:lang w:eastAsia="zh-CN"/>
        </w:rPr>
        <w:t>7.5.</w:t>
      </w:r>
      <w:r w:rsidRPr="00090C64">
        <w:rPr>
          <w:lang w:eastAsia="sv-SE"/>
        </w:rPr>
        <w:t>4</w:t>
      </w:r>
      <w:r w:rsidRPr="00090C64">
        <w:rPr>
          <w:lang w:eastAsia="sv-SE"/>
        </w:rPr>
        <w:tab/>
        <w:t>Method of test</w:t>
      </w:r>
      <w:bookmarkEnd w:id="2721"/>
      <w:bookmarkEnd w:id="2722"/>
      <w:bookmarkEnd w:id="2723"/>
      <w:bookmarkEnd w:id="2724"/>
      <w:bookmarkEnd w:id="2725"/>
      <w:bookmarkEnd w:id="2726"/>
      <w:bookmarkEnd w:id="2727"/>
      <w:bookmarkEnd w:id="2728"/>
      <w:bookmarkEnd w:id="2729"/>
    </w:p>
    <w:p w14:paraId="7ACFBC94" w14:textId="77777777" w:rsidR="00D57C09" w:rsidRPr="00090C64" w:rsidRDefault="00D57C09" w:rsidP="00D57C09">
      <w:pPr>
        <w:pStyle w:val="Heading5"/>
        <w:rPr>
          <w:lang w:eastAsia="sv-SE"/>
        </w:rPr>
      </w:pPr>
      <w:bookmarkStart w:id="2730" w:name="_Toc21125130"/>
      <w:bookmarkStart w:id="2731" w:name="_Toc29768120"/>
      <w:bookmarkStart w:id="2732" w:name="_Toc36044562"/>
      <w:bookmarkStart w:id="2733" w:name="_Toc37230467"/>
      <w:bookmarkStart w:id="2734" w:name="_Toc45907610"/>
      <w:bookmarkStart w:id="2735" w:name="_Toc53181715"/>
      <w:bookmarkStart w:id="2736" w:name="_Toc61117470"/>
      <w:bookmarkStart w:id="2737" w:name="_Toc67076559"/>
      <w:bookmarkStart w:id="2738" w:name="_Toc67077097"/>
      <w:r w:rsidRPr="00090C64">
        <w:rPr>
          <w:lang w:eastAsia="sv-SE"/>
        </w:rPr>
        <w:t>6.7.5.4.1</w:t>
      </w:r>
      <w:r w:rsidRPr="00090C64">
        <w:rPr>
          <w:lang w:eastAsia="sv-SE"/>
        </w:rPr>
        <w:tab/>
        <w:t>Initial conditions</w:t>
      </w:r>
      <w:bookmarkEnd w:id="2730"/>
      <w:bookmarkEnd w:id="2731"/>
      <w:bookmarkEnd w:id="2732"/>
      <w:bookmarkEnd w:id="2733"/>
      <w:bookmarkEnd w:id="2734"/>
      <w:bookmarkEnd w:id="2735"/>
      <w:bookmarkEnd w:id="2736"/>
      <w:bookmarkEnd w:id="2737"/>
      <w:bookmarkEnd w:id="273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2739" w:name="_Toc21125131"/>
      <w:bookmarkStart w:id="2740" w:name="_Toc29768121"/>
      <w:bookmarkStart w:id="2741" w:name="_Toc36044563"/>
      <w:bookmarkStart w:id="2742" w:name="_Toc37230468"/>
      <w:bookmarkStart w:id="2743" w:name="_Toc45907611"/>
      <w:bookmarkStart w:id="2744" w:name="_Toc53181716"/>
      <w:bookmarkStart w:id="2745" w:name="_Toc61117471"/>
      <w:bookmarkStart w:id="2746" w:name="_Toc67076560"/>
      <w:bookmarkStart w:id="2747" w:name="_Toc67077098"/>
      <w:r w:rsidRPr="00090C64">
        <w:rPr>
          <w:lang w:eastAsia="sv-SE"/>
        </w:rPr>
        <w:t>6.7.5.4.2</w:t>
      </w:r>
      <w:r w:rsidRPr="00090C64">
        <w:rPr>
          <w:lang w:eastAsia="sv-SE"/>
        </w:rPr>
        <w:tab/>
        <w:t>Procedure</w:t>
      </w:r>
      <w:bookmarkEnd w:id="2739"/>
      <w:bookmarkEnd w:id="2740"/>
      <w:bookmarkEnd w:id="2741"/>
      <w:bookmarkEnd w:id="2742"/>
      <w:bookmarkEnd w:id="2743"/>
      <w:bookmarkEnd w:id="2744"/>
      <w:bookmarkEnd w:id="2745"/>
      <w:bookmarkEnd w:id="2746"/>
      <w:bookmarkEnd w:id="2747"/>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2748" w:name="_Toc21125132"/>
      <w:bookmarkStart w:id="2749" w:name="_Toc29768122"/>
      <w:bookmarkStart w:id="2750" w:name="_Toc36044564"/>
      <w:bookmarkStart w:id="2751" w:name="_Toc37230469"/>
      <w:bookmarkStart w:id="2752" w:name="_Toc45907612"/>
      <w:bookmarkStart w:id="2753" w:name="_Toc53181717"/>
      <w:bookmarkStart w:id="2754" w:name="_Toc61117472"/>
      <w:bookmarkStart w:id="2755" w:name="_Toc67076561"/>
      <w:bookmarkStart w:id="2756" w:name="_Toc67077099"/>
      <w:r w:rsidRPr="00090C64">
        <w:rPr>
          <w:lang w:eastAsia="sv-SE"/>
        </w:rPr>
        <w:t>6.</w:t>
      </w:r>
      <w:r w:rsidRPr="00090C64">
        <w:rPr>
          <w:lang w:eastAsia="zh-CN"/>
        </w:rPr>
        <w:t>7.5.</w:t>
      </w:r>
      <w:r w:rsidRPr="00090C64">
        <w:rPr>
          <w:lang w:eastAsia="sv-SE"/>
        </w:rPr>
        <w:t>5</w:t>
      </w:r>
      <w:r w:rsidRPr="00090C64">
        <w:rPr>
          <w:lang w:eastAsia="sv-SE"/>
        </w:rPr>
        <w:tab/>
        <w:t>Test Requirement</w:t>
      </w:r>
      <w:bookmarkEnd w:id="2748"/>
      <w:bookmarkEnd w:id="2749"/>
      <w:bookmarkEnd w:id="2750"/>
      <w:bookmarkEnd w:id="2751"/>
      <w:bookmarkEnd w:id="2752"/>
      <w:bookmarkEnd w:id="2753"/>
      <w:bookmarkEnd w:id="2754"/>
      <w:bookmarkEnd w:id="2755"/>
      <w:bookmarkEnd w:id="2756"/>
    </w:p>
    <w:p w14:paraId="5C7D2701" w14:textId="77777777" w:rsidR="00D57C09" w:rsidRPr="00090C64" w:rsidRDefault="00D57C09" w:rsidP="00D57C09">
      <w:pPr>
        <w:pStyle w:val="Heading5"/>
        <w:rPr>
          <w:lang w:eastAsia="sv-SE"/>
        </w:rPr>
      </w:pPr>
      <w:bookmarkStart w:id="2757" w:name="_Toc21125133"/>
      <w:bookmarkStart w:id="2758" w:name="_Toc29768123"/>
      <w:bookmarkStart w:id="2759" w:name="_Toc36044565"/>
      <w:bookmarkStart w:id="2760" w:name="_Toc37230470"/>
      <w:bookmarkStart w:id="2761" w:name="_Toc45907613"/>
      <w:bookmarkStart w:id="2762" w:name="_Toc53181718"/>
      <w:bookmarkStart w:id="2763" w:name="_Toc61117473"/>
      <w:bookmarkStart w:id="2764" w:name="_Toc67076562"/>
      <w:bookmarkStart w:id="2765" w:name="_Toc67077100"/>
      <w:r w:rsidRPr="00090C64">
        <w:rPr>
          <w:lang w:eastAsia="sv-SE"/>
        </w:rPr>
        <w:t>6.7.5.5.1</w:t>
      </w:r>
      <w:r w:rsidRPr="00090C64">
        <w:rPr>
          <w:lang w:eastAsia="sv-SE"/>
        </w:rPr>
        <w:tab/>
        <w:t>General</w:t>
      </w:r>
      <w:bookmarkEnd w:id="2757"/>
      <w:bookmarkEnd w:id="2758"/>
      <w:bookmarkEnd w:id="2759"/>
      <w:bookmarkEnd w:id="2760"/>
      <w:bookmarkEnd w:id="2761"/>
      <w:bookmarkEnd w:id="2762"/>
      <w:bookmarkEnd w:id="2763"/>
      <w:bookmarkEnd w:id="2764"/>
      <w:bookmarkEnd w:id="2765"/>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2766" w:name="_Toc21125134"/>
      <w:bookmarkStart w:id="2767" w:name="_Toc29768124"/>
      <w:bookmarkStart w:id="2768" w:name="_Toc36044566"/>
      <w:bookmarkStart w:id="2769" w:name="_Toc37230471"/>
      <w:bookmarkStart w:id="2770" w:name="_Toc45907614"/>
      <w:bookmarkStart w:id="2771" w:name="_Toc53181719"/>
      <w:bookmarkStart w:id="2772" w:name="_Toc61117474"/>
      <w:bookmarkStart w:id="2773" w:name="_Toc67076563"/>
      <w:bookmarkStart w:id="2774" w:name="_Toc67077101"/>
      <w:r w:rsidRPr="00090C64">
        <w:rPr>
          <w:lang w:eastAsia="sv-SE"/>
        </w:rPr>
        <w:t>6.7.5.5.2</w:t>
      </w:r>
      <w:r w:rsidRPr="00090C64">
        <w:rPr>
          <w:lang w:eastAsia="sv-SE"/>
        </w:rPr>
        <w:tab/>
        <w:t>MSR Band categories 1 and 3</w:t>
      </w:r>
      <w:bookmarkEnd w:id="2766"/>
      <w:bookmarkEnd w:id="2767"/>
      <w:bookmarkEnd w:id="2768"/>
      <w:bookmarkEnd w:id="2769"/>
      <w:bookmarkEnd w:id="2770"/>
      <w:bookmarkEnd w:id="2771"/>
      <w:bookmarkEnd w:id="2772"/>
      <w:bookmarkEnd w:id="2773"/>
      <w:bookmarkEnd w:id="2774"/>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77777777" w:rsidR="00DF394A" w:rsidRPr="00E84EF6" w:rsidRDefault="00DF394A" w:rsidP="00DF394A">
            <w:pPr>
              <w:pStyle w:val="TAC"/>
            </w:pPr>
            <w:r w:rsidRPr="00E84EF6">
              <w:t xml:space="preserve">6.7.5.5.2-2b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lastRenderedPageBreak/>
        <w:t xml:space="preserve">Table 6.7.5.5.2-1: </w:t>
      </w:r>
      <w:bookmarkStart w:id="2775" w:name="_Hlk61625360"/>
      <w:r w:rsidRPr="00E84EF6">
        <w:t>WA BS OBUE in BC1 and BC3 bands ≤ 3 GHz applicable for: BS not supporting NR; or BS supporting NR in Band n1</w:t>
      </w:r>
      <w:bookmarkEnd w:id="2775"/>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2AC46CA0" w:rsidR="00DF394A" w:rsidRPr="00E84EF6" w:rsidRDefault="00DF394A" w:rsidP="00DF394A">
      <w:pPr>
        <w:pStyle w:val="TH"/>
        <w:rPr>
          <w:rFonts w:cs="v5.0.0"/>
        </w:rPr>
      </w:pPr>
      <w:r w:rsidRPr="00E84EF6">
        <w:t xml:space="preserve">Table 6.7.5.5.2-2b: WA BS OBUE in BC1 bands &gt; 1GHz and ≤ 3 GHz applicable for: BS supporting NR, not operating NR in band n1 or n65,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72BAED61" w14:textId="77777777" w:rsidR="00784C65" w:rsidRPr="00B20AE8" w:rsidRDefault="00784C65" w:rsidP="00784C65">
      <w:pPr>
        <w:pStyle w:val="TH"/>
        <w:rPr>
          <w:rFonts w:cs="v5.0.0"/>
        </w:rPr>
      </w:pPr>
      <w:r w:rsidRPr="00B20AE8">
        <w:lastRenderedPageBreak/>
        <w:t>Table 6.7.5.5.2-2</w:t>
      </w:r>
      <w:r>
        <w:t>c</w:t>
      </w:r>
      <w:r w:rsidRPr="00B20AE8">
        <w:t xml:space="preserve">: </w:t>
      </w:r>
      <w:r w:rsidRPr="00FE1C58">
        <w:t xml:space="preserve">Wide Area operating band unwanted emission mask (UEM) in BC1 and BC3 bands </w:t>
      </w:r>
      <w:r w:rsidRPr="005A78C6">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2776" w:name="_Toc21125135"/>
      <w:bookmarkStart w:id="2777" w:name="_Toc29768125"/>
      <w:bookmarkStart w:id="2778" w:name="_Toc36044567"/>
      <w:bookmarkStart w:id="2779" w:name="_Toc37230472"/>
      <w:bookmarkStart w:id="2780" w:name="_Toc45907615"/>
      <w:bookmarkStart w:id="2781" w:name="_Toc53181720"/>
      <w:bookmarkStart w:id="2782" w:name="_Toc61117475"/>
      <w:bookmarkStart w:id="2783" w:name="_Toc67076564"/>
      <w:bookmarkStart w:id="2784" w:name="_Toc67077102"/>
      <w:r w:rsidRPr="00090C64">
        <w:rPr>
          <w:lang w:eastAsia="sv-SE"/>
        </w:rPr>
        <w:lastRenderedPageBreak/>
        <w:t>6.7.5.5.3</w:t>
      </w:r>
      <w:r w:rsidRPr="00090C64">
        <w:rPr>
          <w:lang w:eastAsia="sv-SE"/>
        </w:rPr>
        <w:tab/>
        <w:t>MSR Band Category 2</w:t>
      </w:r>
      <w:bookmarkEnd w:id="2776"/>
      <w:bookmarkEnd w:id="2777"/>
      <w:bookmarkEnd w:id="2778"/>
      <w:bookmarkEnd w:id="2779"/>
      <w:bookmarkEnd w:id="2780"/>
      <w:bookmarkEnd w:id="2781"/>
      <w:bookmarkEnd w:id="2782"/>
      <w:bookmarkEnd w:id="2783"/>
      <w:bookmarkEnd w:id="2784"/>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p w14:paraId="199C4368" w14:textId="77777777" w:rsidR="00DF394A" w:rsidRPr="00E84EF6" w:rsidRDefault="00DF394A" w:rsidP="00DF394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2785" w:name="_Toc21125136"/>
      <w:bookmarkStart w:id="2786" w:name="_Toc29768126"/>
      <w:bookmarkStart w:id="2787" w:name="_Toc36044568"/>
      <w:bookmarkStart w:id="2788" w:name="_Toc37230473"/>
      <w:bookmarkStart w:id="2789" w:name="_Toc45907616"/>
      <w:bookmarkStart w:id="2790" w:name="_Toc53181721"/>
      <w:bookmarkStart w:id="2791" w:name="_Toc61117476"/>
      <w:bookmarkStart w:id="2792" w:name="_Toc67076565"/>
      <w:bookmarkStart w:id="2793" w:name="_Toc67077103"/>
      <w:r w:rsidRPr="00090C64">
        <w:rPr>
          <w:lang w:eastAsia="sv-SE"/>
        </w:rPr>
        <w:t>6.7.5.5.4</w:t>
      </w:r>
      <w:r w:rsidRPr="00090C64">
        <w:rPr>
          <w:lang w:eastAsia="sv-SE"/>
        </w:rPr>
        <w:tab/>
        <w:t>MSR Additional requirements</w:t>
      </w:r>
      <w:bookmarkEnd w:id="2785"/>
      <w:bookmarkEnd w:id="2786"/>
      <w:bookmarkEnd w:id="2787"/>
      <w:bookmarkEnd w:id="2788"/>
      <w:bookmarkEnd w:id="2789"/>
      <w:bookmarkEnd w:id="2790"/>
      <w:bookmarkEnd w:id="2791"/>
      <w:bookmarkEnd w:id="2792"/>
      <w:bookmarkEnd w:id="2793"/>
    </w:p>
    <w:p w14:paraId="09984D97" w14:textId="77777777" w:rsidR="00D57C09" w:rsidRPr="00090C64" w:rsidRDefault="00D57C09" w:rsidP="00554118">
      <w:pPr>
        <w:pStyle w:val="H6"/>
      </w:pPr>
      <w:bookmarkStart w:id="2794" w:name="_Toc21125137"/>
      <w:bookmarkStart w:id="2795" w:name="_Toc29768127"/>
      <w:bookmarkStart w:id="2796" w:name="_Toc36044569"/>
      <w:bookmarkStart w:id="2797" w:name="_Toc37230474"/>
      <w:bookmarkStart w:id="2798" w:name="_Toc45907617"/>
      <w:bookmarkStart w:id="2799" w:name="_Toc53181722"/>
      <w:r w:rsidRPr="00090C64">
        <w:t>6.7.5.5.4.1</w:t>
      </w:r>
      <w:r w:rsidRPr="00090C64">
        <w:tab/>
        <w:t>Limits in FCC Title 47</w:t>
      </w:r>
      <w:bookmarkEnd w:id="2794"/>
      <w:bookmarkEnd w:id="2795"/>
      <w:bookmarkEnd w:id="2796"/>
      <w:bookmarkEnd w:id="2797"/>
      <w:bookmarkEnd w:id="2798"/>
      <w:bookmarkEnd w:id="2799"/>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2800" w:name="_Toc21125138"/>
      <w:bookmarkStart w:id="2801" w:name="_Toc29768128"/>
      <w:bookmarkStart w:id="2802" w:name="_Toc36044570"/>
      <w:bookmarkStart w:id="2803" w:name="_Toc37230475"/>
      <w:bookmarkStart w:id="2804" w:name="_Toc45907618"/>
      <w:bookmarkStart w:id="2805" w:name="_Toc53181723"/>
      <w:r w:rsidRPr="00090C64">
        <w:t>6.7.5.5.4.2</w:t>
      </w:r>
      <w:r w:rsidRPr="00090C64">
        <w:tab/>
        <w:t>Unsynchronized operation for BC3</w:t>
      </w:r>
      <w:bookmarkEnd w:id="2800"/>
      <w:bookmarkEnd w:id="2801"/>
      <w:bookmarkEnd w:id="2802"/>
      <w:bookmarkEnd w:id="2803"/>
      <w:bookmarkEnd w:id="2804"/>
      <w:bookmarkEnd w:id="2805"/>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2806" w:name="_Toc21125139"/>
      <w:bookmarkStart w:id="2807" w:name="_Toc29768129"/>
      <w:bookmarkStart w:id="2808" w:name="_Toc36044571"/>
      <w:bookmarkStart w:id="2809" w:name="_Toc37230476"/>
      <w:bookmarkStart w:id="2810" w:name="_Toc45907619"/>
      <w:bookmarkStart w:id="2811" w:name="_Toc53181724"/>
      <w:r w:rsidRPr="00090C64">
        <w:lastRenderedPageBreak/>
        <w:t>6.7.5.5.4.3</w:t>
      </w:r>
      <w:r w:rsidRPr="00090C64">
        <w:tab/>
        <w:t>Protection of DTT</w:t>
      </w:r>
      <w:bookmarkEnd w:id="2806"/>
      <w:bookmarkEnd w:id="2807"/>
      <w:bookmarkEnd w:id="2808"/>
      <w:bookmarkEnd w:id="2809"/>
      <w:bookmarkEnd w:id="2810"/>
      <w:bookmarkEnd w:id="2811"/>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2812" w:name="_Toc21125140"/>
      <w:bookmarkStart w:id="2813" w:name="_Toc29768130"/>
      <w:bookmarkStart w:id="2814" w:name="_Toc36044572"/>
      <w:bookmarkStart w:id="2815" w:name="_Toc37230477"/>
      <w:bookmarkStart w:id="2816" w:name="_Toc45907620"/>
      <w:bookmarkStart w:id="2817"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lastRenderedPageBreak/>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72DA9EF7" w14:textId="77777777" w:rsidR="006761FA" w:rsidRDefault="006761FA" w:rsidP="006E50BC">
      <w:pPr>
        <w:pStyle w:val="H6"/>
      </w:pPr>
      <w:r>
        <w:t>6.7.5.5.4.5</w:t>
      </w:r>
      <w:r>
        <w:tab/>
        <w:t>Additional requirements for band 41</w:t>
      </w:r>
    </w:p>
    <w:p w14:paraId="48115D58" w14:textId="77777777" w:rsidR="006761FA" w:rsidRDefault="006761FA" w:rsidP="006761FA">
      <w:r>
        <w:t>The following requirement may apply to BS operating in Band 41 in certain regions. Emissions shall not exceed the maximum levels specified in table 6.7.5.5.4.5-1 below, where:</w:t>
      </w:r>
    </w:p>
    <w:p w14:paraId="5D36DD4C" w14:textId="77777777" w:rsidR="006761FA" w:rsidRDefault="006761FA" w:rsidP="006E50BC">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1CD48EC5" w14:textId="77777777" w:rsidR="006761FA" w:rsidRDefault="006761FA" w:rsidP="006E50BC">
      <w:pPr>
        <w:pStyle w:val="B10"/>
      </w:pPr>
      <w:r>
        <w:t>-</w:t>
      </w:r>
      <w:r>
        <w:tab/>
        <w:t>f_offset is the separation between the Base Station RF Bandwidth edge frequency and the centre of the measuring filter.</w:t>
      </w:r>
    </w:p>
    <w:p w14:paraId="2175CD19" w14:textId="77777777" w:rsidR="006761FA" w:rsidRDefault="006761FA" w:rsidP="006E50BC">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6761FA" w:rsidRPr="00B20AE8" w14:paraId="7D28AC4D" w14:textId="77777777" w:rsidTr="006E50BC">
        <w:trPr>
          <w:cantSplit/>
          <w:jc w:val="center"/>
        </w:trPr>
        <w:tc>
          <w:tcPr>
            <w:tcW w:w="1511" w:type="dxa"/>
            <w:tcBorders>
              <w:bottom w:val="single" w:sz="4" w:space="0" w:color="auto"/>
            </w:tcBorders>
          </w:tcPr>
          <w:p w14:paraId="3F49EE08" w14:textId="77777777" w:rsidR="006761FA" w:rsidRPr="00B20AE8" w:rsidRDefault="006761FA" w:rsidP="00C37DFB">
            <w:pPr>
              <w:pStyle w:val="TAH"/>
            </w:pPr>
            <w:r w:rsidRPr="00EF2F0E">
              <w:rPr>
                <w:rFonts w:cs="Arial"/>
              </w:rPr>
              <w:t>Channel bandwidth</w:t>
            </w:r>
          </w:p>
        </w:tc>
        <w:tc>
          <w:tcPr>
            <w:tcW w:w="1985" w:type="dxa"/>
          </w:tcPr>
          <w:p w14:paraId="123D7A5B"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8BB98B" w14:textId="77777777" w:rsidR="006761FA" w:rsidRPr="00B20AE8" w:rsidRDefault="006761FA" w:rsidP="00C37DFB">
            <w:pPr>
              <w:pStyle w:val="TAH"/>
            </w:pPr>
            <w:r w:rsidRPr="00EF2F0E">
              <w:rPr>
                <w:rFonts w:cs="v5.0.0"/>
              </w:rPr>
              <w:t>Frequency offset of measurement filter centre frequency, f_offset</w:t>
            </w:r>
          </w:p>
        </w:tc>
        <w:tc>
          <w:tcPr>
            <w:tcW w:w="1559" w:type="dxa"/>
          </w:tcPr>
          <w:p w14:paraId="1A59E416" w14:textId="77777777" w:rsidR="006761FA" w:rsidRPr="00B20AE8" w:rsidRDefault="006761FA" w:rsidP="00C37DFB">
            <w:pPr>
              <w:pStyle w:val="TAH"/>
            </w:pPr>
            <w:r w:rsidRPr="00EF2F0E">
              <w:rPr>
                <w:rFonts w:cs="v5.0.0"/>
              </w:rPr>
              <w:t>Minimum requirement</w:t>
            </w:r>
          </w:p>
        </w:tc>
        <w:tc>
          <w:tcPr>
            <w:tcW w:w="1370" w:type="dxa"/>
          </w:tcPr>
          <w:p w14:paraId="058FEAA0" w14:textId="77777777" w:rsidR="006761FA" w:rsidRPr="00B20AE8" w:rsidRDefault="006761FA" w:rsidP="00C37DFB">
            <w:pPr>
              <w:pStyle w:val="TAH"/>
            </w:pPr>
            <w:r w:rsidRPr="00EF2F0E">
              <w:rPr>
                <w:rFonts w:cs="v5.0.0"/>
              </w:rPr>
              <w:t>Measurement bandwidth</w:t>
            </w:r>
          </w:p>
        </w:tc>
      </w:tr>
      <w:tr w:rsidR="006761FA" w:rsidRPr="00B20AE8" w14:paraId="4C2ED619" w14:textId="77777777" w:rsidTr="006E50BC">
        <w:trPr>
          <w:cantSplit/>
          <w:jc w:val="center"/>
        </w:trPr>
        <w:tc>
          <w:tcPr>
            <w:tcW w:w="1511" w:type="dxa"/>
            <w:tcBorders>
              <w:top w:val="single" w:sz="4" w:space="0" w:color="auto"/>
            </w:tcBorders>
            <w:vAlign w:val="center"/>
          </w:tcPr>
          <w:p w14:paraId="1C66FE4F" w14:textId="77777777" w:rsidR="006761FA" w:rsidRPr="00B20AE8" w:rsidRDefault="006761FA" w:rsidP="00C37DFB">
            <w:pPr>
              <w:pStyle w:val="TAC"/>
            </w:pPr>
            <w:r w:rsidRPr="00EF2F0E">
              <w:rPr>
                <w:rFonts w:cs="Arial"/>
              </w:rPr>
              <w:t>10 MHz</w:t>
            </w:r>
          </w:p>
        </w:tc>
        <w:tc>
          <w:tcPr>
            <w:tcW w:w="1985" w:type="dxa"/>
            <w:vAlign w:val="center"/>
          </w:tcPr>
          <w:p w14:paraId="3636EBC0" w14:textId="77777777" w:rsidR="006761FA" w:rsidRPr="00B20AE8" w:rsidRDefault="006761FA" w:rsidP="00C37DFB">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3FEF06D" w14:textId="77777777" w:rsidR="006761FA" w:rsidRPr="00B20AE8" w:rsidRDefault="006761FA" w:rsidP="00C37DFB">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165A70F9"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26ACBF2D"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799A4D3C" w14:textId="77777777" w:rsidTr="006E50BC">
        <w:trPr>
          <w:cantSplit/>
          <w:jc w:val="center"/>
        </w:trPr>
        <w:tc>
          <w:tcPr>
            <w:tcW w:w="1511" w:type="dxa"/>
            <w:tcBorders>
              <w:top w:val="single" w:sz="4" w:space="0" w:color="auto"/>
            </w:tcBorders>
            <w:vAlign w:val="center"/>
          </w:tcPr>
          <w:p w14:paraId="3BD85220" w14:textId="77777777" w:rsidR="006761FA" w:rsidRPr="00B20AE8" w:rsidRDefault="006761FA" w:rsidP="00C37DFB">
            <w:pPr>
              <w:pStyle w:val="TAC"/>
            </w:pPr>
            <w:r w:rsidRPr="00EF2F0E">
              <w:rPr>
                <w:rFonts w:cs="Arial"/>
              </w:rPr>
              <w:t>20 MHz</w:t>
            </w:r>
          </w:p>
        </w:tc>
        <w:tc>
          <w:tcPr>
            <w:tcW w:w="1985" w:type="dxa"/>
            <w:vAlign w:val="center"/>
          </w:tcPr>
          <w:p w14:paraId="74D375AE" w14:textId="77777777" w:rsidR="006761FA" w:rsidRPr="00B20AE8" w:rsidRDefault="006761FA" w:rsidP="00C37DFB">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6F568F2A" w14:textId="77777777" w:rsidR="006761FA" w:rsidRPr="00B20AE8" w:rsidRDefault="006761FA" w:rsidP="00C37DFB">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66BF414E"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523941B3"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0D840F56" w14:textId="77777777" w:rsidTr="006E50BC">
        <w:trPr>
          <w:cantSplit/>
          <w:jc w:val="center"/>
        </w:trPr>
        <w:tc>
          <w:tcPr>
            <w:tcW w:w="9402" w:type="dxa"/>
            <w:gridSpan w:val="5"/>
          </w:tcPr>
          <w:p w14:paraId="2F91F580" w14:textId="77777777" w:rsidR="006761FA" w:rsidRPr="00B20AE8" w:rsidRDefault="006761FA" w:rsidP="00C37DFB">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6E50BC">
      <w:pPr>
        <w:pStyle w:val="TH"/>
      </w:pPr>
      <w:r>
        <w:lastRenderedPageBreak/>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77777777" w:rsidR="006761FA" w:rsidRDefault="006761FA" w:rsidP="006E50BC">
            <w:pPr>
              <w:pStyle w:val="TAH"/>
            </w:pPr>
            <w:r w:rsidRPr="00EF2F0E">
              <w:rPr>
                <w:rFonts w:cs="Arial"/>
              </w:rPr>
              <w:t>Declared emission level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761FA" w14:paraId="62B9C891" w14:textId="77777777" w:rsidTr="006E50BC">
        <w:trPr>
          <w:cantSplit/>
          <w:jc w:val="center"/>
        </w:trPr>
        <w:tc>
          <w:tcPr>
            <w:tcW w:w="4531" w:type="dxa"/>
          </w:tcPr>
          <w:p w14:paraId="395C8503" w14:textId="77777777" w:rsidR="006761FA" w:rsidRDefault="006761FA" w:rsidP="006E50BC">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6E50BC">
        <w:trPr>
          <w:cantSplit/>
          <w:jc w:val="center"/>
        </w:trPr>
        <w:tc>
          <w:tcPr>
            <w:tcW w:w="4531" w:type="dxa"/>
          </w:tcPr>
          <w:p w14:paraId="0C504A4E" w14:textId="77777777" w:rsidR="006761FA" w:rsidRDefault="006761FA" w:rsidP="006E50BC">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6E50BC">
        <w:trPr>
          <w:cantSplit/>
          <w:jc w:val="center"/>
        </w:trPr>
        <w:tc>
          <w:tcPr>
            <w:tcW w:w="4531" w:type="dxa"/>
          </w:tcPr>
          <w:p w14:paraId="6C4C7E3A" w14:textId="77777777" w:rsidR="006761FA" w:rsidRDefault="006761FA" w:rsidP="00C37DFB">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C37DFB">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6E50BC">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C37DFB">
            <w:pPr>
              <w:pStyle w:val="TAH"/>
            </w:pPr>
            <w:r w:rsidRPr="00EF2F0E">
              <w:rPr>
                <w:rFonts w:cs="Arial"/>
              </w:rPr>
              <w:t>Declared emission level [dBm]</w:t>
            </w:r>
          </w:p>
        </w:tc>
        <w:tc>
          <w:tcPr>
            <w:tcW w:w="2690" w:type="dxa"/>
          </w:tcPr>
          <w:p w14:paraId="06738A58" w14:textId="77777777" w:rsidR="006761FA" w:rsidRDefault="006761FA" w:rsidP="00C37DFB">
            <w:pPr>
              <w:pStyle w:val="TAH"/>
            </w:pPr>
            <w:r w:rsidRPr="00EF2F0E">
              <w:rPr>
                <w:rFonts w:cs="Arial"/>
              </w:rPr>
              <w:t>Measurement bandwidth</w:t>
            </w:r>
          </w:p>
        </w:tc>
      </w:tr>
      <w:tr w:rsidR="006761FA" w14:paraId="66804508" w14:textId="77777777" w:rsidTr="006E50BC">
        <w:trPr>
          <w:cantSplit/>
          <w:jc w:val="center"/>
        </w:trPr>
        <w:tc>
          <w:tcPr>
            <w:tcW w:w="4531" w:type="dxa"/>
          </w:tcPr>
          <w:p w14:paraId="1DD98336" w14:textId="77777777" w:rsidR="006761FA"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C37DFB">
            <w:pPr>
              <w:pStyle w:val="TAC"/>
            </w:pPr>
            <w:r w:rsidRPr="00EF2F0E">
              <w:rPr>
                <w:rFonts w:cs="Arial"/>
              </w:rPr>
              <w:t>1 MHz</w:t>
            </w:r>
          </w:p>
        </w:tc>
      </w:tr>
      <w:tr w:rsidR="006761FA" w14:paraId="31022E82" w14:textId="77777777" w:rsidTr="006E50BC">
        <w:trPr>
          <w:cantSplit/>
          <w:jc w:val="center"/>
        </w:trPr>
        <w:tc>
          <w:tcPr>
            <w:tcW w:w="4531" w:type="dxa"/>
          </w:tcPr>
          <w:p w14:paraId="61E53D97" w14:textId="77777777" w:rsidR="006761FA"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C37DFB">
            <w:pPr>
              <w:pStyle w:val="TAC"/>
            </w:pPr>
            <w:r w:rsidRPr="00EF2F0E">
              <w:rPr>
                <w:rFonts w:cs="Arial"/>
              </w:rPr>
              <w:t>3 MHz</w:t>
            </w:r>
          </w:p>
        </w:tc>
      </w:tr>
      <w:tr w:rsidR="006761FA" w14:paraId="296FA365" w14:textId="77777777" w:rsidTr="006E50BC">
        <w:trPr>
          <w:cantSplit/>
          <w:jc w:val="center"/>
        </w:trPr>
        <w:tc>
          <w:tcPr>
            <w:tcW w:w="4531" w:type="dxa"/>
          </w:tcPr>
          <w:p w14:paraId="3BBEFC75"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C37DFB">
            <w:pPr>
              <w:pStyle w:val="TAC"/>
              <w:rPr>
                <w:rFonts w:cs="Arial"/>
              </w:rPr>
            </w:pPr>
            <w:r w:rsidRPr="00EF2F0E">
              <w:rPr>
                <w:rFonts w:cs="Arial"/>
              </w:rPr>
              <w:t>3 MHz</w:t>
            </w:r>
          </w:p>
        </w:tc>
      </w:tr>
      <w:tr w:rsidR="006761FA" w14:paraId="49959CCC" w14:textId="77777777" w:rsidTr="006E50BC">
        <w:trPr>
          <w:cantSplit/>
          <w:jc w:val="center"/>
        </w:trPr>
        <w:tc>
          <w:tcPr>
            <w:tcW w:w="4531" w:type="dxa"/>
          </w:tcPr>
          <w:p w14:paraId="3ADC21A0"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C37DFB">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6.7.5.5.4.6-3, shall not exceed the maximum TRP limits indicated in the table.</w:t>
      </w:r>
    </w:p>
    <w:p w14:paraId="1A44EEF1" w14:textId="77777777" w:rsidR="006761FA" w:rsidRDefault="006761FA" w:rsidP="006E50BC">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C37DFB">
            <w:pPr>
              <w:pStyle w:val="TAH"/>
            </w:pPr>
            <w:r w:rsidRPr="00EF2F0E">
              <w:rPr>
                <w:rFonts w:cs="Arial"/>
                <w:lang w:eastAsia="en-GB"/>
              </w:rPr>
              <w:t>Declared emission level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761FA" w14:paraId="3E31D1FE" w14:textId="77777777" w:rsidTr="00C37DFB">
        <w:trPr>
          <w:cantSplit/>
          <w:jc w:val="center"/>
        </w:trPr>
        <w:tc>
          <w:tcPr>
            <w:tcW w:w="4531" w:type="dxa"/>
          </w:tcPr>
          <w:p w14:paraId="3B1E4686" w14:textId="77777777" w:rsidR="006761FA"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C37DFB">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6E50BC">
      <w:pPr>
        <w:pStyle w:val="TH"/>
      </w:pPr>
      <w:r>
        <w:lastRenderedPageBreak/>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C37DFB">
            <w:pPr>
              <w:pStyle w:val="TAC"/>
            </w:pPr>
            <w:r w:rsidRPr="00EF2F0E">
              <w:rPr>
                <w:rFonts w:cs="Arial"/>
              </w:rPr>
              <w:t>-33</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2818" w:name="_Toc61117477"/>
      <w:bookmarkStart w:id="2819" w:name="_Toc67076566"/>
      <w:bookmarkStart w:id="2820" w:name="_Toc67077104"/>
      <w:r w:rsidRPr="00090C64">
        <w:rPr>
          <w:lang w:eastAsia="sv-SE"/>
        </w:rPr>
        <w:t>6.7.5.5.5</w:t>
      </w:r>
      <w:r w:rsidRPr="00090C64">
        <w:rPr>
          <w:lang w:eastAsia="sv-SE"/>
        </w:rPr>
        <w:tab/>
        <w:t>E-UTRA</w:t>
      </w:r>
      <w:bookmarkEnd w:id="2812"/>
      <w:bookmarkEnd w:id="2813"/>
      <w:bookmarkEnd w:id="2814"/>
      <w:bookmarkEnd w:id="2815"/>
      <w:bookmarkEnd w:id="2816"/>
      <w:bookmarkEnd w:id="2817"/>
      <w:bookmarkEnd w:id="2818"/>
      <w:bookmarkEnd w:id="2819"/>
      <w:bookmarkEnd w:id="2820"/>
    </w:p>
    <w:p w14:paraId="426CFEF6" w14:textId="77777777" w:rsidR="00D57C09" w:rsidRPr="00090C64" w:rsidRDefault="00D57C09" w:rsidP="00554118">
      <w:pPr>
        <w:pStyle w:val="H6"/>
      </w:pPr>
      <w:bookmarkStart w:id="2821" w:name="_Toc21125141"/>
      <w:bookmarkStart w:id="2822" w:name="_Toc29768131"/>
      <w:bookmarkStart w:id="2823" w:name="_Toc36044573"/>
      <w:bookmarkStart w:id="2824" w:name="_Toc37230478"/>
      <w:bookmarkStart w:id="2825" w:name="_Toc45907621"/>
      <w:bookmarkStart w:id="2826" w:name="_Toc53181726"/>
      <w:r w:rsidRPr="00090C64">
        <w:t>6.7.5.5.5.1</w:t>
      </w:r>
      <w:r w:rsidRPr="00090C64">
        <w:tab/>
        <w:t>General</w:t>
      </w:r>
      <w:bookmarkEnd w:id="2821"/>
      <w:bookmarkEnd w:id="2822"/>
      <w:bookmarkEnd w:id="2823"/>
      <w:bookmarkEnd w:id="2824"/>
      <w:bookmarkEnd w:id="2825"/>
      <w:bookmarkEnd w:id="282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2827" w:name="_Toc21125142"/>
      <w:bookmarkStart w:id="2828" w:name="_Toc29768132"/>
      <w:bookmarkStart w:id="2829" w:name="_Toc36044574"/>
      <w:bookmarkStart w:id="2830" w:name="_Toc37230479"/>
      <w:bookmarkStart w:id="2831" w:name="_Toc45907622"/>
      <w:bookmarkStart w:id="2832" w:name="_Toc53181727"/>
      <w:r w:rsidRPr="00090C64">
        <w:t>6.7.5.5.5.2</w:t>
      </w:r>
      <w:r w:rsidRPr="00090C64">
        <w:tab/>
        <w:t>Wide Area BS (Category A)</w:t>
      </w:r>
      <w:bookmarkEnd w:id="2827"/>
      <w:bookmarkEnd w:id="2828"/>
      <w:bookmarkEnd w:id="2829"/>
      <w:bookmarkEnd w:id="2830"/>
      <w:bookmarkEnd w:id="2831"/>
      <w:bookmarkEnd w:id="2832"/>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2833" w:name="_Toc21125143"/>
      <w:bookmarkStart w:id="2834" w:name="_Toc29768133"/>
      <w:bookmarkStart w:id="2835" w:name="_Toc36044575"/>
      <w:bookmarkStart w:id="2836" w:name="_Toc37230480"/>
      <w:bookmarkStart w:id="2837" w:name="_Toc45907623"/>
      <w:bookmarkStart w:id="2838" w:name="_Toc53181728"/>
      <w:r w:rsidRPr="00090C64">
        <w:lastRenderedPageBreak/>
        <w:t>6.7.5.5.5.3</w:t>
      </w:r>
      <w:r w:rsidRPr="00090C64">
        <w:tab/>
        <w:t>Wide Area BS Category B (Option1)</w:t>
      </w:r>
      <w:bookmarkEnd w:id="2833"/>
      <w:bookmarkEnd w:id="2834"/>
      <w:bookmarkEnd w:id="2835"/>
      <w:bookmarkEnd w:id="2836"/>
      <w:bookmarkEnd w:id="2837"/>
      <w:bookmarkEnd w:id="2838"/>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2839" w:name="_Toc21125144"/>
      <w:bookmarkStart w:id="2840" w:name="_Toc29768134"/>
      <w:bookmarkStart w:id="2841" w:name="_Toc36044576"/>
      <w:bookmarkStart w:id="2842" w:name="_Toc37230481"/>
      <w:bookmarkStart w:id="2843" w:name="_Toc45907624"/>
      <w:bookmarkStart w:id="2844" w:name="_Toc53181729"/>
      <w:r w:rsidRPr="00090C64">
        <w:t>6.7.5.5.5.4</w:t>
      </w:r>
      <w:r w:rsidRPr="00090C64">
        <w:tab/>
        <w:t>Wide Area BS Category B (Option 2)</w:t>
      </w:r>
      <w:bookmarkEnd w:id="2839"/>
      <w:bookmarkEnd w:id="2840"/>
      <w:bookmarkEnd w:id="2841"/>
      <w:bookmarkEnd w:id="2842"/>
      <w:bookmarkEnd w:id="2843"/>
      <w:bookmarkEnd w:id="2844"/>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2845" w:name="_Toc21125145"/>
      <w:bookmarkStart w:id="2846" w:name="_Toc29768135"/>
      <w:bookmarkStart w:id="2847" w:name="_Toc36044577"/>
      <w:bookmarkStart w:id="2848" w:name="_Toc37230482"/>
      <w:bookmarkStart w:id="2849" w:name="_Toc45907625"/>
      <w:bookmarkStart w:id="2850" w:name="_Toc53181730"/>
      <w:r w:rsidRPr="00090C64">
        <w:t>6.7.5.5.5.5</w:t>
      </w:r>
      <w:r w:rsidRPr="00090C64">
        <w:tab/>
        <w:t>Local Area BS (Category A and B)</w:t>
      </w:r>
      <w:bookmarkEnd w:id="2845"/>
      <w:bookmarkEnd w:id="2846"/>
      <w:bookmarkEnd w:id="2847"/>
      <w:bookmarkEnd w:id="2848"/>
      <w:bookmarkEnd w:id="2849"/>
      <w:bookmarkEnd w:id="2850"/>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2851" w:name="_Toc21125146"/>
      <w:bookmarkStart w:id="2852" w:name="_Toc29768136"/>
      <w:bookmarkStart w:id="2853" w:name="_Toc36044578"/>
      <w:bookmarkStart w:id="2854" w:name="_Toc37230483"/>
      <w:bookmarkStart w:id="2855" w:name="_Toc45907626"/>
      <w:bookmarkStart w:id="2856" w:name="_Toc53181731"/>
      <w:r w:rsidRPr="00090C64">
        <w:t>6.7.5.5.5.6</w:t>
      </w:r>
      <w:r w:rsidRPr="00090C64">
        <w:tab/>
        <w:t>Medium Range BS (Category A and B)</w:t>
      </w:r>
      <w:bookmarkEnd w:id="2851"/>
      <w:bookmarkEnd w:id="2852"/>
      <w:bookmarkEnd w:id="2853"/>
      <w:bookmarkEnd w:id="2854"/>
      <w:bookmarkEnd w:id="2855"/>
      <w:bookmarkEnd w:id="2856"/>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2857" w:name="_Toc21125147"/>
      <w:bookmarkStart w:id="2858" w:name="_Toc29768137"/>
      <w:bookmarkStart w:id="2859" w:name="_Toc36044579"/>
      <w:bookmarkStart w:id="2860" w:name="_Toc37230484"/>
      <w:bookmarkStart w:id="2861" w:name="_Toc45907627"/>
      <w:bookmarkStart w:id="2862" w:name="_Toc53181732"/>
      <w:r w:rsidRPr="00090C64">
        <w:t>6.7.5.5.5.7</w:t>
      </w:r>
      <w:r w:rsidRPr="00090C64">
        <w:tab/>
        <w:t>Additional requirements</w:t>
      </w:r>
      <w:bookmarkEnd w:id="2857"/>
      <w:bookmarkEnd w:id="2858"/>
      <w:bookmarkEnd w:id="2859"/>
      <w:bookmarkEnd w:id="2860"/>
      <w:bookmarkEnd w:id="2861"/>
      <w:bookmarkEnd w:id="2862"/>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2863" w:name="_Toc21125148"/>
      <w:bookmarkStart w:id="2864" w:name="_Toc29768138"/>
      <w:bookmarkStart w:id="2865" w:name="_Toc36044580"/>
      <w:bookmarkStart w:id="2866" w:name="_Toc37230485"/>
      <w:bookmarkStart w:id="2867" w:name="_Toc45907628"/>
      <w:bookmarkStart w:id="2868"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4CEC8C17" w:rsidR="000A1F44" w:rsidRDefault="000A1F44" w:rsidP="000A1F44">
      <w:r>
        <w:t>The level of emissions in the 1541 - 1650 MHz band, measured in measurement bandwidth according to table 6.6.5.5.5.7-5 shall not exceed the maximum TRP limits indicated in the table.</w:t>
      </w:r>
    </w:p>
    <w:p w14:paraId="0A92D597" w14:textId="34E79C3E" w:rsidR="000A1F44" w:rsidRDefault="000A1F44" w:rsidP="000A1F44">
      <w:pPr>
        <w:pStyle w:val="TH"/>
      </w:pPr>
      <w:r>
        <w:t>Table 6.6.5.5.5.7-5: Emissions test requirementsfor protection of the 1541-1650 MHz band</w:t>
      </w:r>
    </w:p>
    <w:p w14:paraId="3197554C" w14:textId="77777777" w:rsidR="000A1F44" w:rsidRDefault="000A1F44" w:rsidP="000A1F44"/>
    <w:p w14:paraId="15B0166F" w14:textId="77777777" w:rsidR="000A1F44" w:rsidRDefault="000A1F44" w:rsidP="000A1F44"/>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2FCB1A00" w:rsidR="000A1F44" w:rsidRDefault="000A1F44"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410BB189" w14:textId="77777777" w:rsidR="000A1F44" w:rsidRDefault="000A1F44" w:rsidP="000A1F44">
      <w:r>
        <w:t>The following requirement may apply to BS operating in Band 41 in certain regions. Emissions shall not exceed the maximum levels specified in table 6.6.5.5.5.7-6 below, where:</w:t>
      </w:r>
    </w:p>
    <w:p w14:paraId="1FE76CFA" w14:textId="77777777" w:rsidR="006761FA" w:rsidRDefault="006761FA" w:rsidP="006E50BC">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0C4C7057" w14:textId="77777777" w:rsidR="006761FA" w:rsidRDefault="006761FA" w:rsidP="006E50BC">
      <w:pPr>
        <w:pStyle w:val="B10"/>
      </w:pPr>
      <w:r>
        <w:t>-</w:t>
      </w:r>
      <w:r>
        <w:tab/>
        <w:t>f_offset is the separation between the Base Station RF Bandwidth edge frequency and the centre of the measuring filter.</w:t>
      </w:r>
    </w:p>
    <w:p w14:paraId="6B7E71F3" w14:textId="77777777" w:rsidR="006761FA" w:rsidRDefault="006761FA" w:rsidP="006E50BC">
      <w:pPr>
        <w:pStyle w:val="TH"/>
      </w:pPr>
      <w:r>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5ED70A8" w14:textId="77777777" w:rsidTr="00C37DFB">
        <w:trPr>
          <w:cantSplit/>
          <w:jc w:val="center"/>
        </w:trPr>
        <w:tc>
          <w:tcPr>
            <w:tcW w:w="1191" w:type="dxa"/>
          </w:tcPr>
          <w:p w14:paraId="6CE667E4" w14:textId="77777777" w:rsidR="006761FA" w:rsidRPr="00B20AE8" w:rsidRDefault="006761FA" w:rsidP="00C37DFB">
            <w:pPr>
              <w:pStyle w:val="TAH"/>
            </w:pPr>
            <w:r w:rsidRPr="00EF2F0E">
              <w:rPr>
                <w:rFonts w:cs="Arial"/>
              </w:rPr>
              <w:t>Channel bandwidth</w:t>
            </w:r>
          </w:p>
        </w:tc>
        <w:tc>
          <w:tcPr>
            <w:tcW w:w="2126" w:type="dxa"/>
          </w:tcPr>
          <w:p w14:paraId="5E2C9654" w14:textId="77777777" w:rsidR="006761FA" w:rsidRPr="00B20AE8" w:rsidRDefault="006761FA" w:rsidP="00C37DFB">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6F900222" w14:textId="77777777" w:rsidR="006761FA" w:rsidRPr="00B20AE8" w:rsidRDefault="006761FA" w:rsidP="00C37DFB">
            <w:pPr>
              <w:pStyle w:val="TAH"/>
              <w:rPr>
                <w:rFonts w:cs="v5.0.0"/>
              </w:rPr>
            </w:pPr>
            <w:r w:rsidRPr="00EF2F0E">
              <w:rPr>
                <w:rFonts w:cs="v5.0.0"/>
              </w:rPr>
              <w:t>Frequency offset of measurement filter centre frequency, f_offset</w:t>
            </w:r>
          </w:p>
        </w:tc>
        <w:tc>
          <w:tcPr>
            <w:tcW w:w="1285" w:type="dxa"/>
          </w:tcPr>
          <w:p w14:paraId="02AEC898" w14:textId="77777777" w:rsidR="006761FA" w:rsidRPr="00B20AE8" w:rsidRDefault="006761FA" w:rsidP="00C37DFB">
            <w:pPr>
              <w:pStyle w:val="TAH"/>
              <w:rPr>
                <w:rFonts w:cs="v5.0.0"/>
              </w:rPr>
            </w:pPr>
            <w:r>
              <w:rPr>
                <w:rFonts w:cs="v5.0.0"/>
              </w:rPr>
              <w:t xml:space="preserve">Test </w:t>
            </w:r>
            <w:r w:rsidRPr="00EF2F0E">
              <w:rPr>
                <w:rFonts w:cs="v5.0.0"/>
              </w:rPr>
              <w:t>requirement</w:t>
            </w:r>
          </w:p>
        </w:tc>
        <w:tc>
          <w:tcPr>
            <w:tcW w:w="1418" w:type="dxa"/>
          </w:tcPr>
          <w:p w14:paraId="0652149D" w14:textId="77777777" w:rsidR="006761FA" w:rsidRPr="00B20AE8" w:rsidRDefault="006761FA" w:rsidP="00C37DFB">
            <w:pPr>
              <w:pStyle w:val="TAH"/>
              <w:rPr>
                <w:rFonts w:cs="v5.0.0"/>
              </w:rPr>
            </w:pPr>
            <w:r w:rsidRPr="00EF2F0E">
              <w:rPr>
                <w:rFonts w:cs="v5.0.0"/>
              </w:rPr>
              <w:t>Measurement bandwidth</w:t>
            </w:r>
          </w:p>
        </w:tc>
      </w:tr>
      <w:tr w:rsidR="006761FA" w:rsidRPr="00B20AE8" w14:paraId="3BA25D33" w14:textId="77777777" w:rsidTr="006E50BC">
        <w:trPr>
          <w:cantSplit/>
          <w:jc w:val="center"/>
        </w:trPr>
        <w:tc>
          <w:tcPr>
            <w:tcW w:w="1191" w:type="dxa"/>
            <w:shd w:val="clear" w:color="auto" w:fill="auto"/>
            <w:vAlign w:val="center"/>
          </w:tcPr>
          <w:p w14:paraId="5107882E" w14:textId="77777777" w:rsidR="006761FA" w:rsidRPr="00B20AE8" w:rsidRDefault="006761FA" w:rsidP="00C37DFB">
            <w:pPr>
              <w:pStyle w:val="TAC"/>
            </w:pPr>
            <w:r w:rsidRPr="00EF2F0E">
              <w:rPr>
                <w:rFonts w:cs="Arial"/>
              </w:rPr>
              <w:t>10 MHz</w:t>
            </w:r>
          </w:p>
        </w:tc>
        <w:tc>
          <w:tcPr>
            <w:tcW w:w="2126" w:type="dxa"/>
            <w:vAlign w:val="center"/>
          </w:tcPr>
          <w:p w14:paraId="29002F48" w14:textId="77777777" w:rsidR="006761FA" w:rsidRPr="00B20AE8" w:rsidRDefault="006761FA" w:rsidP="00C37DFB">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0722A1CB" w14:textId="77777777" w:rsidR="006761FA" w:rsidRPr="00B20AE8" w:rsidRDefault="006761FA" w:rsidP="00C37DFB">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56A5AAE8"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C9A6F08"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05F30CA7" w14:textId="77777777" w:rsidTr="006E50BC">
        <w:trPr>
          <w:cantSplit/>
          <w:jc w:val="center"/>
        </w:trPr>
        <w:tc>
          <w:tcPr>
            <w:tcW w:w="1191" w:type="dxa"/>
            <w:shd w:val="clear" w:color="auto" w:fill="auto"/>
            <w:vAlign w:val="center"/>
          </w:tcPr>
          <w:p w14:paraId="5EDE3874" w14:textId="77777777" w:rsidR="006761FA" w:rsidRPr="00B20AE8" w:rsidRDefault="006761FA" w:rsidP="00C37DFB">
            <w:pPr>
              <w:pStyle w:val="TAC"/>
            </w:pPr>
            <w:r w:rsidRPr="00EF2F0E">
              <w:rPr>
                <w:rFonts w:cs="Arial"/>
              </w:rPr>
              <w:t>20 MHz</w:t>
            </w:r>
          </w:p>
        </w:tc>
        <w:tc>
          <w:tcPr>
            <w:tcW w:w="2126" w:type="dxa"/>
            <w:vAlign w:val="center"/>
          </w:tcPr>
          <w:p w14:paraId="0E28AC8F" w14:textId="77777777" w:rsidR="006761FA" w:rsidRPr="00B20AE8" w:rsidRDefault="006761FA" w:rsidP="00C37DFB">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970AB70" w14:textId="77777777" w:rsidR="006761FA" w:rsidRPr="00B20AE8" w:rsidRDefault="006761FA" w:rsidP="00C37DFB">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026DB817"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463BFA03"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217516B8" w14:textId="77777777" w:rsidTr="00C37DFB">
        <w:trPr>
          <w:cantSplit/>
          <w:jc w:val="center"/>
        </w:trPr>
        <w:tc>
          <w:tcPr>
            <w:tcW w:w="8997" w:type="dxa"/>
            <w:gridSpan w:val="5"/>
            <w:shd w:val="clear" w:color="auto" w:fill="auto"/>
            <w:vAlign w:val="center"/>
          </w:tcPr>
          <w:p w14:paraId="583918B1" w14:textId="77777777" w:rsidR="006761FA" w:rsidRPr="00EF2F0E" w:rsidRDefault="006761FA" w:rsidP="006E50BC">
            <w:pPr>
              <w:pStyle w:val="TAN"/>
            </w:pPr>
            <w:r>
              <w:t>NOTE:</w:t>
            </w:r>
            <w:r>
              <w:tab/>
              <w:t>This requirement applies for E-UTRA carriers allocated within 2545-2575 MHz or 2595-2645 MHz.</w:t>
            </w:r>
          </w:p>
        </w:tc>
      </w:tr>
    </w:tbl>
    <w:p w14:paraId="23F55136" w14:textId="77777777" w:rsidR="006761FA" w:rsidRDefault="006761FA" w:rsidP="006761FA"/>
    <w:p w14:paraId="15393938" w14:textId="77777777" w:rsidR="006761FA" w:rsidRDefault="006761FA" w:rsidP="006761FA">
      <w:r>
        <w:t xml:space="preserve">In certain regions, the following requirements may apply to BS operating in Band 32 within 1452-1492 MHz, in Band 75 within 1432-1517 MHz and in Band 76 within 1427-1432 MHz. The level of operating band unwanted emissions, </w:t>
      </w:r>
      <w:r>
        <w:lastRenderedPageBreak/>
        <w:t>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6E50BC">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C37DFB">
        <w:trPr>
          <w:cantSplit/>
          <w:jc w:val="center"/>
        </w:trPr>
        <w:tc>
          <w:tcPr>
            <w:tcW w:w="4469" w:type="dxa"/>
          </w:tcPr>
          <w:p w14:paraId="015EC71D" w14:textId="77777777" w:rsidR="006761FA" w:rsidRPr="00B20AE8" w:rsidRDefault="006761FA" w:rsidP="00C37DFB">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C37DFB">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C37DFB">
            <w:pPr>
              <w:pStyle w:val="TAH"/>
              <w:rPr>
                <w:rFonts w:cs="v5.0.0"/>
              </w:rPr>
            </w:pPr>
            <w:r w:rsidRPr="00EF2F0E">
              <w:rPr>
                <w:rFonts w:cs="v5.0.0"/>
              </w:rPr>
              <w:t xml:space="preserve">Measurement bandwidth </w:t>
            </w:r>
          </w:p>
        </w:tc>
      </w:tr>
      <w:tr w:rsidR="006761FA" w:rsidRPr="00B20AE8" w14:paraId="5EB39703" w14:textId="77777777" w:rsidTr="006E50BC">
        <w:trPr>
          <w:cantSplit/>
          <w:jc w:val="center"/>
        </w:trPr>
        <w:tc>
          <w:tcPr>
            <w:tcW w:w="4469" w:type="dxa"/>
            <w:shd w:val="clear" w:color="auto" w:fill="auto"/>
            <w:vAlign w:val="center"/>
          </w:tcPr>
          <w:p w14:paraId="0B958D69" w14:textId="77777777" w:rsidR="006761FA" w:rsidRPr="00B20AE8" w:rsidRDefault="006761FA" w:rsidP="00C37DFB">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C37DFB">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6E50BC">
        <w:trPr>
          <w:cantSplit/>
          <w:jc w:val="center"/>
        </w:trPr>
        <w:tc>
          <w:tcPr>
            <w:tcW w:w="4469" w:type="dxa"/>
            <w:shd w:val="clear" w:color="auto" w:fill="auto"/>
            <w:vAlign w:val="center"/>
          </w:tcPr>
          <w:p w14:paraId="2AB54467" w14:textId="77777777" w:rsidR="006761FA" w:rsidRPr="00B20AE8" w:rsidRDefault="006761FA" w:rsidP="00C37DFB">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C37DFB">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C37DFB">
        <w:trPr>
          <w:cantSplit/>
          <w:jc w:val="center"/>
        </w:trPr>
        <w:tc>
          <w:tcPr>
            <w:tcW w:w="4469" w:type="dxa"/>
            <w:shd w:val="clear" w:color="auto" w:fill="auto"/>
            <w:vAlign w:val="center"/>
          </w:tcPr>
          <w:p w14:paraId="7CCA5A38" w14:textId="77777777" w:rsidR="006761FA" w:rsidRPr="00EF2F0E" w:rsidRDefault="006761FA" w:rsidP="00C37DFB">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C37DFB">
            <w:pPr>
              <w:pStyle w:val="TAC"/>
              <w:rPr>
                <w:rFonts w:cs="Arial"/>
              </w:rPr>
            </w:pPr>
            <w:r w:rsidRPr="00EF2F0E">
              <w:rPr>
                <w:rFonts w:cs="Arial"/>
              </w:rPr>
              <w:t>5 MHz</w:t>
            </w:r>
          </w:p>
        </w:tc>
      </w:tr>
      <w:tr w:rsidR="006761FA" w:rsidRPr="00B20AE8" w14:paraId="6F24B2D6" w14:textId="77777777" w:rsidTr="00C37DFB">
        <w:trPr>
          <w:cantSplit/>
          <w:jc w:val="center"/>
        </w:trPr>
        <w:tc>
          <w:tcPr>
            <w:tcW w:w="8938" w:type="dxa"/>
            <w:gridSpan w:val="3"/>
            <w:shd w:val="clear" w:color="auto" w:fill="auto"/>
            <w:vAlign w:val="center"/>
          </w:tcPr>
          <w:p w14:paraId="5DDC7FEE" w14:textId="77777777" w:rsidR="006761FA" w:rsidRPr="00EF2F0E" w:rsidRDefault="006761FA" w:rsidP="006E50BC">
            <w:pPr>
              <w:pStyle w:val="TAN"/>
            </w:pPr>
            <w:r>
              <w:t>NOTE:</w:t>
            </w:r>
            <w:r>
              <w:tab/>
              <w:t>For Band 32, when non-MFCN services are deployed in the adjacent bands, f_offset</w:t>
            </w:r>
            <w:r w:rsidRPr="006E50BC">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6E50BC">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6E50BC">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C37DFB">
        <w:trPr>
          <w:cantSplit/>
          <w:jc w:val="center"/>
        </w:trPr>
        <w:tc>
          <w:tcPr>
            <w:tcW w:w="4469" w:type="dxa"/>
          </w:tcPr>
          <w:p w14:paraId="6C480CC5"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C37DFB">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C37DFB">
            <w:pPr>
              <w:pStyle w:val="TAH"/>
              <w:rPr>
                <w:rFonts w:cs="v5.0.0"/>
              </w:rPr>
            </w:pPr>
            <w:r w:rsidRPr="00EF2F0E">
              <w:rPr>
                <w:rFonts w:cs="Arial"/>
              </w:rPr>
              <w:t>Measurement bandwidth</w:t>
            </w:r>
          </w:p>
        </w:tc>
      </w:tr>
      <w:tr w:rsidR="006761FA" w:rsidRPr="00B20AE8" w14:paraId="524E6E42" w14:textId="77777777" w:rsidTr="006E50BC">
        <w:trPr>
          <w:cantSplit/>
          <w:jc w:val="center"/>
        </w:trPr>
        <w:tc>
          <w:tcPr>
            <w:tcW w:w="4469" w:type="dxa"/>
            <w:shd w:val="clear" w:color="auto" w:fill="auto"/>
          </w:tcPr>
          <w:p w14:paraId="12B67ECB" w14:textId="77777777" w:rsidR="006761FA" w:rsidRPr="00B20AE8"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C37DFB">
            <w:pPr>
              <w:pStyle w:val="TAC"/>
              <w:rPr>
                <w:rFonts w:cs="v5.0.0"/>
              </w:rPr>
            </w:pPr>
            <w:r w:rsidRPr="00EF2F0E">
              <w:rPr>
                <w:rFonts w:cs="Arial"/>
              </w:rPr>
              <w:t>1 MHz</w:t>
            </w:r>
          </w:p>
        </w:tc>
      </w:tr>
      <w:tr w:rsidR="006761FA" w:rsidRPr="00B20AE8" w14:paraId="0ED7F91A" w14:textId="77777777" w:rsidTr="006E50BC">
        <w:trPr>
          <w:cantSplit/>
          <w:jc w:val="center"/>
        </w:trPr>
        <w:tc>
          <w:tcPr>
            <w:tcW w:w="4469" w:type="dxa"/>
            <w:shd w:val="clear" w:color="auto" w:fill="auto"/>
          </w:tcPr>
          <w:p w14:paraId="25E8C07B" w14:textId="77777777" w:rsidR="006761FA" w:rsidRPr="00B20AE8"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C37DFB">
            <w:pPr>
              <w:pStyle w:val="TAC"/>
              <w:rPr>
                <w:rFonts w:cs="v5.0.0"/>
                <w:lang w:val="sv-FI"/>
              </w:rPr>
            </w:pPr>
            <w:r w:rsidRPr="00EF2F0E">
              <w:rPr>
                <w:rFonts w:cs="Arial"/>
              </w:rPr>
              <w:t>3 MHz</w:t>
            </w:r>
          </w:p>
        </w:tc>
      </w:tr>
      <w:tr w:rsidR="006761FA" w:rsidRPr="00B20AE8" w14:paraId="44EB937F" w14:textId="77777777" w:rsidTr="00C37DFB">
        <w:trPr>
          <w:cantSplit/>
          <w:jc w:val="center"/>
        </w:trPr>
        <w:tc>
          <w:tcPr>
            <w:tcW w:w="4469" w:type="dxa"/>
            <w:shd w:val="clear" w:color="auto" w:fill="auto"/>
          </w:tcPr>
          <w:p w14:paraId="0E7C2082"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C37DFB">
            <w:pPr>
              <w:pStyle w:val="TAC"/>
              <w:rPr>
                <w:rFonts w:cs="Arial"/>
              </w:rPr>
            </w:pPr>
            <w:r w:rsidRPr="00EF2F0E">
              <w:rPr>
                <w:rFonts w:cs="Arial"/>
              </w:rPr>
              <w:t>3 MHz</w:t>
            </w:r>
          </w:p>
        </w:tc>
      </w:tr>
      <w:tr w:rsidR="006761FA" w:rsidRPr="00B20AE8" w14:paraId="4B98AAB2" w14:textId="77777777" w:rsidTr="00C37DFB">
        <w:trPr>
          <w:cantSplit/>
          <w:jc w:val="center"/>
        </w:trPr>
        <w:tc>
          <w:tcPr>
            <w:tcW w:w="4469" w:type="dxa"/>
            <w:shd w:val="clear" w:color="auto" w:fill="auto"/>
          </w:tcPr>
          <w:p w14:paraId="1C8643E2"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C37DFB">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6.6.5.5.5.7-8a, shall not exceed the maximum TRP limits indicated in the table.</w:t>
      </w:r>
    </w:p>
    <w:p w14:paraId="384F6125" w14:textId="77777777" w:rsidR="006761FA" w:rsidRDefault="006761FA" w:rsidP="006E50BC">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C37DFB">
        <w:trPr>
          <w:cantSplit/>
          <w:jc w:val="center"/>
        </w:trPr>
        <w:tc>
          <w:tcPr>
            <w:tcW w:w="4469" w:type="dxa"/>
          </w:tcPr>
          <w:p w14:paraId="584E8F66"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C37DFB">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C37DFB">
            <w:pPr>
              <w:pStyle w:val="TAH"/>
              <w:rPr>
                <w:rFonts w:cs="v5.0.0"/>
              </w:rPr>
            </w:pPr>
            <w:r w:rsidRPr="00EF2F0E">
              <w:rPr>
                <w:rFonts w:cs="Arial"/>
              </w:rPr>
              <w:t>Measurement bandwidth</w:t>
            </w:r>
          </w:p>
        </w:tc>
      </w:tr>
      <w:tr w:rsidR="006761FA" w:rsidRPr="00B20AE8" w14:paraId="34733432" w14:textId="77777777" w:rsidTr="00C37DFB">
        <w:trPr>
          <w:cantSplit/>
          <w:jc w:val="center"/>
        </w:trPr>
        <w:tc>
          <w:tcPr>
            <w:tcW w:w="4469" w:type="dxa"/>
            <w:shd w:val="clear" w:color="auto" w:fill="auto"/>
          </w:tcPr>
          <w:p w14:paraId="7B19B183" w14:textId="77777777" w:rsidR="006761FA" w:rsidRPr="00B20AE8"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C37DFB">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6E50BC">
      <w:pPr>
        <w:pStyle w:val="NO"/>
      </w:pPr>
      <w:r>
        <w:lastRenderedPageBreak/>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6E50BC">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C37DFB">
        <w:trPr>
          <w:cantSplit/>
          <w:jc w:val="center"/>
        </w:trPr>
        <w:tc>
          <w:tcPr>
            <w:tcW w:w="4469" w:type="dxa"/>
          </w:tcPr>
          <w:p w14:paraId="022DCDFA"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C37DFB">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C37DFB">
            <w:pPr>
              <w:pStyle w:val="TAH"/>
              <w:rPr>
                <w:rFonts w:cs="v5.0.0"/>
              </w:rPr>
            </w:pPr>
            <w:r w:rsidRPr="00EF2F0E">
              <w:rPr>
                <w:rFonts w:cs="Arial"/>
              </w:rPr>
              <w:t>Measurement bandwidth</w:t>
            </w:r>
          </w:p>
        </w:tc>
      </w:tr>
      <w:tr w:rsidR="006761FA" w:rsidRPr="00B20AE8" w14:paraId="00F5242B" w14:textId="77777777" w:rsidTr="00C37DFB">
        <w:trPr>
          <w:cantSplit/>
          <w:jc w:val="center"/>
        </w:trPr>
        <w:tc>
          <w:tcPr>
            <w:tcW w:w="4469" w:type="dxa"/>
            <w:shd w:val="clear" w:color="auto" w:fill="auto"/>
          </w:tcPr>
          <w:p w14:paraId="4420B29D" w14:textId="77777777" w:rsidR="006761FA" w:rsidRPr="00B20AE8"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C37DFB">
            <w:pPr>
              <w:pStyle w:val="TAC"/>
              <w:rPr>
                <w:rFonts w:cs="v5.0.0"/>
              </w:rPr>
            </w:pPr>
            <w:r w:rsidRPr="00EF2F0E">
              <w:rPr>
                <w:rFonts w:cs="Arial"/>
              </w:rPr>
              <w:t>-33</w:t>
            </w:r>
          </w:p>
        </w:tc>
        <w:tc>
          <w:tcPr>
            <w:tcW w:w="2343" w:type="dxa"/>
          </w:tcPr>
          <w:p w14:paraId="4B25B748" w14:textId="77777777" w:rsidR="006761FA" w:rsidRPr="00B20AE8" w:rsidRDefault="006761FA" w:rsidP="00C37DFB">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6E50BC">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6E50BC">
        <w:trPr>
          <w:cantSplit/>
          <w:jc w:val="center"/>
        </w:trPr>
        <w:tc>
          <w:tcPr>
            <w:tcW w:w="1393" w:type="dxa"/>
            <w:tcBorders>
              <w:bottom w:val="single" w:sz="4" w:space="0" w:color="auto"/>
            </w:tcBorders>
          </w:tcPr>
          <w:p w14:paraId="1A5D0E8F" w14:textId="77777777" w:rsidR="006761FA" w:rsidRPr="00B20AE8" w:rsidRDefault="006761FA" w:rsidP="00C37DFB">
            <w:pPr>
              <w:pStyle w:val="TAH"/>
            </w:pPr>
            <w:r w:rsidRPr="00EF2F0E">
              <w:t>Operating Band</w:t>
            </w:r>
          </w:p>
        </w:tc>
        <w:tc>
          <w:tcPr>
            <w:tcW w:w="3118" w:type="dxa"/>
          </w:tcPr>
          <w:p w14:paraId="7F043C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C37DFB">
            <w:pPr>
              <w:pStyle w:val="TAH"/>
            </w:pPr>
            <w:r w:rsidRPr="00EF2F0E">
              <w:t>Measurement Bandwidth</w:t>
            </w:r>
          </w:p>
        </w:tc>
      </w:tr>
      <w:tr w:rsidR="006761FA" w:rsidRPr="00B20AE8" w14:paraId="43ECDF5F" w14:textId="77777777" w:rsidTr="006E50BC">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C37DFB">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C37DFB">
            <w:pPr>
              <w:pStyle w:val="TAC"/>
            </w:pPr>
            <w:r w:rsidRPr="00EF2F0E">
              <w:rPr>
                <w:lang w:eastAsia="zh-CN"/>
              </w:rPr>
              <w:t>-11</w:t>
            </w:r>
          </w:p>
        </w:tc>
        <w:tc>
          <w:tcPr>
            <w:tcW w:w="1984" w:type="dxa"/>
          </w:tcPr>
          <w:p w14:paraId="6DC1EEA3" w14:textId="77777777" w:rsidR="006761FA" w:rsidRPr="00B20AE8" w:rsidRDefault="006761FA" w:rsidP="00C37DFB">
            <w:pPr>
              <w:pStyle w:val="TAC"/>
            </w:pPr>
            <w:r w:rsidRPr="00EF2F0E">
              <w:rPr>
                <w:lang w:eastAsia="zh-CN"/>
              </w:rPr>
              <w:t>1 MHz</w:t>
            </w:r>
          </w:p>
        </w:tc>
      </w:tr>
      <w:tr w:rsidR="006761FA" w:rsidRPr="00B20AE8" w14:paraId="3575CDA3"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C37DFB">
            <w:pPr>
              <w:pStyle w:val="TAC"/>
            </w:pPr>
          </w:p>
        </w:tc>
        <w:tc>
          <w:tcPr>
            <w:tcW w:w="3118" w:type="dxa"/>
            <w:tcBorders>
              <w:left w:val="single" w:sz="4" w:space="0" w:color="auto"/>
            </w:tcBorders>
          </w:tcPr>
          <w:p w14:paraId="0FB6A4A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C37DFB">
            <w:pPr>
              <w:pStyle w:val="TAC"/>
              <w:rPr>
                <w:lang w:eastAsia="zh-CN"/>
              </w:rPr>
            </w:pPr>
            <w:r w:rsidRPr="00EF2F0E">
              <w:rPr>
                <w:lang w:eastAsia="zh-CN"/>
              </w:rPr>
              <w:t>-14</w:t>
            </w:r>
          </w:p>
        </w:tc>
        <w:tc>
          <w:tcPr>
            <w:tcW w:w="1984" w:type="dxa"/>
          </w:tcPr>
          <w:p w14:paraId="2C78E855" w14:textId="77777777" w:rsidR="006761FA" w:rsidRPr="00EF2F0E" w:rsidRDefault="006761FA" w:rsidP="00C37DFB">
            <w:pPr>
              <w:pStyle w:val="TAC"/>
              <w:rPr>
                <w:lang w:eastAsia="zh-CN"/>
              </w:rPr>
            </w:pPr>
            <w:r w:rsidRPr="00EF2F0E">
              <w:rPr>
                <w:lang w:eastAsia="zh-CN"/>
              </w:rPr>
              <w:t>1 MHz</w:t>
            </w:r>
          </w:p>
        </w:tc>
      </w:tr>
      <w:tr w:rsidR="006761FA" w:rsidRPr="00B20AE8" w14:paraId="0906AEAF"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C37DFB">
            <w:pPr>
              <w:pStyle w:val="TAC"/>
            </w:pPr>
          </w:p>
        </w:tc>
        <w:tc>
          <w:tcPr>
            <w:tcW w:w="3118" w:type="dxa"/>
            <w:tcBorders>
              <w:left w:val="single" w:sz="4" w:space="0" w:color="auto"/>
            </w:tcBorders>
          </w:tcPr>
          <w:p w14:paraId="615FF445"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C37DFB">
            <w:pPr>
              <w:pStyle w:val="TAC"/>
              <w:rPr>
                <w:lang w:eastAsia="zh-CN"/>
              </w:rPr>
            </w:pPr>
            <w:r w:rsidRPr="00EF2F0E">
              <w:rPr>
                <w:lang w:eastAsia="zh-CN"/>
              </w:rPr>
              <w:t>-17</w:t>
            </w:r>
          </w:p>
        </w:tc>
        <w:tc>
          <w:tcPr>
            <w:tcW w:w="1984" w:type="dxa"/>
          </w:tcPr>
          <w:p w14:paraId="3DEB5AC9" w14:textId="77777777" w:rsidR="006761FA" w:rsidRPr="00EF2F0E" w:rsidRDefault="006761FA" w:rsidP="00C37DFB">
            <w:pPr>
              <w:pStyle w:val="TAC"/>
              <w:rPr>
                <w:lang w:eastAsia="zh-CN"/>
              </w:rPr>
            </w:pPr>
            <w:r w:rsidRPr="00EF2F0E">
              <w:rPr>
                <w:lang w:eastAsia="zh-CN"/>
              </w:rPr>
              <w:t>1 MHz</w:t>
            </w:r>
          </w:p>
        </w:tc>
      </w:tr>
      <w:tr w:rsidR="006761FA" w:rsidRPr="00B20AE8" w14:paraId="07E906E9"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C37DFB">
            <w:pPr>
              <w:pStyle w:val="TAC"/>
            </w:pPr>
          </w:p>
        </w:tc>
        <w:tc>
          <w:tcPr>
            <w:tcW w:w="3118" w:type="dxa"/>
            <w:tcBorders>
              <w:left w:val="single" w:sz="4" w:space="0" w:color="auto"/>
            </w:tcBorders>
          </w:tcPr>
          <w:p w14:paraId="16603809"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C37DFB">
            <w:pPr>
              <w:pStyle w:val="TAC"/>
              <w:rPr>
                <w:lang w:eastAsia="zh-CN"/>
              </w:rPr>
            </w:pPr>
            <w:r w:rsidRPr="00EF2F0E">
              <w:rPr>
                <w:lang w:eastAsia="zh-CN"/>
              </w:rPr>
              <w:t>-24</w:t>
            </w:r>
          </w:p>
        </w:tc>
        <w:tc>
          <w:tcPr>
            <w:tcW w:w="1984" w:type="dxa"/>
          </w:tcPr>
          <w:p w14:paraId="690F3820" w14:textId="77777777" w:rsidR="006761FA" w:rsidRPr="00EF2F0E" w:rsidRDefault="006761FA" w:rsidP="00C37DFB">
            <w:pPr>
              <w:pStyle w:val="TAC"/>
              <w:rPr>
                <w:lang w:eastAsia="zh-CN"/>
              </w:rPr>
            </w:pPr>
            <w:r w:rsidRPr="00EF2F0E">
              <w:rPr>
                <w:lang w:eastAsia="zh-CN"/>
              </w:rPr>
              <w:t>1 MHz</w:t>
            </w:r>
          </w:p>
        </w:tc>
      </w:tr>
      <w:tr w:rsidR="006761FA" w:rsidRPr="00B20AE8" w14:paraId="6A68EE62"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C37DFB">
            <w:pPr>
              <w:pStyle w:val="TAC"/>
            </w:pPr>
          </w:p>
        </w:tc>
        <w:tc>
          <w:tcPr>
            <w:tcW w:w="3118" w:type="dxa"/>
            <w:tcBorders>
              <w:left w:val="single" w:sz="4" w:space="0" w:color="auto"/>
            </w:tcBorders>
          </w:tcPr>
          <w:p w14:paraId="44558888"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C37DFB">
            <w:pPr>
              <w:pStyle w:val="TAC"/>
              <w:rPr>
                <w:lang w:eastAsia="zh-CN"/>
              </w:rPr>
            </w:pPr>
            <w:r w:rsidRPr="00EF2F0E">
              <w:rPr>
                <w:lang w:eastAsia="zh-CN"/>
              </w:rPr>
              <w:t>-31</w:t>
            </w:r>
          </w:p>
        </w:tc>
        <w:tc>
          <w:tcPr>
            <w:tcW w:w="1984" w:type="dxa"/>
          </w:tcPr>
          <w:p w14:paraId="29101E58" w14:textId="77777777" w:rsidR="006761FA" w:rsidRPr="00EF2F0E" w:rsidRDefault="006761FA" w:rsidP="00C37DFB">
            <w:pPr>
              <w:pStyle w:val="TAC"/>
              <w:rPr>
                <w:lang w:eastAsia="zh-CN"/>
              </w:rPr>
            </w:pPr>
            <w:r w:rsidRPr="00EF2F0E">
              <w:rPr>
                <w:lang w:eastAsia="zh-CN"/>
              </w:rPr>
              <w:t>1 MHz</w:t>
            </w:r>
          </w:p>
        </w:tc>
      </w:tr>
      <w:tr w:rsidR="006761FA" w:rsidRPr="00B20AE8" w14:paraId="1EB9046C" w14:textId="77777777" w:rsidTr="006E50BC">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C37DFB">
            <w:pPr>
              <w:pStyle w:val="TAC"/>
            </w:pPr>
          </w:p>
        </w:tc>
        <w:tc>
          <w:tcPr>
            <w:tcW w:w="3118" w:type="dxa"/>
            <w:tcBorders>
              <w:left w:val="single" w:sz="4" w:space="0" w:color="auto"/>
            </w:tcBorders>
            <w:vAlign w:val="center"/>
          </w:tcPr>
          <w:p w14:paraId="227BCD7B"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C37DFB">
            <w:pPr>
              <w:pStyle w:val="TAC"/>
              <w:rPr>
                <w:lang w:eastAsia="zh-CN"/>
              </w:rPr>
            </w:pPr>
            <w:r w:rsidRPr="00EF2F0E">
              <w:rPr>
                <w:lang w:eastAsia="zh-CN"/>
              </w:rPr>
              <w:t>-38</w:t>
            </w:r>
          </w:p>
        </w:tc>
        <w:tc>
          <w:tcPr>
            <w:tcW w:w="1984" w:type="dxa"/>
          </w:tcPr>
          <w:p w14:paraId="03EC63B0" w14:textId="77777777" w:rsidR="006761FA" w:rsidRPr="00EF2F0E" w:rsidRDefault="006761FA" w:rsidP="00C37DFB">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6E50BC">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C37DFB">
        <w:trPr>
          <w:cantSplit/>
          <w:jc w:val="center"/>
        </w:trPr>
        <w:tc>
          <w:tcPr>
            <w:tcW w:w="1191" w:type="dxa"/>
          </w:tcPr>
          <w:p w14:paraId="3A780943" w14:textId="77777777" w:rsidR="006761FA" w:rsidRPr="00B20AE8" w:rsidRDefault="006761FA" w:rsidP="00C37DFB">
            <w:pPr>
              <w:pStyle w:val="TAH"/>
            </w:pPr>
            <w:r w:rsidRPr="00EF2F0E">
              <w:t>Channel bandwidth</w:t>
            </w:r>
          </w:p>
        </w:tc>
        <w:tc>
          <w:tcPr>
            <w:tcW w:w="2126" w:type="dxa"/>
          </w:tcPr>
          <w:p w14:paraId="2A0832B2" w14:textId="77777777" w:rsidR="006761FA" w:rsidRPr="00B20AE8" w:rsidRDefault="006761FA" w:rsidP="00C37DFB">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C37DFB">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C37DFB">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C37DFB">
            <w:pPr>
              <w:pStyle w:val="TAH"/>
              <w:rPr>
                <w:rFonts w:cs="v5.0.0"/>
              </w:rPr>
            </w:pPr>
            <w:r w:rsidRPr="00EF2F0E">
              <w:rPr>
                <w:rFonts w:cs="v5.0.0"/>
              </w:rPr>
              <w:t>Measurement bandwidth</w:t>
            </w:r>
          </w:p>
        </w:tc>
      </w:tr>
      <w:tr w:rsidR="006761FA" w:rsidRPr="00B20AE8" w14:paraId="20DC177D" w14:textId="77777777" w:rsidTr="006E50BC">
        <w:trPr>
          <w:cantSplit/>
          <w:jc w:val="center"/>
        </w:trPr>
        <w:tc>
          <w:tcPr>
            <w:tcW w:w="1191" w:type="dxa"/>
            <w:shd w:val="clear" w:color="auto" w:fill="auto"/>
          </w:tcPr>
          <w:p w14:paraId="5B270DB5" w14:textId="77777777" w:rsidR="006761FA" w:rsidRPr="00B20AE8" w:rsidRDefault="006761FA" w:rsidP="00C37DFB">
            <w:pPr>
              <w:pStyle w:val="TAC"/>
            </w:pPr>
            <w:r w:rsidRPr="00EF2F0E">
              <w:t>All</w:t>
            </w:r>
          </w:p>
        </w:tc>
        <w:tc>
          <w:tcPr>
            <w:tcW w:w="2126" w:type="dxa"/>
          </w:tcPr>
          <w:p w14:paraId="0445C15C" w14:textId="77777777" w:rsidR="006761FA" w:rsidRPr="00B20AE8" w:rsidRDefault="006761FA" w:rsidP="00C37DFB">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C37DFB">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C37DFB">
            <w:pPr>
              <w:pStyle w:val="TAC"/>
            </w:pPr>
            <w:r w:rsidRPr="00EF2F0E">
              <w:rPr>
                <w:rFonts w:cs="v5.0.0"/>
              </w:rPr>
              <w:t>-</w:t>
            </w:r>
            <w:r w:rsidRPr="00EF2F0E">
              <w:t>4 dBm</w:t>
            </w:r>
          </w:p>
        </w:tc>
        <w:tc>
          <w:tcPr>
            <w:tcW w:w="1418" w:type="dxa"/>
          </w:tcPr>
          <w:p w14:paraId="3C123084" w14:textId="77777777" w:rsidR="006761FA" w:rsidRPr="00B20AE8" w:rsidRDefault="006761FA" w:rsidP="00C37DFB">
            <w:pPr>
              <w:pStyle w:val="TAC"/>
            </w:pPr>
            <w:r w:rsidRPr="00EF2F0E">
              <w:rPr>
                <w:lang w:eastAsia="zh-CN"/>
              </w:rPr>
              <w:t>1 MHz</w:t>
            </w:r>
          </w:p>
        </w:tc>
      </w:tr>
    </w:tbl>
    <w:p w14:paraId="367DE097" w14:textId="77777777" w:rsidR="006761FA" w:rsidRDefault="006761FA" w:rsidP="006E50BC"/>
    <w:p w14:paraId="53408265" w14:textId="77777777" w:rsidR="00D57C09" w:rsidRPr="00090C64" w:rsidRDefault="00D57C09" w:rsidP="00D57C09">
      <w:pPr>
        <w:pStyle w:val="Heading3"/>
      </w:pPr>
      <w:bookmarkStart w:id="2869" w:name="_Toc61117478"/>
      <w:bookmarkStart w:id="2870" w:name="_Toc67076567"/>
      <w:bookmarkStart w:id="2871" w:name="_Toc67077105"/>
      <w:r w:rsidRPr="00090C64">
        <w:t>6.7.6</w:t>
      </w:r>
      <w:r w:rsidRPr="00090C64">
        <w:tab/>
        <w:t>OTA Spurious emission</w:t>
      </w:r>
      <w:bookmarkEnd w:id="2863"/>
      <w:bookmarkEnd w:id="2864"/>
      <w:bookmarkEnd w:id="2865"/>
      <w:bookmarkEnd w:id="2866"/>
      <w:bookmarkEnd w:id="2867"/>
      <w:bookmarkEnd w:id="2868"/>
      <w:bookmarkEnd w:id="2869"/>
      <w:bookmarkEnd w:id="2870"/>
      <w:bookmarkEnd w:id="2871"/>
    </w:p>
    <w:p w14:paraId="6CD73B19" w14:textId="77777777" w:rsidR="00D57C09" w:rsidRPr="00090C64" w:rsidRDefault="00D57C09" w:rsidP="00D57C09">
      <w:pPr>
        <w:pStyle w:val="Heading4"/>
      </w:pPr>
      <w:bookmarkStart w:id="2872" w:name="_Toc21125149"/>
      <w:bookmarkStart w:id="2873" w:name="_Toc29768139"/>
      <w:bookmarkStart w:id="2874" w:name="_Toc36044581"/>
      <w:bookmarkStart w:id="2875" w:name="_Toc37230486"/>
      <w:bookmarkStart w:id="2876" w:name="_Toc45907629"/>
      <w:bookmarkStart w:id="2877" w:name="_Toc53181734"/>
      <w:bookmarkStart w:id="2878" w:name="_Toc61117479"/>
      <w:bookmarkStart w:id="2879" w:name="_Toc67076568"/>
      <w:bookmarkStart w:id="2880" w:name="_Toc67077106"/>
      <w:r w:rsidRPr="00090C64">
        <w:t>6.7.6.1</w:t>
      </w:r>
      <w:r w:rsidRPr="00090C64">
        <w:tab/>
        <w:t>General</w:t>
      </w:r>
      <w:bookmarkEnd w:id="2872"/>
      <w:bookmarkEnd w:id="2873"/>
      <w:bookmarkEnd w:id="2874"/>
      <w:bookmarkEnd w:id="2875"/>
      <w:bookmarkEnd w:id="2876"/>
      <w:bookmarkEnd w:id="2877"/>
      <w:bookmarkEnd w:id="2878"/>
      <w:bookmarkEnd w:id="2879"/>
      <w:bookmarkEnd w:id="2880"/>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w:t>
      </w:r>
      <w:r w:rsidRPr="00090C64">
        <w:lastRenderedPageBreak/>
        <w:t xml:space="preserve">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2881" w:name="_Toc21125150"/>
      <w:bookmarkStart w:id="2882" w:name="_Toc29768140"/>
      <w:bookmarkStart w:id="2883" w:name="_Toc36044582"/>
      <w:bookmarkStart w:id="2884" w:name="_Toc37230487"/>
      <w:bookmarkStart w:id="2885" w:name="_Toc45907630"/>
      <w:bookmarkStart w:id="2886" w:name="_Toc53181735"/>
      <w:bookmarkStart w:id="2887" w:name="_Toc61117480"/>
      <w:bookmarkStart w:id="2888" w:name="_Toc67076569"/>
      <w:bookmarkStart w:id="2889" w:name="_Toc67077107"/>
      <w:r w:rsidRPr="00090C64">
        <w:t>6.7.6.2</w:t>
      </w:r>
      <w:r w:rsidRPr="00090C64">
        <w:tab/>
        <w:t>Mandatory Requirements</w:t>
      </w:r>
      <w:bookmarkEnd w:id="2881"/>
      <w:bookmarkEnd w:id="2882"/>
      <w:bookmarkEnd w:id="2883"/>
      <w:bookmarkEnd w:id="2884"/>
      <w:bookmarkEnd w:id="2885"/>
      <w:bookmarkEnd w:id="2886"/>
      <w:bookmarkEnd w:id="2887"/>
      <w:bookmarkEnd w:id="2888"/>
      <w:bookmarkEnd w:id="2889"/>
    </w:p>
    <w:p w14:paraId="5204DBCA" w14:textId="77777777" w:rsidR="00D57C09" w:rsidRPr="00090C64" w:rsidRDefault="00D57C09" w:rsidP="00D57C09">
      <w:pPr>
        <w:pStyle w:val="Heading5"/>
        <w:rPr>
          <w:lang w:eastAsia="sv-SE"/>
        </w:rPr>
      </w:pPr>
      <w:bookmarkStart w:id="2890" w:name="_Toc21125151"/>
      <w:bookmarkStart w:id="2891" w:name="_Toc29768141"/>
      <w:bookmarkStart w:id="2892" w:name="_Toc36044583"/>
      <w:bookmarkStart w:id="2893" w:name="_Toc37230488"/>
      <w:bookmarkStart w:id="2894" w:name="_Toc45907631"/>
      <w:bookmarkStart w:id="2895" w:name="_Toc53181736"/>
      <w:bookmarkStart w:id="2896" w:name="_Toc61117481"/>
      <w:bookmarkStart w:id="2897" w:name="_Toc67076570"/>
      <w:bookmarkStart w:id="2898" w:name="_Toc67077108"/>
      <w:r w:rsidRPr="00090C64">
        <w:rPr>
          <w:lang w:eastAsia="sv-SE"/>
        </w:rPr>
        <w:t>6.7.6.2.1</w:t>
      </w:r>
      <w:r w:rsidRPr="00090C64">
        <w:rPr>
          <w:lang w:eastAsia="sv-SE"/>
        </w:rPr>
        <w:tab/>
        <w:t>Definition and applicability</w:t>
      </w:r>
      <w:bookmarkEnd w:id="2890"/>
      <w:bookmarkEnd w:id="2891"/>
      <w:bookmarkEnd w:id="2892"/>
      <w:bookmarkEnd w:id="2893"/>
      <w:bookmarkEnd w:id="2894"/>
      <w:bookmarkEnd w:id="2895"/>
      <w:bookmarkEnd w:id="2896"/>
      <w:bookmarkEnd w:id="2897"/>
      <w:bookmarkEnd w:id="2898"/>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2899" w:name="_Toc21125152"/>
      <w:bookmarkStart w:id="2900" w:name="_Toc29768142"/>
      <w:bookmarkStart w:id="2901" w:name="_Toc36044584"/>
      <w:bookmarkStart w:id="2902" w:name="_Toc37230489"/>
      <w:bookmarkStart w:id="2903" w:name="_Toc45907632"/>
      <w:bookmarkStart w:id="2904" w:name="_Toc53181737"/>
      <w:bookmarkStart w:id="2905" w:name="_Toc61117482"/>
      <w:bookmarkStart w:id="2906" w:name="_Toc67076571"/>
      <w:bookmarkStart w:id="2907" w:name="_Toc67077109"/>
      <w:r w:rsidRPr="00090C64">
        <w:rPr>
          <w:lang w:eastAsia="sv-SE"/>
        </w:rPr>
        <w:t>6.7.6.2.2</w:t>
      </w:r>
      <w:r w:rsidRPr="00090C64">
        <w:rPr>
          <w:lang w:eastAsia="sv-SE"/>
        </w:rPr>
        <w:tab/>
        <w:t>Minimum Requirement</w:t>
      </w:r>
      <w:bookmarkEnd w:id="2899"/>
      <w:bookmarkEnd w:id="2900"/>
      <w:bookmarkEnd w:id="2901"/>
      <w:bookmarkEnd w:id="2902"/>
      <w:bookmarkEnd w:id="2903"/>
      <w:bookmarkEnd w:id="2904"/>
      <w:bookmarkEnd w:id="2905"/>
      <w:bookmarkEnd w:id="2906"/>
      <w:bookmarkEnd w:id="2907"/>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2908" w:name="_Toc21125153"/>
      <w:bookmarkStart w:id="2909" w:name="_Toc29768143"/>
      <w:bookmarkStart w:id="2910" w:name="_Toc36044585"/>
      <w:bookmarkStart w:id="2911" w:name="_Toc37230490"/>
      <w:bookmarkStart w:id="2912" w:name="_Toc45907633"/>
      <w:bookmarkStart w:id="2913" w:name="_Toc53181738"/>
      <w:bookmarkStart w:id="2914" w:name="_Toc61117483"/>
      <w:bookmarkStart w:id="2915" w:name="_Toc67076572"/>
      <w:bookmarkStart w:id="2916" w:name="_Toc67077110"/>
      <w:r w:rsidRPr="00090C64">
        <w:rPr>
          <w:lang w:eastAsia="sv-SE"/>
        </w:rPr>
        <w:t>6.7.6.2.3</w:t>
      </w:r>
      <w:r w:rsidRPr="00090C64">
        <w:rPr>
          <w:lang w:eastAsia="sv-SE"/>
        </w:rPr>
        <w:tab/>
        <w:t>Test purpose</w:t>
      </w:r>
      <w:bookmarkEnd w:id="2908"/>
      <w:bookmarkEnd w:id="2909"/>
      <w:bookmarkEnd w:id="2910"/>
      <w:bookmarkEnd w:id="2911"/>
      <w:bookmarkEnd w:id="2912"/>
      <w:bookmarkEnd w:id="2913"/>
      <w:bookmarkEnd w:id="2914"/>
      <w:bookmarkEnd w:id="2915"/>
      <w:bookmarkEnd w:id="2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2917" w:name="_Toc21125154"/>
      <w:bookmarkStart w:id="2918" w:name="_Toc29768144"/>
      <w:bookmarkStart w:id="2919" w:name="_Toc36044586"/>
      <w:bookmarkStart w:id="2920" w:name="_Toc37230491"/>
      <w:bookmarkStart w:id="2921" w:name="_Toc45907634"/>
      <w:bookmarkStart w:id="2922" w:name="_Toc53181739"/>
      <w:bookmarkStart w:id="2923" w:name="_Toc61117484"/>
      <w:bookmarkStart w:id="2924" w:name="_Toc67076573"/>
      <w:bookmarkStart w:id="2925" w:name="_Toc67077111"/>
      <w:r w:rsidRPr="00090C64">
        <w:rPr>
          <w:lang w:eastAsia="sv-SE"/>
        </w:rPr>
        <w:t>6.</w:t>
      </w:r>
      <w:r w:rsidRPr="00090C64">
        <w:rPr>
          <w:lang w:eastAsia="zh-CN"/>
        </w:rPr>
        <w:t>7.6.2.4</w:t>
      </w:r>
      <w:r w:rsidRPr="00090C64">
        <w:rPr>
          <w:lang w:eastAsia="sv-SE"/>
        </w:rPr>
        <w:tab/>
        <w:t>Method of test</w:t>
      </w:r>
      <w:bookmarkEnd w:id="2917"/>
      <w:bookmarkEnd w:id="2918"/>
      <w:bookmarkEnd w:id="2919"/>
      <w:bookmarkEnd w:id="2920"/>
      <w:bookmarkEnd w:id="2921"/>
      <w:bookmarkEnd w:id="2922"/>
      <w:bookmarkEnd w:id="2923"/>
      <w:bookmarkEnd w:id="2924"/>
      <w:bookmarkEnd w:id="2925"/>
    </w:p>
    <w:p w14:paraId="0CD9A4FC" w14:textId="77777777" w:rsidR="00D57C09" w:rsidRPr="00090C64" w:rsidRDefault="00D57C09" w:rsidP="00554118">
      <w:pPr>
        <w:pStyle w:val="H6"/>
        <w:rPr>
          <w:lang w:eastAsia="sv-SE"/>
        </w:rPr>
      </w:pPr>
      <w:bookmarkStart w:id="2926" w:name="_Toc21125155"/>
      <w:bookmarkStart w:id="2927" w:name="_Toc29768145"/>
      <w:bookmarkStart w:id="2928" w:name="_Toc36044587"/>
      <w:bookmarkStart w:id="2929" w:name="_Toc37230492"/>
      <w:bookmarkStart w:id="2930" w:name="_Toc45907635"/>
      <w:bookmarkStart w:id="2931" w:name="_Toc53181740"/>
      <w:r w:rsidRPr="00090C64">
        <w:rPr>
          <w:lang w:eastAsia="sv-SE"/>
        </w:rPr>
        <w:t>6.7.6.2.4.1</w:t>
      </w:r>
      <w:r w:rsidRPr="00090C64">
        <w:rPr>
          <w:lang w:eastAsia="sv-SE"/>
        </w:rPr>
        <w:tab/>
        <w:t>Initial conditions</w:t>
      </w:r>
      <w:bookmarkEnd w:id="2926"/>
      <w:bookmarkEnd w:id="2927"/>
      <w:bookmarkEnd w:id="2928"/>
      <w:bookmarkEnd w:id="2929"/>
      <w:bookmarkEnd w:id="2930"/>
      <w:bookmarkEnd w:id="2931"/>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lastRenderedPageBreak/>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2932" w:name="_Toc21125156"/>
      <w:bookmarkStart w:id="2933" w:name="_Toc29768146"/>
      <w:bookmarkStart w:id="2934" w:name="_Toc36044588"/>
      <w:bookmarkStart w:id="2935" w:name="_Toc37230493"/>
      <w:bookmarkStart w:id="2936" w:name="_Toc45907636"/>
      <w:bookmarkStart w:id="2937" w:name="_Toc53181741"/>
      <w:r w:rsidRPr="00090C64">
        <w:rPr>
          <w:lang w:eastAsia="sv-SE"/>
        </w:rPr>
        <w:t>6.7.6.2.4.2</w:t>
      </w:r>
      <w:r w:rsidRPr="00090C64">
        <w:rPr>
          <w:lang w:eastAsia="sv-SE"/>
        </w:rPr>
        <w:tab/>
        <w:t>Procedure</w:t>
      </w:r>
      <w:bookmarkEnd w:id="2932"/>
      <w:bookmarkEnd w:id="2933"/>
      <w:bookmarkEnd w:id="2934"/>
      <w:bookmarkEnd w:id="2935"/>
      <w:bookmarkEnd w:id="2936"/>
      <w:bookmarkEnd w:id="2937"/>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2938" w:name="_Toc21125157"/>
      <w:bookmarkStart w:id="2939" w:name="_Toc29768147"/>
      <w:bookmarkStart w:id="2940" w:name="_Toc36044589"/>
      <w:bookmarkStart w:id="2941" w:name="_Toc37230494"/>
      <w:bookmarkStart w:id="2942" w:name="_Toc45907637"/>
      <w:bookmarkStart w:id="2943" w:name="_Toc53181742"/>
      <w:bookmarkStart w:id="2944" w:name="_Toc61117485"/>
      <w:bookmarkStart w:id="2945" w:name="_Toc67076574"/>
      <w:bookmarkStart w:id="2946" w:name="_Toc67077112"/>
      <w:r w:rsidRPr="00090C64">
        <w:rPr>
          <w:lang w:eastAsia="sv-SE"/>
        </w:rPr>
        <w:lastRenderedPageBreak/>
        <w:t>6.</w:t>
      </w:r>
      <w:r w:rsidRPr="00090C64">
        <w:rPr>
          <w:lang w:eastAsia="zh-CN"/>
        </w:rPr>
        <w:t>7.6.2.5</w:t>
      </w:r>
      <w:r w:rsidRPr="00090C64">
        <w:rPr>
          <w:lang w:eastAsia="sv-SE"/>
        </w:rPr>
        <w:tab/>
        <w:t>Test Requirement</w:t>
      </w:r>
      <w:bookmarkEnd w:id="2938"/>
      <w:bookmarkEnd w:id="2939"/>
      <w:bookmarkEnd w:id="2940"/>
      <w:bookmarkEnd w:id="2941"/>
      <w:bookmarkEnd w:id="2942"/>
      <w:bookmarkEnd w:id="2943"/>
      <w:bookmarkEnd w:id="2944"/>
      <w:bookmarkEnd w:id="2945"/>
      <w:bookmarkEnd w:id="2946"/>
    </w:p>
    <w:p w14:paraId="6CCDCA58" w14:textId="77777777" w:rsidR="00D57C09" w:rsidRPr="00090C64" w:rsidRDefault="00D57C09" w:rsidP="00554118">
      <w:pPr>
        <w:pStyle w:val="H6"/>
      </w:pPr>
      <w:bookmarkStart w:id="2947" w:name="_Toc21125158"/>
      <w:bookmarkStart w:id="2948" w:name="_Toc29768148"/>
      <w:bookmarkStart w:id="2949" w:name="_Toc36044590"/>
      <w:bookmarkStart w:id="2950" w:name="_Toc37230495"/>
      <w:bookmarkStart w:id="2951" w:name="_Toc45907638"/>
      <w:bookmarkStart w:id="2952" w:name="_Toc53181743"/>
      <w:r w:rsidRPr="00090C64">
        <w:t>6.7.6.2.5.1</w:t>
      </w:r>
      <w:r w:rsidRPr="00090C64">
        <w:tab/>
        <w:t>MSR operation</w:t>
      </w:r>
      <w:bookmarkEnd w:id="2947"/>
      <w:bookmarkEnd w:id="2948"/>
      <w:bookmarkEnd w:id="2949"/>
      <w:bookmarkEnd w:id="2950"/>
      <w:bookmarkEnd w:id="2951"/>
      <w:bookmarkEnd w:id="2952"/>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2953" w:name="_Toc21125159"/>
      <w:bookmarkStart w:id="2954" w:name="_Toc29768149"/>
      <w:bookmarkStart w:id="2955" w:name="_Toc36044591"/>
      <w:bookmarkStart w:id="2956" w:name="_Toc37230496"/>
      <w:bookmarkStart w:id="2957" w:name="_Toc45907639"/>
      <w:bookmarkStart w:id="2958" w:name="_Toc53181744"/>
      <w:r w:rsidRPr="00090C64">
        <w:t>6.7.6.2.5.2</w:t>
      </w:r>
      <w:r w:rsidRPr="00090C64">
        <w:tab/>
      </w:r>
      <w:r w:rsidRPr="00090C64">
        <w:rPr>
          <w:lang w:eastAsia="sv-SE"/>
        </w:rPr>
        <w:t>Single RAT UTRA operation</w:t>
      </w:r>
      <w:bookmarkEnd w:id="2953"/>
      <w:bookmarkEnd w:id="2954"/>
      <w:bookmarkEnd w:id="2955"/>
      <w:bookmarkEnd w:id="2956"/>
      <w:bookmarkEnd w:id="2957"/>
      <w:bookmarkEnd w:id="2958"/>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2959" w:name="_Toc21125160"/>
      <w:bookmarkStart w:id="2960" w:name="_Toc29768150"/>
      <w:bookmarkStart w:id="2961" w:name="_Toc36044592"/>
      <w:bookmarkStart w:id="2962" w:name="_Toc37230497"/>
      <w:bookmarkStart w:id="2963" w:name="_Toc45907640"/>
      <w:bookmarkStart w:id="2964" w:name="_Toc53181745"/>
      <w:r w:rsidRPr="00090C64">
        <w:t>6.7.6.2.5.3</w:t>
      </w:r>
      <w:r w:rsidRPr="00090C64">
        <w:tab/>
      </w:r>
      <w:r w:rsidRPr="00090C64">
        <w:rPr>
          <w:lang w:eastAsia="sv-SE"/>
        </w:rPr>
        <w:t>Single RAT E-UTRA operation</w:t>
      </w:r>
      <w:bookmarkEnd w:id="2959"/>
      <w:bookmarkEnd w:id="2960"/>
      <w:bookmarkEnd w:id="2961"/>
      <w:bookmarkEnd w:id="2962"/>
      <w:bookmarkEnd w:id="2963"/>
      <w:bookmarkEnd w:id="2964"/>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2965" w:name="_Toc21125161"/>
      <w:bookmarkStart w:id="2966" w:name="_Toc29768151"/>
      <w:bookmarkStart w:id="2967" w:name="_Toc36044593"/>
      <w:bookmarkStart w:id="2968" w:name="_Toc37230498"/>
      <w:bookmarkStart w:id="2969" w:name="_Toc45907641"/>
      <w:bookmarkStart w:id="2970" w:name="_Toc53181746"/>
      <w:bookmarkStart w:id="2971" w:name="_Toc61117486"/>
      <w:bookmarkStart w:id="2972" w:name="_Toc67076575"/>
      <w:bookmarkStart w:id="2973" w:name="_Toc67077113"/>
      <w:r w:rsidRPr="00090C64">
        <w:t>6.7.6.3</w:t>
      </w:r>
      <w:r w:rsidRPr="00090C64">
        <w:tab/>
        <w:t>Protection of the BS receiver of own or different BS</w:t>
      </w:r>
      <w:bookmarkEnd w:id="2965"/>
      <w:bookmarkEnd w:id="2966"/>
      <w:bookmarkEnd w:id="2967"/>
      <w:bookmarkEnd w:id="2968"/>
      <w:bookmarkEnd w:id="2969"/>
      <w:bookmarkEnd w:id="2970"/>
      <w:bookmarkEnd w:id="2971"/>
      <w:bookmarkEnd w:id="2972"/>
      <w:bookmarkEnd w:id="2973"/>
    </w:p>
    <w:p w14:paraId="13F6CBF3" w14:textId="77777777" w:rsidR="00D57C09" w:rsidRPr="00090C64" w:rsidRDefault="00D57C09" w:rsidP="00D57C09">
      <w:pPr>
        <w:pStyle w:val="Heading5"/>
        <w:rPr>
          <w:lang w:eastAsia="sv-SE"/>
        </w:rPr>
      </w:pPr>
      <w:bookmarkStart w:id="2974" w:name="_Toc21125162"/>
      <w:bookmarkStart w:id="2975" w:name="_Toc29768152"/>
      <w:bookmarkStart w:id="2976" w:name="_Toc36044594"/>
      <w:bookmarkStart w:id="2977" w:name="_Toc37230499"/>
      <w:bookmarkStart w:id="2978" w:name="_Toc45907642"/>
      <w:bookmarkStart w:id="2979" w:name="_Toc53181747"/>
      <w:bookmarkStart w:id="2980" w:name="_Toc61117487"/>
      <w:bookmarkStart w:id="2981" w:name="_Toc67076576"/>
      <w:bookmarkStart w:id="2982" w:name="_Toc67077114"/>
      <w:r w:rsidRPr="00090C64">
        <w:rPr>
          <w:lang w:eastAsia="sv-SE"/>
        </w:rPr>
        <w:t>6.7.6.3.1</w:t>
      </w:r>
      <w:r w:rsidRPr="00090C64">
        <w:rPr>
          <w:lang w:eastAsia="sv-SE"/>
        </w:rPr>
        <w:tab/>
        <w:t>Definition and applicability</w:t>
      </w:r>
      <w:bookmarkEnd w:id="2974"/>
      <w:bookmarkEnd w:id="2975"/>
      <w:bookmarkEnd w:id="2976"/>
      <w:bookmarkEnd w:id="2977"/>
      <w:bookmarkEnd w:id="2978"/>
      <w:bookmarkEnd w:id="2979"/>
      <w:bookmarkEnd w:id="2980"/>
      <w:bookmarkEnd w:id="2981"/>
      <w:bookmarkEnd w:id="2982"/>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2983" w:name="_Toc21125163"/>
      <w:bookmarkStart w:id="2984" w:name="_Toc29768153"/>
      <w:bookmarkStart w:id="2985" w:name="_Toc36044595"/>
      <w:bookmarkStart w:id="2986" w:name="_Toc37230500"/>
      <w:bookmarkStart w:id="2987" w:name="_Toc45907643"/>
      <w:bookmarkStart w:id="2988" w:name="_Toc53181748"/>
      <w:bookmarkStart w:id="2989" w:name="_Toc61117488"/>
      <w:bookmarkStart w:id="2990" w:name="_Toc67076577"/>
      <w:bookmarkStart w:id="2991" w:name="_Toc67077115"/>
      <w:r w:rsidRPr="00090C64">
        <w:rPr>
          <w:lang w:eastAsia="sv-SE"/>
        </w:rPr>
        <w:t>6.7.6.3.2</w:t>
      </w:r>
      <w:r w:rsidRPr="00090C64">
        <w:rPr>
          <w:lang w:eastAsia="sv-SE"/>
        </w:rPr>
        <w:tab/>
        <w:t>Minimum Requirement</w:t>
      </w:r>
      <w:bookmarkEnd w:id="2983"/>
      <w:bookmarkEnd w:id="2984"/>
      <w:bookmarkEnd w:id="2985"/>
      <w:bookmarkEnd w:id="2986"/>
      <w:bookmarkEnd w:id="2987"/>
      <w:bookmarkEnd w:id="2988"/>
      <w:bookmarkEnd w:id="2989"/>
      <w:bookmarkEnd w:id="2990"/>
      <w:bookmarkEnd w:id="2991"/>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2992" w:name="_Toc21125164"/>
      <w:bookmarkStart w:id="2993" w:name="_Toc29768154"/>
      <w:bookmarkStart w:id="2994" w:name="_Toc36044596"/>
      <w:bookmarkStart w:id="2995" w:name="_Toc37230501"/>
      <w:bookmarkStart w:id="2996" w:name="_Toc45907644"/>
      <w:bookmarkStart w:id="2997" w:name="_Toc53181749"/>
      <w:bookmarkStart w:id="2998" w:name="_Toc61117489"/>
      <w:bookmarkStart w:id="2999" w:name="_Toc67076578"/>
      <w:bookmarkStart w:id="3000" w:name="_Toc67077116"/>
      <w:r w:rsidRPr="00090C64">
        <w:rPr>
          <w:lang w:eastAsia="sv-SE"/>
        </w:rPr>
        <w:t>6.7.6.3.3</w:t>
      </w:r>
      <w:r w:rsidRPr="00090C64">
        <w:rPr>
          <w:lang w:eastAsia="sv-SE"/>
        </w:rPr>
        <w:tab/>
        <w:t>Test purpose</w:t>
      </w:r>
      <w:bookmarkEnd w:id="2992"/>
      <w:bookmarkEnd w:id="2993"/>
      <w:bookmarkEnd w:id="2994"/>
      <w:bookmarkEnd w:id="2995"/>
      <w:bookmarkEnd w:id="2996"/>
      <w:bookmarkEnd w:id="2997"/>
      <w:bookmarkEnd w:id="2998"/>
      <w:bookmarkEnd w:id="2999"/>
      <w:bookmarkEnd w:id="3000"/>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3001" w:name="_Toc21125165"/>
      <w:bookmarkStart w:id="3002" w:name="_Toc29768155"/>
      <w:bookmarkStart w:id="3003" w:name="_Toc36044597"/>
      <w:bookmarkStart w:id="3004" w:name="_Toc37230502"/>
      <w:bookmarkStart w:id="3005" w:name="_Toc45907645"/>
      <w:bookmarkStart w:id="3006" w:name="_Toc53181750"/>
      <w:bookmarkStart w:id="3007" w:name="_Toc61117490"/>
      <w:bookmarkStart w:id="3008" w:name="_Toc67076579"/>
      <w:bookmarkStart w:id="3009" w:name="_Toc67077117"/>
      <w:r w:rsidRPr="00090C64">
        <w:rPr>
          <w:lang w:eastAsia="sv-SE"/>
        </w:rPr>
        <w:t>6.</w:t>
      </w:r>
      <w:r w:rsidRPr="00090C64">
        <w:rPr>
          <w:lang w:eastAsia="zh-CN"/>
        </w:rPr>
        <w:t>7.6.3.4</w:t>
      </w:r>
      <w:r w:rsidRPr="00090C64">
        <w:rPr>
          <w:lang w:eastAsia="sv-SE"/>
        </w:rPr>
        <w:tab/>
        <w:t>Method of test</w:t>
      </w:r>
      <w:bookmarkEnd w:id="3001"/>
      <w:bookmarkEnd w:id="3002"/>
      <w:bookmarkEnd w:id="3003"/>
      <w:bookmarkEnd w:id="3004"/>
      <w:bookmarkEnd w:id="3005"/>
      <w:bookmarkEnd w:id="3006"/>
      <w:bookmarkEnd w:id="3007"/>
      <w:bookmarkEnd w:id="3008"/>
      <w:bookmarkEnd w:id="3009"/>
    </w:p>
    <w:p w14:paraId="3002F665" w14:textId="77777777" w:rsidR="00D57C09" w:rsidRPr="00090C64" w:rsidRDefault="00D57C09" w:rsidP="00554118">
      <w:pPr>
        <w:pStyle w:val="H6"/>
        <w:rPr>
          <w:lang w:eastAsia="sv-SE"/>
        </w:rPr>
      </w:pPr>
      <w:bookmarkStart w:id="3010" w:name="_Toc21125166"/>
      <w:bookmarkStart w:id="3011" w:name="_Toc29768156"/>
      <w:bookmarkStart w:id="3012" w:name="_Toc36044598"/>
      <w:bookmarkStart w:id="3013" w:name="_Toc37230503"/>
      <w:bookmarkStart w:id="3014" w:name="_Toc45907646"/>
      <w:bookmarkStart w:id="3015" w:name="_Toc53181751"/>
      <w:r w:rsidRPr="00090C64">
        <w:rPr>
          <w:lang w:eastAsia="sv-SE"/>
        </w:rPr>
        <w:t>6.7.6.3.4.1</w:t>
      </w:r>
      <w:r w:rsidRPr="00090C64">
        <w:rPr>
          <w:lang w:eastAsia="sv-SE"/>
        </w:rPr>
        <w:tab/>
        <w:t>Initial conditions</w:t>
      </w:r>
      <w:bookmarkEnd w:id="3010"/>
      <w:bookmarkEnd w:id="3011"/>
      <w:bookmarkEnd w:id="3012"/>
      <w:bookmarkEnd w:id="3013"/>
      <w:bookmarkEnd w:id="3014"/>
      <w:bookmarkEnd w:id="3015"/>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3016" w:name="_Toc21125167"/>
      <w:bookmarkStart w:id="3017" w:name="_Toc29768157"/>
      <w:bookmarkStart w:id="3018" w:name="_Toc36044599"/>
      <w:bookmarkStart w:id="3019" w:name="_Toc37230504"/>
      <w:bookmarkStart w:id="3020" w:name="_Toc45907647"/>
      <w:bookmarkStart w:id="3021"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3016"/>
      <w:bookmarkEnd w:id="3017"/>
      <w:bookmarkEnd w:id="3018"/>
      <w:bookmarkEnd w:id="3019"/>
      <w:bookmarkEnd w:id="3020"/>
      <w:bookmarkEnd w:id="3021"/>
    </w:p>
    <w:p w14:paraId="5F312D2C" w14:textId="77777777" w:rsidR="00D57C09" w:rsidRPr="00090C64" w:rsidRDefault="00D57C09" w:rsidP="00D57C09">
      <w:pPr>
        <w:pStyle w:val="B10"/>
        <w:rPr>
          <w:lang w:eastAsia="zh-CN"/>
        </w:rPr>
      </w:pPr>
      <w:bookmarkStart w:id="3022"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3023" w:name="_Toc21125168"/>
      <w:bookmarkStart w:id="3024" w:name="_Toc29768158"/>
      <w:bookmarkStart w:id="3025" w:name="_Toc36044600"/>
      <w:bookmarkStart w:id="3026" w:name="_Toc37230505"/>
      <w:bookmarkStart w:id="3027" w:name="_Toc45907648"/>
      <w:bookmarkStart w:id="3028" w:name="_Toc53181753"/>
      <w:bookmarkStart w:id="3029" w:name="_Toc61117491"/>
      <w:bookmarkStart w:id="3030" w:name="_Toc67076580"/>
      <w:bookmarkStart w:id="3031" w:name="_Toc67077118"/>
      <w:bookmarkEnd w:id="3022"/>
      <w:r w:rsidRPr="00090C64">
        <w:rPr>
          <w:lang w:eastAsia="sv-SE"/>
        </w:rPr>
        <w:lastRenderedPageBreak/>
        <w:t>6.</w:t>
      </w:r>
      <w:r w:rsidRPr="00090C64">
        <w:rPr>
          <w:lang w:eastAsia="zh-CN"/>
        </w:rPr>
        <w:t>7.6.3.5</w:t>
      </w:r>
      <w:r w:rsidRPr="00090C64">
        <w:rPr>
          <w:lang w:eastAsia="sv-SE"/>
        </w:rPr>
        <w:tab/>
        <w:t>Test Requirement</w:t>
      </w:r>
      <w:bookmarkEnd w:id="3023"/>
      <w:bookmarkEnd w:id="3024"/>
      <w:bookmarkEnd w:id="3025"/>
      <w:bookmarkEnd w:id="3026"/>
      <w:bookmarkEnd w:id="3027"/>
      <w:bookmarkEnd w:id="3028"/>
      <w:bookmarkEnd w:id="3029"/>
      <w:bookmarkEnd w:id="3030"/>
      <w:bookmarkEnd w:id="3031"/>
    </w:p>
    <w:p w14:paraId="4813665B" w14:textId="77777777" w:rsidR="00D57C09" w:rsidRPr="00090C64" w:rsidRDefault="00D57C09" w:rsidP="00554118">
      <w:pPr>
        <w:pStyle w:val="H6"/>
        <w:rPr>
          <w:lang w:eastAsia="sv-SE"/>
        </w:rPr>
      </w:pPr>
      <w:bookmarkStart w:id="3032" w:name="_Toc21125169"/>
      <w:bookmarkStart w:id="3033" w:name="_Toc29768159"/>
      <w:bookmarkStart w:id="3034" w:name="_Toc36044601"/>
      <w:bookmarkStart w:id="3035" w:name="_Toc37230506"/>
      <w:bookmarkStart w:id="3036" w:name="_Toc45907649"/>
      <w:bookmarkStart w:id="3037" w:name="_Toc53181754"/>
      <w:r w:rsidRPr="00090C64">
        <w:rPr>
          <w:lang w:eastAsia="sv-SE"/>
        </w:rPr>
        <w:t>6.7.6.3.5.1</w:t>
      </w:r>
      <w:r w:rsidRPr="00090C64">
        <w:rPr>
          <w:lang w:eastAsia="sv-SE"/>
        </w:rPr>
        <w:tab/>
        <w:t>MSR operation</w:t>
      </w:r>
      <w:bookmarkEnd w:id="3032"/>
      <w:bookmarkEnd w:id="3033"/>
      <w:bookmarkEnd w:id="3034"/>
      <w:bookmarkEnd w:id="3035"/>
      <w:bookmarkEnd w:id="3036"/>
      <w:bookmarkEnd w:id="3037"/>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3038" w:name="_Toc21125170"/>
      <w:bookmarkStart w:id="3039" w:name="_Toc29768160"/>
      <w:bookmarkStart w:id="3040" w:name="_Toc36044602"/>
      <w:bookmarkStart w:id="3041" w:name="_Toc37230507"/>
      <w:bookmarkStart w:id="3042" w:name="_Toc45907650"/>
      <w:bookmarkStart w:id="3043" w:name="_Toc53181755"/>
      <w:r w:rsidRPr="00090C64">
        <w:rPr>
          <w:lang w:eastAsia="sv-SE"/>
        </w:rPr>
        <w:t>6.7.6.3.5.2</w:t>
      </w:r>
      <w:r w:rsidRPr="00090C64">
        <w:rPr>
          <w:lang w:eastAsia="sv-SE"/>
        </w:rPr>
        <w:tab/>
        <w:t>Single RAT UTRA operation</w:t>
      </w:r>
      <w:bookmarkEnd w:id="3038"/>
      <w:bookmarkEnd w:id="3039"/>
      <w:bookmarkEnd w:id="3040"/>
      <w:bookmarkEnd w:id="3041"/>
      <w:bookmarkEnd w:id="3042"/>
      <w:bookmarkEnd w:id="3043"/>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3044" w:name="_Toc21125171"/>
      <w:bookmarkStart w:id="3045" w:name="_Toc29768161"/>
      <w:bookmarkStart w:id="3046" w:name="_Toc36044603"/>
      <w:bookmarkStart w:id="3047" w:name="_Toc37230508"/>
      <w:bookmarkStart w:id="3048" w:name="_Toc45907651"/>
      <w:bookmarkStart w:id="3049" w:name="_Toc53181756"/>
      <w:r w:rsidRPr="00090C64">
        <w:rPr>
          <w:lang w:eastAsia="sv-SE"/>
        </w:rPr>
        <w:t>6.7.6.3.5.3</w:t>
      </w:r>
      <w:r w:rsidRPr="00090C64">
        <w:rPr>
          <w:lang w:eastAsia="sv-SE"/>
        </w:rPr>
        <w:tab/>
        <w:t>Single RAT E-UTRA operation</w:t>
      </w:r>
      <w:bookmarkEnd w:id="3044"/>
      <w:bookmarkEnd w:id="3045"/>
      <w:bookmarkEnd w:id="3046"/>
      <w:bookmarkEnd w:id="3047"/>
      <w:bookmarkEnd w:id="3048"/>
      <w:bookmarkEnd w:id="3049"/>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3050" w:name="_Toc21125172"/>
      <w:bookmarkStart w:id="3051" w:name="_Toc29768162"/>
      <w:bookmarkStart w:id="3052" w:name="_Toc36044604"/>
      <w:bookmarkStart w:id="3053" w:name="_Toc37230509"/>
      <w:bookmarkStart w:id="3054" w:name="_Toc45907652"/>
      <w:bookmarkStart w:id="3055" w:name="_Toc53181757"/>
      <w:bookmarkStart w:id="3056" w:name="_Toc61117492"/>
      <w:bookmarkStart w:id="3057" w:name="_Toc67076581"/>
      <w:bookmarkStart w:id="3058" w:name="_Toc67077119"/>
      <w:r w:rsidRPr="00090C64">
        <w:lastRenderedPageBreak/>
        <w:t>6.7.6.4</w:t>
      </w:r>
      <w:r w:rsidRPr="00090C64">
        <w:tab/>
        <w:t>Additional spurious emissions requirements</w:t>
      </w:r>
      <w:bookmarkEnd w:id="3050"/>
      <w:bookmarkEnd w:id="3051"/>
      <w:bookmarkEnd w:id="3052"/>
      <w:bookmarkEnd w:id="3053"/>
      <w:bookmarkEnd w:id="3054"/>
      <w:bookmarkEnd w:id="3055"/>
      <w:bookmarkEnd w:id="3056"/>
      <w:bookmarkEnd w:id="3057"/>
      <w:bookmarkEnd w:id="3058"/>
    </w:p>
    <w:p w14:paraId="041AEEC0" w14:textId="77777777" w:rsidR="00D57C09" w:rsidRPr="00090C64" w:rsidRDefault="00D57C09" w:rsidP="00D57C09">
      <w:pPr>
        <w:pStyle w:val="Heading5"/>
        <w:rPr>
          <w:lang w:eastAsia="sv-SE"/>
        </w:rPr>
      </w:pPr>
      <w:bookmarkStart w:id="3059" w:name="_Toc21125173"/>
      <w:bookmarkStart w:id="3060" w:name="_Toc29768163"/>
      <w:bookmarkStart w:id="3061" w:name="_Toc36044605"/>
      <w:bookmarkStart w:id="3062" w:name="_Toc37230510"/>
      <w:bookmarkStart w:id="3063" w:name="_Toc45907653"/>
      <w:bookmarkStart w:id="3064" w:name="_Toc53181758"/>
      <w:bookmarkStart w:id="3065" w:name="_Toc61117493"/>
      <w:bookmarkStart w:id="3066" w:name="_Toc67076582"/>
      <w:bookmarkStart w:id="3067" w:name="_Toc67077120"/>
      <w:r w:rsidRPr="00090C64">
        <w:rPr>
          <w:lang w:eastAsia="sv-SE"/>
        </w:rPr>
        <w:t>6.7.6.4.1</w:t>
      </w:r>
      <w:r w:rsidRPr="00090C64">
        <w:rPr>
          <w:lang w:eastAsia="sv-SE"/>
        </w:rPr>
        <w:tab/>
        <w:t>Definition and applicability</w:t>
      </w:r>
      <w:bookmarkEnd w:id="3059"/>
      <w:bookmarkEnd w:id="3060"/>
      <w:bookmarkEnd w:id="3061"/>
      <w:bookmarkEnd w:id="3062"/>
      <w:bookmarkEnd w:id="3063"/>
      <w:bookmarkEnd w:id="3064"/>
      <w:bookmarkEnd w:id="3065"/>
      <w:bookmarkEnd w:id="3066"/>
      <w:bookmarkEnd w:id="306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3068" w:name="_Toc21125174"/>
      <w:bookmarkStart w:id="3069" w:name="_Toc29768164"/>
      <w:bookmarkStart w:id="3070" w:name="_Toc36044606"/>
      <w:bookmarkStart w:id="3071" w:name="_Toc37230511"/>
      <w:bookmarkStart w:id="3072" w:name="_Toc45907654"/>
      <w:bookmarkStart w:id="3073" w:name="_Toc53181759"/>
      <w:bookmarkStart w:id="3074" w:name="_Toc61117494"/>
      <w:bookmarkStart w:id="3075" w:name="_Toc67076583"/>
      <w:bookmarkStart w:id="3076" w:name="_Toc67077121"/>
      <w:r w:rsidRPr="00090C64">
        <w:rPr>
          <w:lang w:eastAsia="sv-SE"/>
        </w:rPr>
        <w:t>6.7.6.4.2</w:t>
      </w:r>
      <w:r w:rsidRPr="00090C64">
        <w:rPr>
          <w:lang w:eastAsia="sv-SE"/>
        </w:rPr>
        <w:tab/>
        <w:t>Minimum Requirement</w:t>
      </w:r>
      <w:bookmarkEnd w:id="3068"/>
      <w:bookmarkEnd w:id="3069"/>
      <w:bookmarkEnd w:id="3070"/>
      <w:bookmarkEnd w:id="3071"/>
      <w:bookmarkEnd w:id="3072"/>
      <w:bookmarkEnd w:id="3073"/>
      <w:bookmarkEnd w:id="3074"/>
      <w:bookmarkEnd w:id="3075"/>
      <w:bookmarkEnd w:id="3076"/>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3077" w:name="_Toc21125175"/>
      <w:bookmarkStart w:id="3078" w:name="_Toc29768165"/>
      <w:bookmarkStart w:id="3079" w:name="_Toc36044607"/>
      <w:bookmarkStart w:id="3080" w:name="_Toc37230512"/>
      <w:bookmarkStart w:id="3081" w:name="_Toc45907655"/>
      <w:bookmarkStart w:id="3082" w:name="_Toc53181760"/>
      <w:bookmarkStart w:id="3083" w:name="_Toc61117495"/>
      <w:bookmarkStart w:id="3084" w:name="_Toc67076584"/>
      <w:bookmarkStart w:id="3085" w:name="_Toc67077122"/>
      <w:r w:rsidRPr="00090C64">
        <w:rPr>
          <w:lang w:eastAsia="sv-SE"/>
        </w:rPr>
        <w:t>6.7.6.4.3</w:t>
      </w:r>
      <w:r w:rsidRPr="00090C64">
        <w:rPr>
          <w:lang w:eastAsia="sv-SE"/>
        </w:rPr>
        <w:tab/>
        <w:t>Test purpose</w:t>
      </w:r>
      <w:bookmarkEnd w:id="3077"/>
      <w:bookmarkEnd w:id="3078"/>
      <w:bookmarkEnd w:id="3079"/>
      <w:bookmarkEnd w:id="3080"/>
      <w:bookmarkEnd w:id="3081"/>
      <w:bookmarkEnd w:id="3082"/>
      <w:bookmarkEnd w:id="3083"/>
      <w:bookmarkEnd w:id="3084"/>
      <w:bookmarkEnd w:id="3085"/>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3086" w:name="_Toc21125176"/>
      <w:bookmarkStart w:id="3087" w:name="_Toc29768166"/>
      <w:bookmarkStart w:id="3088" w:name="_Toc36044608"/>
      <w:bookmarkStart w:id="3089" w:name="_Toc37230513"/>
      <w:bookmarkStart w:id="3090" w:name="_Toc45907656"/>
      <w:bookmarkStart w:id="3091" w:name="_Toc53181761"/>
      <w:bookmarkStart w:id="3092" w:name="_Toc61117496"/>
      <w:bookmarkStart w:id="3093" w:name="_Toc67076585"/>
      <w:bookmarkStart w:id="3094" w:name="_Toc67077123"/>
      <w:r w:rsidRPr="00090C64">
        <w:rPr>
          <w:lang w:eastAsia="sv-SE"/>
        </w:rPr>
        <w:t>6.</w:t>
      </w:r>
      <w:r w:rsidRPr="00090C64">
        <w:rPr>
          <w:lang w:eastAsia="zh-CN"/>
        </w:rPr>
        <w:t>7.6.4.4</w:t>
      </w:r>
      <w:r w:rsidRPr="00090C64">
        <w:rPr>
          <w:lang w:eastAsia="sv-SE"/>
        </w:rPr>
        <w:tab/>
        <w:t>Method of test</w:t>
      </w:r>
      <w:bookmarkEnd w:id="3086"/>
      <w:bookmarkEnd w:id="3087"/>
      <w:bookmarkEnd w:id="3088"/>
      <w:bookmarkEnd w:id="3089"/>
      <w:bookmarkEnd w:id="3090"/>
      <w:bookmarkEnd w:id="3091"/>
      <w:bookmarkEnd w:id="3092"/>
      <w:bookmarkEnd w:id="3093"/>
      <w:bookmarkEnd w:id="3094"/>
    </w:p>
    <w:p w14:paraId="01CAE4D5" w14:textId="77777777" w:rsidR="00D57C09" w:rsidRPr="00090C64" w:rsidRDefault="00D57C09" w:rsidP="00554118">
      <w:pPr>
        <w:pStyle w:val="H6"/>
        <w:rPr>
          <w:lang w:eastAsia="sv-SE"/>
        </w:rPr>
      </w:pPr>
      <w:bookmarkStart w:id="3095" w:name="_Toc21125177"/>
      <w:bookmarkStart w:id="3096" w:name="_Toc29768167"/>
      <w:bookmarkStart w:id="3097" w:name="_Toc36044609"/>
      <w:bookmarkStart w:id="3098" w:name="_Toc37230514"/>
      <w:bookmarkStart w:id="3099" w:name="_Toc45907657"/>
      <w:bookmarkStart w:id="3100" w:name="_Toc53181762"/>
      <w:r w:rsidRPr="00090C64">
        <w:rPr>
          <w:lang w:eastAsia="sv-SE"/>
        </w:rPr>
        <w:t>6.7.6.4.4.1</w:t>
      </w:r>
      <w:r w:rsidRPr="00090C64">
        <w:rPr>
          <w:lang w:eastAsia="sv-SE"/>
        </w:rPr>
        <w:tab/>
        <w:t>Initial conditions</w:t>
      </w:r>
      <w:bookmarkEnd w:id="3095"/>
      <w:bookmarkEnd w:id="3096"/>
      <w:bookmarkEnd w:id="3097"/>
      <w:bookmarkEnd w:id="3098"/>
      <w:bookmarkEnd w:id="3099"/>
      <w:bookmarkEnd w:id="3100"/>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3101" w:name="_Toc21125178"/>
      <w:bookmarkStart w:id="3102" w:name="_Toc29768168"/>
      <w:bookmarkStart w:id="3103" w:name="_Toc36044610"/>
      <w:bookmarkStart w:id="3104" w:name="_Toc37230515"/>
      <w:bookmarkStart w:id="3105" w:name="_Toc45907658"/>
      <w:bookmarkStart w:id="3106" w:name="_Toc53181763"/>
      <w:r w:rsidRPr="00090C64">
        <w:rPr>
          <w:lang w:eastAsia="sv-SE"/>
        </w:rPr>
        <w:lastRenderedPageBreak/>
        <w:t>6.7.6.4.4.2</w:t>
      </w:r>
      <w:r w:rsidRPr="00090C64">
        <w:rPr>
          <w:lang w:eastAsia="sv-SE"/>
        </w:rPr>
        <w:tab/>
        <w:t>Procedure</w:t>
      </w:r>
      <w:bookmarkEnd w:id="3101"/>
      <w:bookmarkEnd w:id="3102"/>
      <w:bookmarkEnd w:id="3103"/>
      <w:bookmarkEnd w:id="3104"/>
      <w:bookmarkEnd w:id="3105"/>
      <w:bookmarkEnd w:id="3106"/>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3107" w:name="_Toc21125179"/>
      <w:bookmarkStart w:id="3108" w:name="_Toc29768169"/>
      <w:bookmarkStart w:id="3109" w:name="_Toc36044611"/>
      <w:bookmarkStart w:id="3110" w:name="_Toc37230516"/>
      <w:bookmarkStart w:id="3111" w:name="_Toc45907659"/>
      <w:bookmarkStart w:id="3112" w:name="_Toc53181764"/>
      <w:bookmarkStart w:id="3113" w:name="_Toc61117497"/>
      <w:bookmarkStart w:id="3114" w:name="_Toc67076586"/>
      <w:bookmarkStart w:id="3115" w:name="_Toc67077124"/>
      <w:r w:rsidRPr="00090C64">
        <w:rPr>
          <w:lang w:eastAsia="sv-SE"/>
        </w:rPr>
        <w:t>6.</w:t>
      </w:r>
      <w:r w:rsidRPr="00090C64">
        <w:rPr>
          <w:lang w:eastAsia="zh-CN"/>
        </w:rPr>
        <w:t>7.6.4.5</w:t>
      </w:r>
      <w:r w:rsidRPr="00090C64">
        <w:rPr>
          <w:lang w:eastAsia="sv-SE"/>
        </w:rPr>
        <w:tab/>
        <w:t>Test Requirement</w:t>
      </w:r>
      <w:bookmarkEnd w:id="3107"/>
      <w:bookmarkEnd w:id="3108"/>
      <w:bookmarkEnd w:id="3109"/>
      <w:bookmarkEnd w:id="3110"/>
      <w:bookmarkEnd w:id="3111"/>
      <w:bookmarkEnd w:id="3112"/>
      <w:bookmarkEnd w:id="3113"/>
      <w:bookmarkEnd w:id="3114"/>
      <w:bookmarkEnd w:id="3115"/>
    </w:p>
    <w:p w14:paraId="73EA5DF8" w14:textId="77777777" w:rsidR="00D57C09" w:rsidRPr="00090C64" w:rsidRDefault="00D57C09" w:rsidP="00554118">
      <w:pPr>
        <w:pStyle w:val="H6"/>
      </w:pPr>
      <w:bookmarkStart w:id="3116" w:name="_Toc21125180"/>
      <w:bookmarkStart w:id="3117" w:name="_Toc29768170"/>
      <w:bookmarkStart w:id="3118" w:name="_Toc36044612"/>
      <w:bookmarkStart w:id="3119" w:name="_Toc37230517"/>
      <w:bookmarkStart w:id="3120" w:name="_Toc45907660"/>
      <w:bookmarkStart w:id="3121" w:name="_Toc53181765"/>
      <w:r w:rsidRPr="00090C64">
        <w:t>6.7.6.4.5.1</w:t>
      </w:r>
      <w:r w:rsidRPr="00090C64">
        <w:tab/>
        <w:t>MSR operation</w:t>
      </w:r>
      <w:bookmarkEnd w:id="3116"/>
      <w:bookmarkEnd w:id="3117"/>
      <w:bookmarkEnd w:id="3118"/>
      <w:bookmarkEnd w:id="3119"/>
      <w:bookmarkEnd w:id="3120"/>
      <w:bookmarkEnd w:id="3121"/>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3122" w:name="_Toc21125181"/>
      <w:bookmarkStart w:id="3123" w:name="_Toc29768171"/>
      <w:bookmarkStart w:id="3124" w:name="_Toc36044613"/>
      <w:bookmarkStart w:id="3125" w:name="_Toc37230518"/>
      <w:bookmarkStart w:id="3126" w:name="_Toc45907661"/>
      <w:bookmarkStart w:id="3127" w:name="_Toc53181766"/>
      <w:r w:rsidRPr="00090C64">
        <w:t>6.7.6.4.5.1.1</w:t>
      </w:r>
      <w:r w:rsidRPr="00090C64">
        <w:tab/>
        <w:t>E-UTRA and NR MSR operation</w:t>
      </w:r>
      <w:bookmarkEnd w:id="3122"/>
      <w:bookmarkEnd w:id="3123"/>
      <w:bookmarkEnd w:id="3124"/>
      <w:bookmarkEnd w:id="3125"/>
      <w:bookmarkEnd w:id="3126"/>
      <w:bookmarkEnd w:id="3127"/>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554118">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lastRenderedPageBreak/>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lastRenderedPageBreak/>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lastRenderedPageBreak/>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3128" w:name="_Toc21125182"/>
      <w:bookmarkStart w:id="3129" w:name="_Toc29768172"/>
      <w:bookmarkStart w:id="3130" w:name="_Toc36044614"/>
      <w:bookmarkStart w:id="3131" w:name="_Toc37230519"/>
      <w:bookmarkStart w:id="3132" w:name="_Toc45907662"/>
      <w:bookmarkStart w:id="3133" w:name="_Toc53181767"/>
      <w:r w:rsidRPr="00090C64">
        <w:t>6.7.6.4.5.2</w:t>
      </w:r>
      <w:r w:rsidRPr="00090C64">
        <w:tab/>
        <w:t>Single RAT UTRA operation</w:t>
      </w:r>
      <w:bookmarkEnd w:id="3128"/>
      <w:bookmarkEnd w:id="3129"/>
      <w:bookmarkEnd w:id="3130"/>
      <w:bookmarkEnd w:id="3131"/>
      <w:bookmarkEnd w:id="3132"/>
      <w:bookmarkEnd w:id="3133"/>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554118">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554118">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554118">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554118">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554118">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554118">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554118">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554118">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554118">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554118">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554118">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554118">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554118">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554118">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554118">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554118">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lastRenderedPageBreak/>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554118">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554118">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554118">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554118">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554118">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554118">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554118">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554118">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554118">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D57C09" w:rsidRPr="00090C64" w14:paraId="747712A1" w14:textId="77777777" w:rsidTr="00554118">
        <w:trPr>
          <w:cantSplit/>
          <w:jc w:val="center"/>
        </w:trPr>
        <w:tc>
          <w:tcPr>
            <w:tcW w:w="9693" w:type="dxa"/>
            <w:gridSpan w:val="5"/>
            <w:tcBorders>
              <w:right w:val="single" w:sz="2" w:space="0" w:color="auto"/>
            </w:tcBorders>
            <w:shd w:val="clear" w:color="auto" w:fill="auto"/>
          </w:tcPr>
          <w:p w14:paraId="4862F877" w14:textId="6E2A593C" w:rsidR="00D57C09" w:rsidRPr="00090C64" w:rsidRDefault="00D57C09" w:rsidP="00677DA3">
            <w:pPr>
              <w:pStyle w:val="TAN"/>
            </w:pPr>
            <w:r w:rsidRPr="00090C64">
              <w:lastRenderedPageBreak/>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17E2D7A2" w14:textId="77777777" w:rsidR="00D57C09" w:rsidRPr="00090C64" w:rsidRDefault="00D57C09" w:rsidP="00677DA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3134" w:name="_Toc21125183"/>
      <w:bookmarkStart w:id="3135" w:name="_Toc29768173"/>
      <w:bookmarkStart w:id="3136" w:name="_Toc36044615"/>
      <w:bookmarkStart w:id="3137" w:name="_Toc37230520"/>
      <w:bookmarkStart w:id="3138" w:name="_Toc45907663"/>
      <w:bookmarkStart w:id="3139" w:name="_Toc53181768"/>
      <w:r w:rsidRPr="00090C64">
        <w:t>6.7.6.4.5.3</w:t>
      </w:r>
      <w:r w:rsidRPr="00090C64">
        <w:tab/>
        <w:t>Single RAT E-UTRA operation</w:t>
      </w:r>
      <w:bookmarkEnd w:id="3134"/>
      <w:bookmarkEnd w:id="3135"/>
      <w:bookmarkEnd w:id="3136"/>
      <w:bookmarkEnd w:id="3137"/>
      <w:bookmarkEnd w:id="3138"/>
      <w:bookmarkEnd w:id="3139"/>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3140" w:name="_Toc21125184"/>
      <w:bookmarkStart w:id="3141" w:name="_Toc29768174"/>
      <w:bookmarkStart w:id="3142" w:name="_Toc36044616"/>
      <w:bookmarkStart w:id="3143" w:name="_Toc37230521"/>
      <w:bookmarkStart w:id="3144" w:name="_Toc45907664"/>
      <w:bookmarkStart w:id="3145" w:name="_Toc53181769"/>
      <w:bookmarkStart w:id="3146" w:name="_Toc61117498"/>
      <w:bookmarkStart w:id="3147" w:name="_Toc67076587"/>
      <w:bookmarkStart w:id="3148" w:name="_Toc67077125"/>
      <w:r w:rsidRPr="00090C64">
        <w:t>6.7.6.5</w:t>
      </w:r>
      <w:r w:rsidRPr="00090C64">
        <w:tab/>
        <w:t>Co-location with other base stations</w:t>
      </w:r>
      <w:bookmarkEnd w:id="3140"/>
      <w:bookmarkEnd w:id="3141"/>
      <w:bookmarkEnd w:id="3142"/>
      <w:bookmarkEnd w:id="3143"/>
      <w:bookmarkEnd w:id="3144"/>
      <w:bookmarkEnd w:id="3145"/>
      <w:bookmarkEnd w:id="3146"/>
      <w:bookmarkEnd w:id="3147"/>
      <w:bookmarkEnd w:id="3148"/>
    </w:p>
    <w:p w14:paraId="123804C5" w14:textId="77777777" w:rsidR="00D57C09" w:rsidRPr="00090C64" w:rsidRDefault="00D57C09" w:rsidP="00D57C09">
      <w:pPr>
        <w:pStyle w:val="Heading5"/>
        <w:rPr>
          <w:lang w:eastAsia="sv-SE"/>
        </w:rPr>
      </w:pPr>
      <w:bookmarkStart w:id="3149" w:name="_Toc21125185"/>
      <w:bookmarkStart w:id="3150" w:name="_Toc29768175"/>
      <w:bookmarkStart w:id="3151" w:name="_Toc36044617"/>
      <w:bookmarkStart w:id="3152" w:name="_Toc37230522"/>
      <w:bookmarkStart w:id="3153" w:name="_Toc45907665"/>
      <w:bookmarkStart w:id="3154" w:name="_Toc53181770"/>
      <w:bookmarkStart w:id="3155" w:name="_Toc61117499"/>
      <w:bookmarkStart w:id="3156" w:name="_Toc67076588"/>
      <w:bookmarkStart w:id="3157" w:name="_Toc67077126"/>
      <w:r w:rsidRPr="00090C64">
        <w:rPr>
          <w:lang w:eastAsia="sv-SE"/>
        </w:rPr>
        <w:t>6.7.6.5.1</w:t>
      </w:r>
      <w:r w:rsidRPr="00090C64">
        <w:rPr>
          <w:lang w:eastAsia="sv-SE"/>
        </w:rPr>
        <w:tab/>
        <w:t>Definition and applicability</w:t>
      </w:r>
      <w:bookmarkEnd w:id="3149"/>
      <w:bookmarkEnd w:id="3150"/>
      <w:bookmarkEnd w:id="3151"/>
      <w:bookmarkEnd w:id="3152"/>
      <w:bookmarkEnd w:id="3153"/>
      <w:bookmarkEnd w:id="3154"/>
      <w:bookmarkEnd w:id="3155"/>
      <w:bookmarkEnd w:id="3156"/>
      <w:bookmarkEnd w:id="3157"/>
    </w:p>
    <w:p w14:paraId="0A1BBD61" w14:textId="77777777" w:rsidR="00D57C09" w:rsidRPr="00090C64" w:rsidRDefault="00D57C09" w:rsidP="00D57C09">
      <w:pPr>
        <w:pStyle w:val="Heading5"/>
        <w:rPr>
          <w:lang w:eastAsia="sv-SE"/>
        </w:rPr>
      </w:pPr>
      <w:bookmarkStart w:id="3158" w:name="_Toc21125186"/>
      <w:bookmarkStart w:id="3159" w:name="_Toc29768176"/>
      <w:bookmarkStart w:id="3160" w:name="_Toc36044618"/>
      <w:bookmarkStart w:id="3161" w:name="_Toc37230523"/>
      <w:bookmarkStart w:id="3162" w:name="_Toc45907666"/>
      <w:bookmarkStart w:id="3163" w:name="_Toc53181771"/>
      <w:bookmarkStart w:id="3164" w:name="_Toc61117500"/>
      <w:bookmarkStart w:id="3165" w:name="_Toc67076589"/>
      <w:bookmarkStart w:id="3166" w:name="_Toc67077127"/>
      <w:r w:rsidRPr="00090C64">
        <w:rPr>
          <w:lang w:eastAsia="sv-SE"/>
        </w:rPr>
        <w:t>6.7.6.5.2</w:t>
      </w:r>
      <w:r w:rsidRPr="00090C64">
        <w:rPr>
          <w:lang w:eastAsia="sv-SE"/>
        </w:rPr>
        <w:tab/>
        <w:t>Minimum Requirement</w:t>
      </w:r>
      <w:bookmarkEnd w:id="3158"/>
      <w:bookmarkEnd w:id="3159"/>
      <w:bookmarkEnd w:id="3160"/>
      <w:bookmarkEnd w:id="3161"/>
      <w:bookmarkEnd w:id="3162"/>
      <w:bookmarkEnd w:id="3163"/>
      <w:bookmarkEnd w:id="3164"/>
      <w:bookmarkEnd w:id="3165"/>
      <w:bookmarkEnd w:id="316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3167" w:name="_Toc21125187"/>
      <w:bookmarkStart w:id="3168" w:name="_Toc29768177"/>
      <w:bookmarkStart w:id="3169" w:name="_Toc36044619"/>
      <w:bookmarkStart w:id="3170" w:name="_Toc37230524"/>
      <w:bookmarkStart w:id="3171" w:name="_Toc45907667"/>
      <w:bookmarkStart w:id="3172" w:name="_Toc53181772"/>
      <w:bookmarkStart w:id="3173" w:name="_Toc61117501"/>
      <w:bookmarkStart w:id="3174" w:name="_Toc67076590"/>
      <w:bookmarkStart w:id="3175" w:name="_Toc67077128"/>
      <w:r w:rsidRPr="00090C64">
        <w:rPr>
          <w:lang w:eastAsia="sv-SE"/>
        </w:rPr>
        <w:t>6.7.6.5.3</w:t>
      </w:r>
      <w:r w:rsidRPr="00090C64">
        <w:rPr>
          <w:lang w:eastAsia="sv-SE"/>
        </w:rPr>
        <w:tab/>
        <w:t>Test purpose</w:t>
      </w:r>
      <w:bookmarkEnd w:id="3167"/>
      <w:bookmarkEnd w:id="3168"/>
      <w:bookmarkEnd w:id="3169"/>
      <w:bookmarkEnd w:id="3170"/>
      <w:bookmarkEnd w:id="3171"/>
      <w:bookmarkEnd w:id="3172"/>
      <w:bookmarkEnd w:id="3173"/>
      <w:bookmarkEnd w:id="3174"/>
      <w:bookmarkEnd w:id="317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3176" w:name="_Toc21125188"/>
      <w:bookmarkStart w:id="3177" w:name="_Toc29768178"/>
      <w:bookmarkStart w:id="3178" w:name="_Toc36044620"/>
      <w:bookmarkStart w:id="3179" w:name="_Toc37230525"/>
      <w:bookmarkStart w:id="3180" w:name="_Toc45907668"/>
      <w:bookmarkStart w:id="3181" w:name="_Toc53181773"/>
      <w:bookmarkStart w:id="3182" w:name="_Toc61117502"/>
      <w:bookmarkStart w:id="3183" w:name="_Toc67076591"/>
      <w:bookmarkStart w:id="3184" w:name="_Toc67077129"/>
      <w:r w:rsidRPr="00090C64">
        <w:rPr>
          <w:lang w:eastAsia="sv-SE"/>
        </w:rPr>
        <w:t>6.</w:t>
      </w:r>
      <w:r w:rsidRPr="00090C64">
        <w:rPr>
          <w:lang w:eastAsia="zh-CN"/>
        </w:rPr>
        <w:t>7.6.5.4</w:t>
      </w:r>
      <w:r w:rsidRPr="00090C64">
        <w:rPr>
          <w:lang w:eastAsia="sv-SE"/>
        </w:rPr>
        <w:tab/>
        <w:t>Method of test</w:t>
      </w:r>
      <w:bookmarkEnd w:id="3176"/>
      <w:bookmarkEnd w:id="3177"/>
      <w:bookmarkEnd w:id="3178"/>
      <w:bookmarkEnd w:id="3179"/>
      <w:bookmarkEnd w:id="3180"/>
      <w:bookmarkEnd w:id="3181"/>
      <w:bookmarkEnd w:id="3182"/>
      <w:bookmarkEnd w:id="3183"/>
      <w:bookmarkEnd w:id="3184"/>
    </w:p>
    <w:p w14:paraId="6DA43F01" w14:textId="77777777" w:rsidR="00D57C09" w:rsidRPr="00090C64" w:rsidRDefault="00D57C09" w:rsidP="00554118">
      <w:pPr>
        <w:pStyle w:val="H6"/>
        <w:rPr>
          <w:lang w:eastAsia="sv-SE"/>
        </w:rPr>
      </w:pPr>
      <w:bookmarkStart w:id="3185" w:name="_Toc21125189"/>
      <w:bookmarkStart w:id="3186" w:name="_Toc29768179"/>
      <w:bookmarkStart w:id="3187" w:name="_Toc36044621"/>
      <w:bookmarkStart w:id="3188" w:name="_Toc37230526"/>
      <w:bookmarkStart w:id="3189" w:name="_Toc45907669"/>
      <w:bookmarkStart w:id="3190" w:name="_Toc53181774"/>
      <w:r w:rsidRPr="00090C64">
        <w:rPr>
          <w:lang w:eastAsia="sv-SE"/>
        </w:rPr>
        <w:t>6.7.6.5.4.1</w:t>
      </w:r>
      <w:r w:rsidRPr="00090C64">
        <w:rPr>
          <w:lang w:eastAsia="sv-SE"/>
        </w:rPr>
        <w:tab/>
        <w:t>Initial conditions</w:t>
      </w:r>
      <w:bookmarkEnd w:id="3185"/>
      <w:bookmarkEnd w:id="3186"/>
      <w:bookmarkEnd w:id="3187"/>
      <w:bookmarkEnd w:id="3188"/>
      <w:bookmarkEnd w:id="3189"/>
      <w:bookmarkEnd w:id="3190"/>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3191" w:name="_Toc21125190"/>
      <w:bookmarkStart w:id="3192" w:name="_Toc29768180"/>
      <w:bookmarkStart w:id="3193" w:name="_Toc36044622"/>
      <w:bookmarkStart w:id="3194" w:name="_Toc37230527"/>
      <w:bookmarkStart w:id="3195" w:name="_Toc45907670"/>
      <w:bookmarkStart w:id="3196" w:name="_Toc53181775"/>
      <w:r w:rsidRPr="00090C64">
        <w:rPr>
          <w:lang w:eastAsia="sv-SE"/>
        </w:rPr>
        <w:t>6.7.6.5.4.2</w:t>
      </w:r>
      <w:r w:rsidRPr="00090C64">
        <w:rPr>
          <w:lang w:eastAsia="sv-SE"/>
        </w:rPr>
        <w:tab/>
        <w:t>Procedure</w:t>
      </w:r>
      <w:bookmarkEnd w:id="3191"/>
      <w:bookmarkEnd w:id="3192"/>
      <w:bookmarkEnd w:id="3193"/>
      <w:bookmarkEnd w:id="3194"/>
      <w:bookmarkEnd w:id="3195"/>
      <w:bookmarkEnd w:id="3196"/>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3197" w:name="_Toc21125191"/>
      <w:bookmarkStart w:id="3198" w:name="_Toc29768181"/>
      <w:bookmarkStart w:id="3199" w:name="_Toc36044623"/>
      <w:bookmarkStart w:id="3200" w:name="_Toc37230528"/>
      <w:bookmarkStart w:id="3201" w:name="_Toc45907671"/>
      <w:bookmarkStart w:id="3202" w:name="_Toc53181776"/>
      <w:bookmarkStart w:id="3203" w:name="_Toc61117503"/>
      <w:bookmarkStart w:id="3204" w:name="_Toc67076592"/>
      <w:bookmarkStart w:id="3205" w:name="_Toc67077130"/>
      <w:r w:rsidRPr="00090C64">
        <w:rPr>
          <w:lang w:eastAsia="sv-SE"/>
        </w:rPr>
        <w:t>6.</w:t>
      </w:r>
      <w:r w:rsidRPr="00090C64">
        <w:rPr>
          <w:lang w:eastAsia="zh-CN"/>
        </w:rPr>
        <w:t>7.6.5.5</w:t>
      </w:r>
      <w:r w:rsidRPr="00090C64">
        <w:rPr>
          <w:lang w:eastAsia="sv-SE"/>
        </w:rPr>
        <w:tab/>
        <w:t>Test Requirement</w:t>
      </w:r>
      <w:bookmarkEnd w:id="3197"/>
      <w:bookmarkEnd w:id="3198"/>
      <w:bookmarkEnd w:id="3199"/>
      <w:bookmarkEnd w:id="3200"/>
      <w:bookmarkEnd w:id="3201"/>
      <w:bookmarkEnd w:id="3202"/>
      <w:bookmarkEnd w:id="3203"/>
      <w:bookmarkEnd w:id="3204"/>
      <w:bookmarkEnd w:id="320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554118">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554118">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554118">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554118">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554118">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554118">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554118">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554118">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554118">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554118">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554118">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554118">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554118">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554118">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554118">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554118">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554118">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554118">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lastRenderedPageBreak/>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lastRenderedPageBreak/>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lastRenderedPageBreak/>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3206" w:name="_Toc21125192"/>
      <w:bookmarkStart w:id="3207" w:name="_Toc29768182"/>
      <w:bookmarkStart w:id="3208" w:name="_Toc36044624"/>
      <w:bookmarkStart w:id="3209" w:name="_Toc37230529"/>
      <w:bookmarkStart w:id="3210" w:name="_Toc45907672"/>
      <w:bookmarkStart w:id="3211" w:name="_Toc53181777"/>
      <w:bookmarkStart w:id="3212" w:name="_Toc61117504"/>
      <w:bookmarkStart w:id="3213" w:name="_Toc67076593"/>
      <w:bookmarkStart w:id="3214" w:name="_Toc67077131"/>
      <w:r w:rsidRPr="00090C64">
        <w:t>6.8</w:t>
      </w:r>
      <w:r w:rsidRPr="00090C64">
        <w:tab/>
        <w:t>OTA Transmitter intermodulation</w:t>
      </w:r>
      <w:bookmarkEnd w:id="3206"/>
      <w:bookmarkEnd w:id="3207"/>
      <w:bookmarkEnd w:id="3208"/>
      <w:bookmarkEnd w:id="3209"/>
      <w:bookmarkEnd w:id="3210"/>
      <w:bookmarkEnd w:id="3211"/>
      <w:bookmarkEnd w:id="3212"/>
      <w:bookmarkEnd w:id="3213"/>
      <w:bookmarkEnd w:id="3214"/>
    </w:p>
    <w:p w14:paraId="139BBED2" w14:textId="77777777" w:rsidR="00D57C09" w:rsidRPr="00090C64" w:rsidRDefault="00D57C09" w:rsidP="00D57C09">
      <w:pPr>
        <w:pStyle w:val="Heading3"/>
        <w:rPr>
          <w:lang w:eastAsia="sv-SE"/>
        </w:rPr>
      </w:pPr>
      <w:bookmarkStart w:id="3215" w:name="_Toc21125193"/>
      <w:bookmarkStart w:id="3216" w:name="_Toc29768183"/>
      <w:bookmarkStart w:id="3217" w:name="_Toc36044625"/>
      <w:bookmarkStart w:id="3218" w:name="_Toc37230530"/>
      <w:bookmarkStart w:id="3219" w:name="_Toc45907673"/>
      <w:bookmarkStart w:id="3220" w:name="_Toc53181778"/>
      <w:bookmarkStart w:id="3221" w:name="_Toc61117505"/>
      <w:bookmarkStart w:id="3222" w:name="_Toc67076594"/>
      <w:bookmarkStart w:id="3223" w:name="_Toc67077132"/>
      <w:r w:rsidRPr="00090C64">
        <w:rPr>
          <w:lang w:eastAsia="sv-SE"/>
        </w:rPr>
        <w:t>6.8.1</w:t>
      </w:r>
      <w:r w:rsidRPr="00090C64">
        <w:rPr>
          <w:lang w:eastAsia="sv-SE"/>
        </w:rPr>
        <w:tab/>
        <w:t>Definition and applicability</w:t>
      </w:r>
      <w:bookmarkEnd w:id="3215"/>
      <w:bookmarkEnd w:id="3216"/>
      <w:bookmarkEnd w:id="3217"/>
      <w:bookmarkEnd w:id="3218"/>
      <w:bookmarkEnd w:id="3219"/>
      <w:bookmarkEnd w:id="3220"/>
      <w:bookmarkEnd w:id="3221"/>
      <w:bookmarkEnd w:id="3222"/>
      <w:bookmarkEnd w:id="3223"/>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3224" w:name="_Toc21125194"/>
      <w:bookmarkStart w:id="3225" w:name="_Toc29768184"/>
      <w:bookmarkStart w:id="3226" w:name="_Toc36044626"/>
      <w:bookmarkStart w:id="3227" w:name="_Toc37230531"/>
      <w:bookmarkStart w:id="3228" w:name="_Toc45907674"/>
      <w:bookmarkStart w:id="3229" w:name="_Toc53181779"/>
      <w:bookmarkStart w:id="3230" w:name="_Toc61117506"/>
      <w:bookmarkStart w:id="3231" w:name="_Toc67076595"/>
      <w:bookmarkStart w:id="3232" w:name="_Toc67077133"/>
      <w:r w:rsidRPr="00090C64">
        <w:rPr>
          <w:lang w:eastAsia="sv-SE"/>
        </w:rPr>
        <w:lastRenderedPageBreak/>
        <w:t>6.8.2</w:t>
      </w:r>
      <w:r w:rsidRPr="00090C64">
        <w:rPr>
          <w:lang w:eastAsia="sv-SE"/>
        </w:rPr>
        <w:tab/>
        <w:t>Minimum Requirement</w:t>
      </w:r>
      <w:bookmarkEnd w:id="3224"/>
      <w:bookmarkEnd w:id="3225"/>
      <w:bookmarkEnd w:id="3226"/>
      <w:bookmarkEnd w:id="3227"/>
      <w:bookmarkEnd w:id="3228"/>
      <w:bookmarkEnd w:id="3229"/>
      <w:bookmarkEnd w:id="3230"/>
      <w:bookmarkEnd w:id="3231"/>
      <w:bookmarkEnd w:id="3232"/>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3233" w:name="_Toc21125195"/>
      <w:bookmarkStart w:id="3234" w:name="_Toc29768185"/>
      <w:bookmarkStart w:id="3235" w:name="_Toc36044627"/>
      <w:bookmarkStart w:id="3236" w:name="_Toc37230532"/>
      <w:bookmarkStart w:id="3237" w:name="_Toc45907675"/>
      <w:bookmarkStart w:id="3238" w:name="_Toc53181780"/>
      <w:bookmarkStart w:id="3239" w:name="_Toc61117507"/>
      <w:bookmarkStart w:id="3240" w:name="_Toc67076596"/>
      <w:bookmarkStart w:id="3241" w:name="_Toc67077134"/>
      <w:r w:rsidRPr="00090C64">
        <w:rPr>
          <w:lang w:eastAsia="sv-SE"/>
        </w:rPr>
        <w:t>6.8.3</w:t>
      </w:r>
      <w:r w:rsidRPr="00090C64">
        <w:rPr>
          <w:lang w:eastAsia="sv-SE"/>
        </w:rPr>
        <w:tab/>
        <w:t>Test purpose</w:t>
      </w:r>
      <w:bookmarkEnd w:id="3233"/>
      <w:bookmarkEnd w:id="3234"/>
      <w:bookmarkEnd w:id="3235"/>
      <w:bookmarkEnd w:id="3236"/>
      <w:bookmarkEnd w:id="3237"/>
      <w:bookmarkEnd w:id="3238"/>
      <w:bookmarkEnd w:id="3239"/>
      <w:bookmarkEnd w:id="3240"/>
      <w:bookmarkEnd w:id="324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3242" w:name="_Toc21125196"/>
      <w:bookmarkStart w:id="3243" w:name="_Toc29768186"/>
      <w:bookmarkStart w:id="3244" w:name="_Toc36044628"/>
      <w:bookmarkStart w:id="3245" w:name="_Toc37230533"/>
      <w:bookmarkStart w:id="3246" w:name="_Toc45907676"/>
      <w:bookmarkStart w:id="3247" w:name="_Toc53181781"/>
      <w:bookmarkStart w:id="3248" w:name="_Toc61117508"/>
      <w:bookmarkStart w:id="3249" w:name="_Toc67076597"/>
      <w:bookmarkStart w:id="3250" w:name="_Toc67077135"/>
      <w:r w:rsidRPr="00090C64">
        <w:rPr>
          <w:lang w:eastAsia="sv-SE"/>
        </w:rPr>
        <w:t>6.8</w:t>
      </w:r>
      <w:r w:rsidRPr="00090C64">
        <w:rPr>
          <w:lang w:eastAsia="zh-CN"/>
        </w:rPr>
        <w:t>.</w:t>
      </w:r>
      <w:r w:rsidRPr="00090C64">
        <w:rPr>
          <w:lang w:eastAsia="sv-SE"/>
        </w:rPr>
        <w:t>4</w:t>
      </w:r>
      <w:r w:rsidRPr="00090C64">
        <w:rPr>
          <w:lang w:eastAsia="sv-SE"/>
        </w:rPr>
        <w:tab/>
        <w:t>Method of test</w:t>
      </w:r>
      <w:bookmarkEnd w:id="3242"/>
      <w:bookmarkEnd w:id="3243"/>
      <w:bookmarkEnd w:id="3244"/>
      <w:bookmarkEnd w:id="3245"/>
      <w:bookmarkEnd w:id="3246"/>
      <w:bookmarkEnd w:id="3247"/>
      <w:bookmarkEnd w:id="3248"/>
      <w:bookmarkEnd w:id="3249"/>
      <w:bookmarkEnd w:id="3250"/>
    </w:p>
    <w:p w14:paraId="050D9479" w14:textId="77777777" w:rsidR="00D57C09" w:rsidRPr="00090C64" w:rsidRDefault="00D57C09" w:rsidP="00D57C09">
      <w:pPr>
        <w:pStyle w:val="Heading4"/>
        <w:rPr>
          <w:lang w:eastAsia="sv-SE"/>
        </w:rPr>
      </w:pPr>
      <w:bookmarkStart w:id="3251" w:name="_Toc21125197"/>
      <w:bookmarkStart w:id="3252" w:name="_Toc29768187"/>
      <w:bookmarkStart w:id="3253" w:name="_Toc36044629"/>
      <w:bookmarkStart w:id="3254" w:name="_Toc37230534"/>
      <w:bookmarkStart w:id="3255" w:name="_Toc45907677"/>
      <w:bookmarkStart w:id="3256" w:name="_Toc53181782"/>
      <w:bookmarkStart w:id="3257" w:name="_Toc61117509"/>
      <w:bookmarkStart w:id="3258" w:name="_Toc67076598"/>
      <w:bookmarkStart w:id="3259" w:name="_Toc67077136"/>
      <w:r w:rsidRPr="00090C64">
        <w:rPr>
          <w:lang w:eastAsia="sv-SE"/>
        </w:rPr>
        <w:t>6.8.4.1</w:t>
      </w:r>
      <w:r w:rsidRPr="00090C64">
        <w:rPr>
          <w:lang w:eastAsia="sv-SE"/>
        </w:rPr>
        <w:tab/>
        <w:t>Initial conditions</w:t>
      </w:r>
      <w:bookmarkEnd w:id="3251"/>
      <w:bookmarkEnd w:id="3252"/>
      <w:bookmarkEnd w:id="3253"/>
      <w:bookmarkEnd w:id="3254"/>
      <w:bookmarkEnd w:id="3255"/>
      <w:bookmarkEnd w:id="3256"/>
      <w:bookmarkEnd w:id="3257"/>
      <w:bookmarkEnd w:id="3258"/>
      <w:bookmarkEnd w:id="3259"/>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3260" w:name="_Toc21125198"/>
      <w:bookmarkStart w:id="3261" w:name="_Toc29768188"/>
      <w:bookmarkStart w:id="3262" w:name="_Toc36044630"/>
      <w:bookmarkStart w:id="3263" w:name="_Toc37230535"/>
      <w:bookmarkStart w:id="3264" w:name="_Toc45907678"/>
      <w:bookmarkStart w:id="3265" w:name="_Toc53181783"/>
      <w:bookmarkStart w:id="3266" w:name="_Toc61117510"/>
      <w:bookmarkStart w:id="3267" w:name="_Toc67076599"/>
      <w:bookmarkStart w:id="3268" w:name="_Toc67077137"/>
      <w:r w:rsidRPr="00090C64">
        <w:rPr>
          <w:lang w:eastAsia="sv-SE"/>
        </w:rPr>
        <w:t>6.8.4.2</w:t>
      </w:r>
      <w:r w:rsidRPr="00090C64">
        <w:rPr>
          <w:lang w:eastAsia="sv-SE"/>
        </w:rPr>
        <w:tab/>
        <w:t>Procedure</w:t>
      </w:r>
      <w:bookmarkEnd w:id="3260"/>
      <w:bookmarkEnd w:id="3261"/>
      <w:bookmarkEnd w:id="3262"/>
      <w:bookmarkEnd w:id="3263"/>
      <w:bookmarkEnd w:id="3264"/>
      <w:bookmarkEnd w:id="3265"/>
      <w:bookmarkEnd w:id="3266"/>
      <w:bookmarkEnd w:id="3267"/>
      <w:bookmarkEnd w:id="3268"/>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lastRenderedPageBreak/>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lastRenderedPageBreak/>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3269" w:name="_Toc21125199"/>
      <w:bookmarkStart w:id="3270" w:name="_Toc29768189"/>
      <w:bookmarkStart w:id="3271" w:name="_Toc36044631"/>
      <w:bookmarkStart w:id="3272" w:name="_Toc37230536"/>
      <w:bookmarkStart w:id="3273" w:name="_Toc45907679"/>
      <w:bookmarkStart w:id="3274" w:name="_Toc53181784"/>
      <w:bookmarkStart w:id="3275" w:name="_Toc61117511"/>
      <w:bookmarkStart w:id="3276" w:name="_Toc67076600"/>
      <w:bookmarkStart w:id="3277" w:name="_Toc67077138"/>
      <w:r w:rsidRPr="00090C64">
        <w:rPr>
          <w:lang w:eastAsia="sv-SE"/>
        </w:rPr>
        <w:lastRenderedPageBreak/>
        <w:t>6.8</w:t>
      </w:r>
      <w:r w:rsidRPr="00090C64">
        <w:rPr>
          <w:lang w:eastAsia="zh-CN"/>
        </w:rPr>
        <w:t>.</w:t>
      </w:r>
      <w:r w:rsidRPr="00090C64">
        <w:rPr>
          <w:lang w:eastAsia="sv-SE"/>
        </w:rPr>
        <w:t>5</w:t>
      </w:r>
      <w:r w:rsidRPr="00090C64">
        <w:rPr>
          <w:lang w:eastAsia="sv-SE"/>
        </w:rPr>
        <w:tab/>
        <w:t>Test Requirement</w:t>
      </w:r>
      <w:bookmarkEnd w:id="3269"/>
      <w:bookmarkEnd w:id="3270"/>
      <w:bookmarkEnd w:id="3271"/>
      <w:bookmarkEnd w:id="3272"/>
      <w:bookmarkEnd w:id="3273"/>
      <w:bookmarkEnd w:id="3274"/>
      <w:bookmarkEnd w:id="3275"/>
      <w:bookmarkEnd w:id="3276"/>
      <w:bookmarkEnd w:id="3277"/>
    </w:p>
    <w:p w14:paraId="6D147E31" w14:textId="77777777" w:rsidR="00D57C09" w:rsidRPr="00090C64" w:rsidRDefault="00D57C09" w:rsidP="005D2715">
      <w:pPr>
        <w:pStyle w:val="Heading4"/>
      </w:pPr>
      <w:bookmarkStart w:id="3278" w:name="_Toc61117512"/>
      <w:bookmarkStart w:id="3279" w:name="_Toc67076601"/>
      <w:bookmarkStart w:id="3280" w:name="_Toc67077139"/>
      <w:r w:rsidRPr="00090C64">
        <w:t>6.8.5.1</w:t>
      </w:r>
      <w:r w:rsidRPr="00090C64">
        <w:tab/>
        <w:t>MSR test requirements</w:t>
      </w:r>
      <w:bookmarkEnd w:id="3278"/>
      <w:bookmarkEnd w:id="3279"/>
      <w:bookmarkEnd w:id="3280"/>
    </w:p>
    <w:p w14:paraId="463A1982" w14:textId="77777777" w:rsidR="00D57C09" w:rsidRPr="00090C64" w:rsidRDefault="00D57C09" w:rsidP="005D2715">
      <w:pPr>
        <w:pStyle w:val="Heading5"/>
      </w:pPr>
      <w:bookmarkStart w:id="3281" w:name="_Toc61117513"/>
      <w:bookmarkStart w:id="3282" w:name="_Toc67076602"/>
      <w:bookmarkStart w:id="3283" w:name="_Toc67077140"/>
      <w:r w:rsidRPr="00090C64">
        <w:t>6.8.5.1.1</w:t>
      </w:r>
      <w:r w:rsidRPr="00090C64">
        <w:tab/>
        <w:t>General test requirement</w:t>
      </w:r>
      <w:bookmarkEnd w:id="3281"/>
      <w:bookmarkEnd w:id="3282"/>
      <w:bookmarkEnd w:id="328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3284" w:name="_Hlk505245061"/>
      <w:r w:rsidRPr="00C330E2">
        <w:t>6.8.5.1.1-1</w:t>
      </w:r>
      <w:bookmarkEnd w:id="328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3285" w:name="_Toc61117514"/>
      <w:bookmarkStart w:id="3286" w:name="_Toc67076603"/>
      <w:bookmarkStart w:id="3287" w:name="_Toc67077141"/>
      <w:r w:rsidRPr="00090C64">
        <w:t>6.8.5.1.2</w:t>
      </w:r>
      <w:r w:rsidRPr="00090C64">
        <w:tab/>
        <w:t>Additional test requirement (BC1 and BC2)</w:t>
      </w:r>
      <w:bookmarkEnd w:id="3285"/>
      <w:bookmarkEnd w:id="3286"/>
      <w:bookmarkEnd w:id="328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3288" w:name="_Toc61117515"/>
      <w:bookmarkStart w:id="3289" w:name="_Toc67076604"/>
      <w:bookmarkStart w:id="3290" w:name="_Toc67077142"/>
      <w:r w:rsidRPr="00090C64">
        <w:t>6.8.5.1.3</w:t>
      </w:r>
      <w:r w:rsidRPr="00090C64">
        <w:tab/>
        <w:t>Additional test requirement (BC3)</w:t>
      </w:r>
      <w:bookmarkEnd w:id="3288"/>
      <w:bookmarkEnd w:id="3289"/>
      <w:bookmarkEnd w:id="3290"/>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3291" w:name="_Toc61117516"/>
      <w:bookmarkStart w:id="3292" w:name="_Toc67076605"/>
      <w:bookmarkStart w:id="3293" w:name="_Toc67077143"/>
      <w:r w:rsidRPr="00090C64">
        <w:t>6.8.5.2</w:t>
      </w:r>
      <w:r w:rsidRPr="00090C64">
        <w:tab/>
        <w:t>Single RAT UTRA operation</w:t>
      </w:r>
      <w:bookmarkEnd w:id="3291"/>
      <w:bookmarkEnd w:id="3292"/>
      <w:bookmarkEnd w:id="3293"/>
    </w:p>
    <w:p w14:paraId="33AD6F6E" w14:textId="77777777" w:rsidR="00D57C09" w:rsidRPr="00090C64" w:rsidRDefault="00D57C09" w:rsidP="005D2715">
      <w:pPr>
        <w:pStyle w:val="Heading5"/>
      </w:pPr>
      <w:bookmarkStart w:id="3294" w:name="_Toc61117517"/>
      <w:bookmarkStart w:id="3295" w:name="_Toc67076606"/>
      <w:bookmarkStart w:id="3296" w:name="_Toc67077144"/>
      <w:r w:rsidRPr="00090C64">
        <w:t>6.8.5.2.1</w:t>
      </w:r>
      <w:r w:rsidRPr="00090C64">
        <w:tab/>
        <w:t>General test requirement for UTRA FDD</w:t>
      </w:r>
      <w:bookmarkEnd w:id="3294"/>
      <w:bookmarkEnd w:id="3295"/>
      <w:bookmarkEnd w:id="329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3297" w:name="_Hlk505246740"/>
      <w:r w:rsidRPr="00090C64">
        <w:t>6.8.5.2.1-1</w:t>
      </w:r>
      <w:bookmarkEnd w:id="329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3298" w:name="_Toc61117518"/>
      <w:bookmarkStart w:id="3299" w:name="_Toc67076607"/>
      <w:bookmarkStart w:id="3300" w:name="_Toc67077145"/>
      <w:r w:rsidRPr="00090C64">
        <w:t>6.8.5.3</w:t>
      </w:r>
      <w:r w:rsidRPr="00090C64">
        <w:tab/>
        <w:t>Single RAT E-UTRA operation</w:t>
      </w:r>
      <w:bookmarkEnd w:id="3298"/>
      <w:bookmarkEnd w:id="3299"/>
      <w:bookmarkEnd w:id="3300"/>
    </w:p>
    <w:p w14:paraId="7A7064CB" w14:textId="77777777" w:rsidR="00D57C09" w:rsidRPr="00090C64" w:rsidRDefault="00D57C09" w:rsidP="005D2715">
      <w:pPr>
        <w:pStyle w:val="Heading5"/>
      </w:pPr>
      <w:bookmarkStart w:id="3301" w:name="_Toc61117519"/>
      <w:bookmarkStart w:id="3302" w:name="_Toc67076608"/>
      <w:bookmarkStart w:id="3303" w:name="_Toc67077146"/>
      <w:r w:rsidRPr="00090C64">
        <w:t>6.8.5.3.1</w:t>
      </w:r>
      <w:r w:rsidRPr="00090C64">
        <w:tab/>
        <w:t>General test requirement</w:t>
      </w:r>
      <w:bookmarkEnd w:id="3301"/>
      <w:bookmarkEnd w:id="3302"/>
      <w:bookmarkEnd w:id="3303"/>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bookmarkStart w:id="3304" w:name="_Toc61117520"/>
      <w:bookmarkStart w:id="3305" w:name="_Toc67076609"/>
      <w:bookmarkStart w:id="3306" w:name="_Toc67077147"/>
      <w:r w:rsidRPr="00090C64">
        <w:t>6.8.5.3.2</w:t>
      </w:r>
      <w:r w:rsidRPr="00090C64">
        <w:tab/>
        <w:t>Additional test requirement for Band 41</w:t>
      </w:r>
      <w:bookmarkEnd w:id="3304"/>
      <w:bookmarkEnd w:id="3305"/>
      <w:bookmarkEnd w:id="3306"/>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3307" w:name="_Toc21125200"/>
      <w:bookmarkStart w:id="3308" w:name="_Toc29768190"/>
      <w:bookmarkStart w:id="3309" w:name="_Toc36044632"/>
      <w:bookmarkStart w:id="3310" w:name="_Toc37230537"/>
      <w:bookmarkStart w:id="3311" w:name="_Toc45907680"/>
      <w:bookmarkStart w:id="3312" w:name="_Toc53181785"/>
      <w:bookmarkStart w:id="3313" w:name="_Toc61117521"/>
      <w:bookmarkStart w:id="3314" w:name="_Toc67076610"/>
      <w:bookmarkStart w:id="3315" w:name="_Toc67077148"/>
      <w:r w:rsidRPr="00090C64">
        <w:rPr>
          <w:lang w:eastAsia="zh-CN"/>
        </w:rPr>
        <w:t>7</w:t>
      </w:r>
      <w:r w:rsidRPr="00090C64">
        <w:rPr>
          <w:lang w:eastAsia="zh-CN"/>
        </w:rPr>
        <w:tab/>
        <w:t>Radiated receiver characteristics</w:t>
      </w:r>
      <w:bookmarkEnd w:id="3307"/>
      <w:bookmarkEnd w:id="3308"/>
      <w:bookmarkEnd w:id="3309"/>
      <w:bookmarkEnd w:id="3310"/>
      <w:bookmarkEnd w:id="3311"/>
      <w:bookmarkEnd w:id="3312"/>
      <w:bookmarkEnd w:id="3313"/>
      <w:bookmarkEnd w:id="3314"/>
      <w:bookmarkEnd w:id="3315"/>
    </w:p>
    <w:p w14:paraId="0651E2E9" w14:textId="77777777" w:rsidR="00D57C09" w:rsidRPr="00090C64" w:rsidRDefault="00D57C09" w:rsidP="00D57C09">
      <w:pPr>
        <w:pStyle w:val="Heading2"/>
        <w:rPr>
          <w:lang w:eastAsia="zh-CN"/>
        </w:rPr>
      </w:pPr>
      <w:bookmarkStart w:id="3316" w:name="_Toc21125201"/>
      <w:bookmarkStart w:id="3317" w:name="_Toc29768191"/>
      <w:bookmarkStart w:id="3318" w:name="_Toc36044633"/>
      <w:bookmarkStart w:id="3319" w:name="_Toc37230538"/>
      <w:bookmarkStart w:id="3320" w:name="_Toc45907681"/>
      <w:bookmarkStart w:id="3321" w:name="_Toc53181786"/>
      <w:bookmarkStart w:id="3322" w:name="_Toc61117522"/>
      <w:bookmarkStart w:id="3323" w:name="_Toc67076611"/>
      <w:bookmarkStart w:id="3324" w:name="_Toc67077149"/>
      <w:r w:rsidRPr="00090C64">
        <w:rPr>
          <w:lang w:eastAsia="zh-CN"/>
        </w:rPr>
        <w:t>7.1</w:t>
      </w:r>
      <w:r w:rsidRPr="00090C64">
        <w:rPr>
          <w:lang w:eastAsia="zh-CN"/>
        </w:rPr>
        <w:tab/>
        <w:t>General</w:t>
      </w:r>
      <w:bookmarkEnd w:id="3316"/>
      <w:bookmarkEnd w:id="3317"/>
      <w:bookmarkEnd w:id="3318"/>
      <w:bookmarkEnd w:id="3319"/>
      <w:bookmarkEnd w:id="3320"/>
      <w:bookmarkEnd w:id="3321"/>
      <w:bookmarkEnd w:id="3322"/>
      <w:bookmarkEnd w:id="3323"/>
      <w:bookmarkEnd w:id="332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3325" w:name="_Toc21125202"/>
      <w:bookmarkStart w:id="3326" w:name="_Toc29768192"/>
      <w:bookmarkStart w:id="3327" w:name="_Toc36044634"/>
      <w:bookmarkStart w:id="3328" w:name="_Toc37230539"/>
      <w:bookmarkStart w:id="3329" w:name="_Toc45907682"/>
      <w:bookmarkStart w:id="3330" w:name="_Toc53181787"/>
      <w:bookmarkStart w:id="3331" w:name="_Toc61117523"/>
      <w:bookmarkStart w:id="3332" w:name="_Toc67076612"/>
      <w:bookmarkStart w:id="3333" w:name="_Toc67077150"/>
      <w:r w:rsidRPr="00090C64">
        <w:rPr>
          <w:lang w:eastAsia="zh-CN"/>
        </w:rPr>
        <w:t>7.2</w:t>
      </w:r>
      <w:r w:rsidRPr="00090C64">
        <w:rPr>
          <w:lang w:eastAsia="zh-CN"/>
        </w:rPr>
        <w:tab/>
        <w:t>OTA sensitivity</w:t>
      </w:r>
      <w:bookmarkEnd w:id="3325"/>
      <w:bookmarkEnd w:id="3326"/>
      <w:bookmarkEnd w:id="3327"/>
      <w:bookmarkEnd w:id="3328"/>
      <w:bookmarkEnd w:id="3329"/>
      <w:bookmarkEnd w:id="3330"/>
      <w:bookmarkEnd w:id="3331"/>
      <w:bookmarkEnd w:id="3332"/>
      <w:bookmarkEnd w:id="3333"/>
    </w:p>
    <w:p w14:paraId="1EC7F05F" w14:textId="77777777" w:rsidR="00D57C09" w:rsidRPr="00090C64" w:rsidRDefault="00D57C09" w:rsidP="00D57C09">
      <w:pPr>
        <w:pStyle w:val="Heading3"/>
      </w:pPr>
      <w:bookmarkStart w:id="3334" w:name="_Toc21125203"/>
      <w:bookmarkStart w:id="3335" w:name="_Toc29768193"/>
      <w:bookmarkStart w:id="3336" w:name="_Toc36044635"/>
      <w:bookmarkStart w:id="3337" w:name="_Toc37230540"/>
      <w:bookmarkStart w:id="3338" w:name="_Toc45907683"/>
      <w:bookmarkStart w:id="3339" w:name="_Toc53181788"/>
      <w:bookmarkStart w:id="3340" w:name="_Toc61117524"/>
      <w:bookmarkStart w:id="3341" w:name="_Toc67076613"/>
      <w:bookmarkStart w:id="3342" w:name="_Toc67077151"/>
      <w:r w:rsidRPr="00090C64">
        <w:t>7.2.1</w:t>
      </w:r>
      <w:r w:rsidRPr="00090C64">
        <w:tab/>
        <w:t>Definition and applicability</w:t>
      </w:r>
      <w:bookmarkEnd w:id="3334"/>
      <w:bookmarkEnd w:id="3335"/>
      <w:bookmarkEnd w:id="3336"/>
      <w:bookmarkEnd w:id="3337"/>
      <w:bookmarkEnd w:id="3338"/>
      <w:bookmarkEnd w:id="3339"/>
      <w:bookmarkEnd w:id="3340"/>
      <w:bookmarkEnd w:id="3341"/>
      <w:bookmarkEnd w:id="3342"/>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3343" w:name="_Toc21125204"/>
      <w:bookmarkStart w:id="3344" w:name="_Toc29768194"/>
      <w:bookmarkStart w:id="3345" w:name="_Toc36044636"/>
      <w:bookmarkStart w:id="3346" w:name="_Toc37230541"/>
      <w:bookmarkStart w:id="3347" w:name="_Toc45907684"/>
      <w:bookmarkStart w:id="3348" w:name="_Toc53181789"/>
      <w:bookmarkStart w:id="3349" w:name="_Toc61117525"/>
      <w:bookmarkStart w:id="3350" w:name="_Toc67076614"/>
      <w:bookmarkStart w:id="3351" w:name="_Toc67077152"/>
      <w:r w:rsidRPr="00090C64">
        <w:t>7.2.2</w:t>
      </w:r>
      <w:r w:rsidRPr="00090C64">
        <w:tab/>
        <w:t>Minimum Requirement</w:t>
      </w:r>
      <w:bookmarkEnd w:id="3343"/>
      <w:bookmarkEnd w:id="3344"/>
      <w:bookmarkEnd w:id="3345"/>
      <w:bookmarkEnd w:id="3346"/>
      <w:bookmarkEnd w:id="3347"/>
      <w:bookmarkEnd w:id="3348"/>
      <w:bookmarkEnd w:id="3349"/>
      <w:bookmarkEnd w:id="3350"/>
      <w:bookmarkEnd w:id="3351"/>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3352" w:name="_Toc21125205"/>
      <w:bookmarkStart w:id="3353" w:name="_Toc29768195"/>
      <w:bookmarkStart w:id="3354" w:name="_Toc36044637"/>
      <w:bookmarkStart w:id="3355" w:name="_Toc37230542"/>
      <w:bookmarkStart w:id="3356" w:name="_Toc45907685"/>
      <w:bookmarkStart w:id="3357" w:name="_Toc53181790"/>
      <w:bookmarkStart w:id="3358" w:name="_Toc61117526"/>
      <w:bookmarkStart w:id="3359" w:name="_Toc67076615"/>
      <w:bookmarkStart w:id="3360" w:name="_Toc67077153"/>
      <w:r w:rsidRPr="00090C64">
        <w:t>7.2.3</w:t>
      </w:r>
      <w:r w:rsidRPr="00090C64">
        <w:tab/>
        <w:t>Test Purpose</w:t>
      </w:r>
      <w:bookmarkEnd w:id="3352"/>
      <w:bookmarkEnd w:id="3353"/>
      <w:bookmarkEnd w:id="3354"/>
      <w:bookmarkEnd w:id="3355"/>
      <w:bookmarkEnd w:id="3356"/>
      <w:bookmarkEnd w:id="3357"/>
      <w:bookmarkEnd w:id="3358"/>
      <w:bookmarkEnd w:id="3359"/>
      <w:bookmarkEnd w:id="3360"/>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3361" w:name="_Toc21125206"/>
      <w:bookmarkStart w:id="3362" w:name="_Toc29768196"/>
      <w:bookmarkStart w:id="3363" w:name="_Toc36044638"/>
      <w:bookmarkStart w:id="3364" w:name="_Toc37230543"/>
      <w:bookmarkStart w:id="3365" w:name="_Toc45907686"/>
      <w:bookmarkStart w:id="3366" w:name="_Toc53181791"/>
      <w:bookmarkStart w:id="3367" w:name="_Toc61117527"/>
      <w:bookmarkStart w:id="3368" w:name="_Toc67076616"/>
      <w:bookmarkStart w:id="3369" w:name="_Toc67077154"/>
      <w:r w:rsidRPr="00090C64">
        <w:t>7.2.4</w:t>
      </w:r>
      <w:r w:rsidRPr="00090C64">
        <w:tab/>
        <w:t>Method of test</w:t>
      </w:r>
      <w:bookmarkEnd w:id="3361"/>
      <w:bookmarkEnd w:id="3362"/>
      <w:bookmarkEnd w:id="3363"/>
      <w:bookmarkEnd w:id="3364"/>
      <w:bookmarkEnd w:id="3365"/>
      <w:bookmarkEnd w:id="3366"/>
      <w:bookmarkEnd w:id="3367"/>
      <w:bookmarkEnd w:id="3368"/>
      <w:bookmarkEnd w:id="3369"/>
    </w:p>
    <w:p w14:paraId="188FCC78" w14:textId="77777777" w:rsidR="00D57C09" w:rsidRPr="00090C64" w:rsidRDefault="00D57C09" w:rsidP="00D57C09">
      <w:pPr>
        <w:pStyle w:val="Heading4"/>
      </w:pPr>
      <w:bookmarkStart w:id="3370" w:name="_Toc21125207"/>
      <w:bookmarkStart w:id="3371" w:name="_Toc29768197"/>
      <w:bookmarkStart w:id="3372" w:name="_Toc36044639"/>
      <w:bookmarkStart w:id="3373" w:name="_Toc37230544"/>
      <w:bookmarkStart w:id="3374" w:name="_Toc45907687"/>
      <w:bookmarkStart w:id="3375" w:name="_Toc53181792"/>
      <w:bookmarkStart w:id="3376" w:name="_Toc61117528"/>
      <w:bookmarkStart w:id="3377" w:name="_Toc67076617"/>
      <w:bookmarkStart w:id="3378" w:name="_Toc67077155"/>
      <w:r w:rsidRPr="00090C64">
        <w:t>7.2.4.1</w:t>
      </w:r>
      <w:r w:rsidRPr="00090C64">
        <w:tab/>
        <w:t>Initial conditions</w:t>
      </w:r>
      <w:bookmarkEnd w:id="3370"/>
      <w:bookmarkEnd w:id="3371"/>
      <w:bookmarkEnd w:id="3372"/>
      <w:bookmarkEnd w:id="3373"/>
      <w:bookmarkEnd w:id="3374"/>
      <w:bookmarkEnd w:id="3375"/>
      <w:bookmarkEnd w:id="3376"/>
      <w:bookmarkEnd w:id="3377"/>
      <w:bookmarkEnd w:id="337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3379" w:name="_Toc21125208"/>
      <w:bookmarkStart w:id="3380" w:name="_Toc29768198"/>
      <w:bookmarkStart w:id="3381" w:name="_Toc36044640"/>
      <w:bookmarkStart w:id="3382" w:name="_Toc37230545"/>
      <w:bookmarkStart w:id="3383" w:name="_Toc45907688"/>
      <w:bookmarkStart w:id="3384" w:name="_Toc53181793"/>
      <w:bookmarkStart w:id="3385" w:name="_Toc61117529"/>
      <w:bookmarkStart w:id="3386" w:name="_Toc67076618"/>
      <w:bookmarkStart w:id="3387" w:name="_Toc67077156"/>
      <w:r w:rsidRPr="00090C64">
        <w:t>7.2.4.2</w:t>
      </w:r>
      <w:r w:rsidRPr="00090C64">
        <w:tab/>
        <w:t>Procedure</w:t>
      </w:r>
      <w:bookmarkEnd w:id="3379"/>
      <w:bookmarkEnd w:id="3380"/>
      <w:bookmarkEnd w:id="3381"/>
      <w:bookmarkEnd w:id="3382"/>
      <w:bookmarkEnd w:id="3383"/>
      <w:bookmarkEnd w:id="3384"/>
      <w:bookmarkEnd w:id="3385"/>
      <w:bookmarkEnd w:id="3386"/>
      <w:bookmarkEnd w:id="3387"/>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3388" w:name="_Toc21125209"/>
      <w:bookmarkStart w:id="3389" w:name="_Toc29768199"/>
      <w:bookmarkStart w:id="3390" w:name="_Toc36044641"/>
      <w:bookmarkStart w:id="3391" w:name="_Toc37230546"/>
      <w:bookmarkStart w:id="3392" w:name="_Toc45907689"/>
      <w:bookmarkStart w:id="3393" w:name="_Toc53181794"/>
      <w:bookmarkStart w:id="3394" w:name="_Toc61117530"/>
      <w:bookmarkStart w:id="3395" w:name="_Toc67076619"/>
      <w:bookmarkStart w:id="3396" w:name="_Toc67077157"/>
      <w:r w:rsidRPr="00090C64">
        <w:t>7.2.5</w:t>
      </w:r>
      <w:r w:rsidRPr="00090C64">
        <w:tab/>
        <w:t>Test Requirements</w:t>
      </w:r>
      <w:bookmarkEnd w:id="3388"/>
      <w:bookmarkEnd w:id="3389"/>
      <w:bookmarkEnd w:id="3390"/>
      <w:bookmarkEnd w:id="3391"/>
      <w:bookmarkEnd w:id="3392"/>
      <w:bookmarkEnd w:id="3393"/>
      <w:bookmarkEnd w:id="3394"/>
      <w:bookmarkEnd w:id="3395"/>
      <w:bookmarkEnd w:id="3396"/>
    </w:p>
    <w:p w14:paraId="3DB6E02E" w14:textId="77777777" w:rsidR="00D57C09" w:rsidRPr="00090C64" w:rsidRDefault="00D57C09" w:rsidP="00D57C09">
      <w:pPr>
        <w:pStyle w:val="Heading4"/>
      </w:pPr>
      <w:bookmarkStart w:id="3397" w:name="_Toc21125210"/>
      <w:bookmarkStart w:id="3398" w:name="_Toc29768200"/>
      <w:bookmarkStart w:id="3399" w:name="_Toc36044642"/>
      <w:bookmarkStart w:id="3400" w:name="_Toc37230547"/>
      <w:bookmarkStart w:id="3401" w:name="_Toc45907690"/>
      <w:bookmarkStart w:id="3402" w:name="_Toc53181795"/>
      <w:bookmarkStart w:id="3403" w:name="_Toc61117531"/>
      <w:bookmarkStart w:id="3404" w:name="_Toc67076620"/>
      <w:bookmarkStart w:id="3405" w:name="_Toc67077158"/>
      <w:r w:rsidRPr="00090C64">
        <w:t>7.2.5.1</w:t>
      </w:r>
      <w:r w:rsidRPr="00090C64">
        <w:tab/>
        <w:t>General</w:t>
      </w:r>
      <w:bookmarkEnd w:id="3397"/>
      <w:bookmarkEnd w:id="3398"/>
      <w:bookmarkEnd w:id="3399"/>
      <w:bookmarkEnd w:id="3400"/>
      <w:bookmarkEnd w:id="3401"/>
      <w:bookmarkEnd w:id="3402"/>
      <w:bookmarkEnd w:id="3403"/>
      <w:bookmarkEnd w:id="3404"/>
      <w:bookmarkEnd w:id="3405"/>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3406" w:name="_Toc21125211"/>
      <w:bookmarkStart w:id="3407" w:name="_Toc29768201"/>
      <w:bookmarkStart w:id="3408" w:name="_Toc36044643"/>
      <w:bookmarkStart w:id="3409" w:name="_Toc37230548"/>
      <w:bookmarkStart w:id="3410" w:name="_Toc45907691"/>
      <w:bookmarkStart w:id="3411" w:name="_Toc53181796"/>
      <w:bookmarkStart w:id="3412" w:name="_Toc61117532"/>
      <w:bookmarkStart w:id="3413" w:name="_Toc67076621"/>
      <w:bookmarkStart w:id="3414" w:name="_Toc67077159"/>
      <w:r w:rsidRPr="00090C64">
        <w:t>7.2.5.2</w:t>
      </w:r>
      <w:r w:rsidRPr="00090C64">
        <w:tab/>
        <w:t>UTRA FDD Test Requirements</w:t>
      </w:r>
      <w:bookmarkEnd w:id="3406"/>
      <w:bookmarkEnd w:id="3407"/>
      <w:bookmarkEnd w:id="3408"/>
      <w:bookmarkEnd w:id="3409"/>
      <w:bookmarkEnd w:id="3410"/>
      <w:bookmarkEnd w:id="3411"/>
      <w:bookmarkEnd w:id="3412"/>
      <w:bookmarkEnd w:id="3413"/>
      <w:bookmarkEnd w:id="341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3415" w:name="_Toc21125212"/>
      <w:bookmarkStart w:id="3416" w:name="_Toc29768202"/>
      <w:bookmarkStart w:id="3417" w:name="_Toc36044644"/>
      <w:bookmarkStart w:id="3418" w:name="_Toc37230549"/>
      <w:bookmarkStart w:id="3419" w:name="_Toc45907692"/>
      <w:bookmarkStart w:id="3420" w:name="_Toc53181797"/>
      <w:bookmarkStart w:id="3421" w:name="_Toc61117533"/>
      <w:bookmarkStart w:id="3422" w:name="_Toc67076622"/>
      <w:bookmarkStart w:id="3423" w:name="_Toc67077160"/>
      <w:r w:rsidRPr="00090C64">
        <w:t>7.2.5.3</w:t>
      </w:r>
      <w:r w:rsidRPr="00090C64">
        <w:tab/>
        <w:t>UTRA TDD 1,28Mcp option Test Requirements</w:t>
      </w:r>
      <w:bookmarkEnd w:id="3415"/>
      <w:bookmarkEnd w:id="3416"/>
      <w:bookmarkEnd w:id="3417"/>
      <w:bookmarkEnd w:id="3418"/>
      <w:bookmarkEnd w:id="3419"/>
      <w:bookmarkEnd w:id="3420"/>
      <w:bookmarkEnd w:id="3421"/>
      <w:bookmarkEnd w:id="3422"/>
      <w:bookmarkEnd w:id="342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3424" w:name="_Toc21125213"/>
      <w:bookmarkStart w:id="3425" w:name="_Toc29768203"/>
      <w:bookmarkStart w:id="3426" w:name="_Toc36044645"/>
      <w:bookmarkStart w:id="3427" w:name="_Toc37230550"/>
      <w:bookmarkStart w:id="3428" w:name="_Toc45907693"/>
      <w:bookmarkStart w:id="3429" w:name="_Toc53181798"/>
      <w:bookmarkStart w:id="3430" w:name="_Toc61117534"/>
      <w:bookmarkStart w:id="3431" w:name="_Toc67076623"/>
      <w:bookmarkStart w:id="3432" w:name="_Toc67077161"/>
      <w:r w:rsidRPr="00090C64">
        <w:t>7.2.5.4</w:t>
      </w:r>
      <w:r w:rsidRPr="00090C64">
        <w:tab/>
        <w:t>E-UTRA Test Requirements</w:t>
      </w:r>
      <w:bookmarkEnd w:id="3424"/>
      <w:bookmarkEnd w:id="3425"/>
      <w:bookmarkEnd w:id="3426"/>
      <w:bookmarkEnd w:id="3427"/>
      <w:bookmarkEnd w:id="3428"/>
      <w:bookmarkEnd w:id="3429"/>
      <w:bookmarkEnd w:id="3430"/>
      <w:bookmarkEnd w:id="3431"/>
      <w:bookmarkEnd w:id="3432"/>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3433" w:name="_Toc21125214"/>
      <w:bookmarkStart w:id="3434" w:name="_Toc29768204"/>
      <w:bookmarkStart w:id="3435" w:name="_Toc36044646"/>
      <w:bookmarkStart w:id="3436" w:name="_Toc37230551"/>
      <w:bookmarkStart w:id="3437" w:name="_Toc45907694"/>
      <w:bookmarkStart w:id="3438" w:name="_Toc53181799"/>
      <w:bookmarkStart w:id="3439" w:name="_Toc61117535"/>
      <w:bookmarkStart w:id="3440" w:name="_Toc67076624"/>
      <w:bookmarkStart w:id="3441" w:name="_Toc67077162"/>
      <w:r w:rsidRPr="00090C64">
        <w:t>7.2.5.5</w:t>
      </w:r>
      <w:r w:rsidRPr="00090C64">
        <w:tab/>
        <w:t>NR Test Requirements</w:t>
      </w:r>
      <w:bookmarkEnd w:id="3433"/>
      <w:bookmarkEnd w:id="3434"/>
      <w:bookmarkEnd w:id="3435"/>
      <w:bookmarkEnd w:id="3436"/>
      <w:bookmarkEnd w:id="3437"/>
      <w:bookmarkEnd w:id="3438"/>
      <w:bookmarkEnd w:id="3439"/>
      <w:bookmarkEnd w:id="3440"/>
      <w:bookmarkEnd w:id="3441"/>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3442" w:name="_Toc21125215"/>
      <w:bookmarkStart w:id="3443" w:name="_Toc29768205"/>
      <w:bookmarkStart w:id="3444" w:name="_Toc36044647"/>
      <w:bookmarkStart w:id="3445" w:name="_Toc37230552"/>
      <w:bookmarkStart w:id="3446" w:name="_Toc45907695"/>
      <w:bookmarkStart w:id="3447" w:name="_Toc53181800"/>
      <w:bookmarkStart w:id="3448" w:name="_Toc61117536"/>
      <w:bookmarkStart w:id="3449" w:name="_Toc67076625"/>
      <w:bookmarkStart w:id="3450" w:name="_Toc67077163"/>
      <w:r w:rsidRPr="00090C64">
        <w:t>7.3</w:t>
      </w:r>
      <w:r w:rsidRPr="00090C64">
        <w:tab/>
        <w:t>OTA Reference sensitivity level</w:t>
      </w:r>
      <w:bookmarkEnd w:id="3442"/>
      <w:bookmarkEnd w:id="3443"/>
      <w:bookmarkEnd w:id="3444"/>
      <w:bookmarkEnd w:id="3445"/>
      <w:bookmarkEnd w:id="3446"/>
      <w:bookmarkEnd w:id="3447"/>
      <w:bookmarkEnd w:id="3448"/>
      <w:bookmarkEnd w:id="3449"/>
      <w:bookmarkEnd w:id="3450"/>
    </w:p>
    <w:p w14:paraId="756A16AF" w14:textId="77777777" w:rsidR="00D57C09" w:rsidRPr="00090C64" w:rsidRDefault="00D57C09" w:rsidP="00D57C09">
      <w:pPr>
        <w:pStyle w:val="Heading3"/>
        <w:rPr>
          <w:lang w:eastAsia="sv-SE"/>
        </w:rPr>
      </w:pPr>
      <w:bookmarkStart w:id="3451" w:name="_Toc21125216"/>
      <w:bookmarkStart w:id="3452" w:name="_Toc29768206"/>
      <w:bookmarkStart w:id="3453" w:name="_Toc36044648"/>
      <w:bookmarkStart w:id="3454" w:name="_Toc37230553"/>
      <w:bookmarkStart w:id="3455" w:name="_Toc45907696"/>
      <w:bookmarkStart w:id="3456" w:name="_Toc53181801"/>
      <w:bookmarkStart w:id="3457" w:name="_Toc61117537"/>
      <w:bookmarkStart w:id="3458" w:name="_Toc67076626"/>
      <w:bookmarkStart w:id="3459" w:name="_Toc67077164"/>
      <w:r w:rsidRPr="00090C64">
        <w:rPr>
          <w:lang w:eastAsia="sv-SE"/>
        </w:rPr>
        <w:t>7.3.1</w:t>
      </w:r>
      <w:r w:rsidRPr="00090C64">
        <w:rPr>
          <w:lang w:eastAsia="sv-SE"/>
        </w:rPr>
        <w:tab/>
        <w:t>Definition and applicability</w:t>
      </w:r>
      <w:bookmarkEnd w:id="3451"/>
      <w:bookmarkEnd w:id="3452"/>
      <w:bookmarkEnd w:id="3453"/>
      <w:bookmarkEnd w:id="3454"/>
      <w:bookmarkEnd w:id="3455"/>
      <w:bookmarkEnd w:id="3456"/>
      <w:bookmarkEnd w:id="3457"/>
      <w:bookmarkEnd w:id="3458"/>
      <w:bookmarkEnd w:id="345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3460" w:name="_Toc21125217"/>
      <w:bookmarkStart w:id="3461" w:name="_Toc29768207"/>
      <w:bookmarkStart w:id="3462" w:name="_Toc36044649"/>
      <w:bookmarkStart w:id="3463" w:name="_Toc37230554"/>
      <w:bookmarkStart w:id="3464" w:name="_Toc45907697"/>
      <w:bookmarkStart w:id="3465" w:name="_Toc53181802"/>
      <w:bookmarkStart w:id="3466" w:name="_Toc61117538"/>
      <w:bookmarkStart w:id="3467" w:name="_Toc67076627"/>
      <w:bookmarkStart w:id="3468" w:name="_Toc67077165"/>
      <w:r w:rsidRPr="00090C64">
        <w:rPr>
          <w:lang w:eastAsia="sv-SE"/>
        </w:rPr>
        <w:t>7.3.2</w:t>
      </w:r>
      <w:r w:rsidRPr="00090C64">
        <w:rPr>
          <w:lang w:eastAsia="sv-SE"/>
        </w:rPr>
        <w:tab/>
        <w:t>Minimum Requirement</w:t>
      </w:r>
      <w:bookmarkEnd w:id="3460"/>
      <w:bookmarkEnd w:id="3461"/>
      <w:bookmarkEnd w:id="3462"/>
      <w:bookmarkEnd w:id="3463"/>
      <w:bookmarkEnd w:id="3464"/>
      <w:bookmarkEnd w:id="3465"/>
      <w:bookmarkEnd w:id="3466"/>
      <w:bookmarkEnd w:id="3467"/>
      <w:bookmarkEnd w:id="346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lastRenderedPageBreak/>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3469" w:name="_Toc21125218"/>
      <w:bookmarkStart w:id="3470" w:name="_Toc29768208"/>
      <w:bookmarkStart w:id="3471" w:name="_Toc36044650"/>
      <w:bookmarkStart w:id="3472" w:name="_Toc37230555"/>
      <w:bookmarkStart w:id="3473" w:name="_Toc45907698"/>
      <w:bookmarkStart w:id="3474" w:name="_Toc53181803"/>
      <w:bookmarkStart w:id="3475" w:name="_Toc61117539"/>
      <w:bookmarkStart w:id="3476" w:name="_Toc67076628"/>
      <w:bookmarkStart w:id="3477" w:name="_Toc67077166"/>
      <w:r w:rsidRPr="00090C64">
        <w:rPr>
          <w:lang w:eastAsia="sv-SE"/>
        </w:rPr>
        <w:t>7.3.3</w:t>
      </w:r>
      <w:r w:rsidRPr="00090C64">
        <w:rPr>
          <w:lang w:eastAsia="sv-SE"/>
        </w:rPr>
        <w:tab/>
        <w:t>Test purpose</w:t>
      </w:r>
      <w:bookmarkEnd w:id="3469"/>
      <w:bookmarkEnd w:id="3470"/>
      <w:bookmarkEnd w:id="3471"/>
      <w:bookmarkEnd w:id="3472"/>
      <w:bookmarkEnd w:id="3473"/>
      <w:bookmarkEnd w:id="3474"/>
      <w:bookmarkEnd w:id="3475"/>
      <w:bookmarkEnd w:id="3476"/>
      <w:bookmarkEnd w:id="3477"/>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3478" w:name="_Toc21125219"/>
      <w:bookmarkStart w:id="3479" w:name="_Toc29768209"/>
      <w:bookmarkStart w:id="3480" w:name="_Toc36044651"/>
      <w:bookmarkStart w:id="3481" w:name="_Toc37230556"/>
      <w:bookmarkStart w:id="3482" w:name="_Toc45907699"/>
      <w:bookmarkStart w:id="3483" w:name="_Toc53181804"/>
      <w:bookmarkStart w:id="3484" w:name="_Toc61117540"/>
      <w:bookmarkStart w:id="3485" w:name="_Toc67076629"/>
      <w:bookmarkStart w:id="3486" w:name="_Toc67077167"/>
      <w:r w:rsidRPr="00090C64">
        <w:rPr>
          <w:lang w:eastAsia="sv-SE"/>
        </w:rPr>
        <w:t>7.3</w:t>
      </w:r>
      <w:r w:rsidRPr="00090C64">
        <w:rPr>
          <w:lang w:eastAsia="zh-CN"/>
        </w:rPr>
        <w:t>.</w:t>
      </w:r>
      <w:r w:rsidRPr="00090C64">
        <w:rPr>
          <w:lang w:eastAsia="sv-SE"/>
        </w:rPr>
        <w:t>4</w:t>
      </w:r>
      <w:r w:rsidRPr="00090C64">
        <w:rPr>
          <w:lang w:eastAsia="sv-SE"/>
        </w:rPr>
        <w:tab/>
        <w:t>Method of test</w:t>
      </w:r>
      <w:bookmarkEnd w:id="3478"/>
      <w:bookmarkEnd w:id="3479"/>
      <w:bookmarkEnd w:id="3480"/>
      <w:bookmarkEnd w:id="3481"/>
      <w:bookmarkEnd w:id="3482"/>
      <w:bookmarkEnd w:id="3483"/>
      <w:bookmarkEnd w:id="3484"/>
      <w:bookmarkEnd w:id="3485"/>
      <w:bookmarkEnd w:id="3486"/>
    </w:p>
    <w:p w14:paraId="382573F6" w14:textId="77777777" w:rsidR="00D57C09" w:rsidRPr="00090C64" w:rsidRDefault="00D57C09" w:rsidP="00D57C09">
      <w:pPr>
        <w:pStyle w:val="Heading4"/>
        <w:rPr>
          <w:lang w:eastAsia="sv-SE"/>
        </w:rPr>
      </w:pPr>
      <w:bookmarkStart w:id="3487" w:name="_Toc21125220"/>
      <w:bookmarkStart w:id="3488" w:name="_Toc29768210"/>
      <w:bookmarkStart w:id="3489" w:name="_Toc36044652"/>
      <w:bookmarkStart w:id="3490" w:name="_Toc37230557"/>
      <w:bookmarkStart w:id="3491" w:name="_Toc45907700"/>
      <w:bookmarkStart w:id="3492" w:name="_Toc53181805"/>
      <w:bookmarkStart w:id="3493" w:name="_Toc61117541"/>
      <w:bookmarkStart w:id="3494" w:name="_Toc67076630"/>
      <w:bookmarkStart w:id="3495" w:name="_Toc67077168"/>
      <w:r w:rsidRPr="00090C64">
        <w:rPr>
          <w:lang w:eastAsia="sv-SE"/>
        </w:rPr>
        <w:t>7.3.4.1</w:t>
      </w:r>
      <w:r w:rsidRPr="00090C64">
        <w:rPr>
          <w:lang w:eastAsia="sv-SE"/>
        </w:rPr>
        <w:tab/>
        <w:t>Initial conditions</w:t>
      </w:r>
      <w:bookmarkEnd w:id="3487"/>
      <w:bookmarkEnd w:id="3488"/>
      <w:bookmarkEnd w:id="3489"/>
      <w:bookmarkEnd w:id="3490"/>
      <w:bookmarkEnd w:id="3491"/>
      <w:bookmarkEnd w:id="3492"/>
      <w:bookmarkEnd w:id="3493"/>
      <w:bookmarkEnd w:id="3494"/>
      <w:bookmarkEnd w:id="3495"/>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3496" w:name="_Toc21125221"/>
      <w:bookmarkStart w:id="3497" w:name="_Toc29768211"/>
      <w:bookmarkStart w:id="3498" w:name="_Toc36044653"/>
      <w:bookmarkStart w:id="3499" w:name="_Toc37230558"/>
      <w:bookmarkStart w:id="3500" w:name="_Toc45907701"/>
      <w:bookmarkStart w:id="3501" w:name="_Toc53181806"/>
      <w:bookmarkStart w:id="3502" w:name="_Toc61117542"/>
      <w:bookmarkStart w:id="3503" w:name="_Toc67076631"/>
      <w:bookmarkStart w:id="3504" w:name="_Toc67077169"/>
      <w:r w:rsidRPr="00090C64">
        <w:rPr>
          <w:lang w:eastAsia="sv-SE"/>
        </w:rPr>
        <w:t>7.3.4.2</w:t>
      </w:r>
      <w:r w:rsidRPr="00090C64">
        <w:rPr>
          <w:lang w:eastAsia="sv-SE"/>
        </w:rPr>
        <w:tab/>
        <w:t>Procedure</w:t>
      </w:r>
      <w:bookmarkEnd w:id="3496"/>
      <w:bookmarkEnd w:id="3497"/>
      <w:bookmarkEnd w:id="3498"/>
      <w:bookmarkEnd w:id="3499"/>
      <w:bookmarkEnd w:id="3500"/>
      <w:bookmarkEnd w:id="3501"/>
      <w:bookmarkEnd w:id="3502"/>
      <w:bookmarkEnd w:id="3503"/>
      <w:bookmarkEnd w:id="350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lastRenderedPageBreak/>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3505" w:name="_Toc21125222"/>
      <w:bookmarkStart w:id="3506" w:name="_Toc29768212"/>
      <w:bookmarkStart w:id="3507" w:name="_Toc36044654"/>
      <w:bookmarkStart w:id="3508" w:name="_Toc37230559"/>
      <w:bookmarkStart w:id="3509" w:name="_Toc45907702"/>
      <w:bookmarkStart w:id="3510" w:name="_Toc53181807"/>
      <w:bookmarkStart w:id="3511" w:name="_Toc61117543"/>
      <w:bookmarkStart w:id="3512" w:name="_Toc67076632"/>
      <w:bookmarkStart w:id="3513" w:name="_Toc67077170"/>
      <w:r w:rsidRPr="00090C64">
        <w:rPr>
          <w:lang w:eastAsia="sv-SE"/>
        </w:rPr>
        <w:t>7.3</w:t>
      </w:r>
      <w:r w:rsidRPr="00090C64">
        <w:rPr>
          <w:lang w:eastAsia="zh-CN"/>
        </w:rPr>
        <w:t>.</w:t>
      </w:r>
      <w:r w:rsidRPr="00090C64">
        <w:rPr>
          <w:lang w:eastAsia="sv-SE"/>
        </w:rPr>
        <w:t>5</w:t>
      </w:r>
      <w:r w:rsidRPr="00090C64">
        <w:rPr>
          <w:lang w:eastAsia="sv-SE"/>
        </w:rPr>
        <w:tab/>
        <w:t>Test Requirement</w:t>
      </w:r>
      <w:bookmarkEnd w:id="3505"/>
      <w:bookmarkEnd w:id="3506"/>
      <w:bookmarkEnd w:id="3507"/>
      <w:bookmarkEnd w:id="3508"/>
      <w:bookmarkEnd w:id="3509"/>
      <w:bookmarkEnd w:id="3510"/>
      <w:bookmarkEnd w:id="3511"/>
      <w:bookmarkEnd w:id="3512"/>
      <w:bookmarkEnd w:id="3513"/>
    </w:p>
    <w:p w14:paraId="7FC0FB30" w14:textId="77777777" w:rsidR="00D57C09" w:rsidRPr="00090C64" w:rsidRDefault="00D57C09" w:rsidP="00D57C09">
      <w:pPr>
        <w:pStyle w:val="Heading4"/>
      </w:pPr>
      <w:bookmarkStart w:id="3514" w:name="_Toc21125223"/>
      <w:bookmarkStart w:id="3515" w:name="_Toc29768213"/>
      <w:bookmarkStart w:id="3516" w:name="_Toc36044655"/>
      <w:bookmarkStart w:id="3517" w:name="_Toc37230560"/>
      <w:bookmarkStart w:id="3518" w:name="_Toc45907703"/>
      <w:bookmarkStart w:id="3519" w:name="_Toc53181808"/>
      <w:bookmarkStart w:id="3520" w:name="_Toc61117544"/>
      <w:bookmarkStart w:id="3521" w:name="_Toc67076633"/>
      <w:bookmarkStart w:id="3522" w:name="_Toc67077171"/>
      <w:r w:rsidRPr="00090C64">
        <w:t>7.3.5.1</w:t>
      </w:r>
      <w:r w:rsidRPr="00090C64">
        <w:tab/>
        <w:t>General</w:t>
      </w:r>
      <w:bookmarkEnd w:id="3514"/>
      <w:bookmarkEnd w:id="3515"/>
      <w:bookmarkEnd w:id="3516"/>
      <w:bookmarkEnd w:id="3517"/>
      <w:bookmarkEnd w:id="3518"/>
      <w:bookmarkEnd w:id="3519"/>
      <w:bookmarkEnd w:id="3520"/>
      <w:bookmarkEnd w:id="3521"/>
      <w:bookmarkEnd w:id="3522"/>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3523" w:name="_Toc21125224"/>
      <w:bookmarkStart w:id="3524" w:name="_Toc29768214"/>
      <w:bookmarkStart w:id="3525" w:name="_Toc36044656"/>
      <w:bookmarkStart w:id="3526" w:name="_Toc37230561"/>
      <w:bookmarkStart w:id="3527" w:name="_Toc45907704"/>
      <w:bookmarkStart w:id="3528" w:name="_Toc53181809"/>
      <w:bookmarkStart w:id="3529" w:name="_Toc61117545"/>
      <w:bookmarkStart w:id="3530" w:name="_Toc67076634"/>
      <w:bookmarkStart w:id="3531" w:name="_Toc67077172"/>
      <w:r w:rsidRPr="00090C64">
        <w:t>7.3.5.2</w:t>
      </w:r>
      <w:r w:rsidRPr="00090C64">
        <w:tab/>
        <w:t>UTRA FDD Test Requirements</w:t>
      </w:r>
      <w:bookmarkEnd w:id="3523"/>
      <w:bookmarkEnd w:id="3524"/>
      <w:bookmarkEnd w:id="3525"/>
      <w:bookmarkEnd w:id="3526"/>
      <w:bookmarkEnd w:id="3527"/>
      <w:bookmarkEnd w:id="3528"/>
      <w:bookmarkEnd w:id="3529"/>
      <w:bookmarkEnd w:id="3530"/>
      <w:bookmarkEnd w:id="3531"/>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3532" w:name="_Toc21125225"/>
      <w:bookmarkStart w:id="3533" w:name="_Toc29768215"/>
      <w:bookmarkStart w:id="3534" w:name="_Toc36044657"/>
      <w:bookmarkStart w:id="3535" w:name="_Toc37230562"/>
      <w:bookmarkStart w:id="3536" w:name="_Toc45907705"/>
      <w:bookmarkStart w:id="3537" w:name="_Toc53181810"/>
      <w:bookmarkStart w:id="3538" w:name="_Toc61117546"/>
      <w:bookmarkStart w:id="3539" w:name="_Toc67076635"/>
      <w:bookmarkStart w:id="3540" w:name="_Toc67077173"/>
      <w:r w:rsidRPr="00090C64">
        <w:t>7.3.5.3</w:t>
      </w:r>
      <w:r w:rsidRPr="00090C64">
        <w:tab/>
        <w:t>E-UTRA Test Requirements</w:t>
      </w:r>
      <w:bookmarkEnd w:id="3532"/>
      <w:bookmarkEnd w:id="3533"/>
      <w:bookmarkEnd w:id="3534"/>
      <w:bookmarkEnd w:id="3535"/>
      <w:bookmarkEnd w:id="3536"/>
      <w:bookmarkEnd w:id="3537"/>
      <w:bookmarkEnd w:id="3538"/>
      <w:bookmarkEnd w:id="3539"/>
      <w:bookmarkEnd w:id="3540"/>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3541" w:name="_Toc21125226"/>
      <w:bookmarkStart w:id="3542" w:name="_Toc29768216"/>
      <w:bookmarkStart w:id="3543" w:name="_Toc36044658"/>
      <w:bookmarkStart w:id="3544" w:name="_Toc37230563"/>
      <w:bookmarkStart w:id="3545" w:name="_Toc45907706"/>
      <w:bookmarkStart w:id="3546" w:name="_Toc53181811"/>
      <w:bookmarkStart w:id="3547" w:name="_Toc61117547"/>
      <w:bookmarkStart w:id="3548" w:name="_Toc67076636"/>
      <w:bookmarkStart w:id="3549" w:name="_Toc67077174"/>
      <w:r w:rsidRPr="00090C64">
        <w:t>7.3.5.4</w:t>
      </w:r>
      <w:r w:rsidRPr="00090C64">
        <w:tab/>
        <w:t>NR Test Requirements</w:t>
      </w:r>
      <w:bookmarkEnd w:id="3541"/>
      <w:bookmarkEnd w:id="3542"/>
      <w:bookmarkEnd w:id="3543"/>
      <w:bookmarkEnd w:id="3544"/>
      <w:bookmarkEnd w:id="3545"/>
      <w:bookmarkEnd w:id="3546"/>
      <w:bookmarkEnd w:id="3547"/>
      <w:bookmarkEnd w:id="3548"/>
      <w:bookmarkEnd w:id="354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3550" w:name="_Toc21125227"/>
      <w:bookmarkStart w:id="3551" w:name="_Toc29768217"/>
      <w:bookmarkStart w:id="3552" w:name="_Toc36044659"/>
      <w:bookmarkStart w:id="3553" w:name="_Toc37230564"/>
      <w:bookmarkStart w:id="3554" w:name="_Toc45907707"/>
      <w:bookmarkStart w:id="3555" w:name="_Toc53181812"/>
      <w:bookmarkStart w:id="3556" w:name="_Toc61117548"/>
      <w:bookmarkStart w:id="3557" w:name="_Toc67076637"/>
      <w:bookmarkStart w:id="3558" w:name="_Toc67077175"/>
      <w:r w:rsidRPr="00090C64">
        <w:lastRenderedPageBreak/>
        <w:t>7.4</w:t>
      </w:r>
      <w:r w:rsidRPr="00090C64">
        <w:tab/>
        <w:t>OTA Dynamic range</w:t>
      </w:r>
      <w:bookmarkEnd w:id="3550"/>
      <w:bookmarkEnd w:id="3551"/>
      <w:bookmarkEnd w:id="3552"/>
      <w:bookmarkEnd w:id="3553"/>
      <w:bookmarkEnd w:id="3554"/>
      <w:bookmarkEnd w:id="3555"/>
      <w:bookmarkEnd w:id="3556"/>
      <w:bookmarkEnd w:id="3557"/>
      <w:bookmarkEnd w:id="3558"/>
    </w:p>
    <w:p w14:paraId="188ED166" w14:textId="77777777" w:rsidR="00D57C09" w:rsidRPr="00090C64" w:rsidRDefault="00D57C09" w:rsidP="00D57C09">
      <w:pPr>
        <w:pStyle w:val="Heading3"/>
        <w:rPr>
          <w:lang w:eastAsia="sv-SE"/>
        </w:rPr>
      </w:pPr>
      <w:bookmarkStart w:id="3559" w:name="_Toc21125228"/>
      <w:bookmarkStart w:id="3560" w:name="_Toc29768218"/>
      <w:bookmarkStart w:id="3561" w:name="_Toc36044660"/>
      <w:bookmarkStart w:id="3562" w:name="_Toc37230565"/>
      <w:bookmarkStart w:id="3563" w:name="_Toc45907708"/>
      <w:bookmarkStart w:id="3564" w:name="_Toc53181813"/>
      <w:bookmarkStart w:id="3565" w:name="_Toc61117549"/>
      <w:bookmarkStart w:id="3566" w:name="_Toc67076638"/>
      <w:bookmarkStart w:id="3567" w:name="_Toc67077176"/>
      <w:r w:rsidRPr="00090C64">
        <w:rPr>
          <w:lang w:eastAsia="sv-SE"/>
        </w:rPr>
        <w:t>7.4.1</w:t>
      </w:r>
      <w:r w:rsidRPr="00090C64">
        <w:rPr>
          <w:lang w:eastAsia="sv-SE"/>
        </w:rPr>
        <w:tab/>
        <w:t>Definition and applicability</w:t>
      </w:r>
      <w:bookmarkEnd w:id="3559"/>
      <w:bookmarkEnd w:id="3560"/>
      <w:bookmarkEnd w:id="3561"/>
      <w:bookmarkEnd w:id="3562"/>
      <w:bookmarkEnd w:id="3563"/>
      <w:bookmarkEnd w:id="3564"/>
      <w:bookmarkEnd w:id="3565"/>
      <w:bookmarkEnd w:id="3566"/>
      <w:bookmarkEnd w:id="3567"/>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3568" w:name="_Toc21125229"/>
      <w:bookmarkStart w:id="3569" w:name="_Toc29768219"/>
      <w:bookmarkStart w:id="3570" w:name="_Toc36044661"/>
      <w:bookmarkStart w:id="3571" w:name="_Toc37230566"/>
      <w:bookmarkStart w:id="3572" w:name="_Toc45907709"/>
      <w:bookmarkStart w:id="3573" w:name="_Toc53181814"/>
      <w:bookmarkStart w:id="3574" w:name="_Toc61117550"/>
      <w:bookmarkStart w:id="3575" w:name="_Toc67076639"/>
      <w:bookmarkStart w:id="3576" w:name="_Toc67077177"/>
      <w:r w:rsidRPr="00090C64">
        <w:rPr>
          <w:lang w:eastAsia="sv-SE"/>
        </w:rPr>
        <w:t>7.4.2</w:t>
      </w:r>
      <w:r w:rsidRPr="00090C64">
        <w:rPr>
          <w:lang w:eastAsia="sv-SE"/>
        </w:rPr>
        <w:tab/>
        <w:t>Minimum Requirement</w:t>
      </w:r>
      <w:bookmarkEnd w:id="3568"/>
      <w:bookmarkEnd w:id="3569"/>
      <w:bookmarkEnd w:id="3570"/>
      <w:bookmarkEnd w:id="3571"/>
      <w:bookmarkEnd w:id="3572"/>
      <w:bookmarkEnd w:id="3573"/>
      <w:bookmarkEnd w:id="3574"/>
      <w:bookmarkEnd w:id="3575"/>
      <w:bookmarkEnd w:id="3576"/>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3577" w:name="_Toc21125230"/>
      <w:bookmarkStart w:id="3578" w:name="_Toc29768220"/>
      <w:bookmarkStart w:id="3579" w:name="_Toc36044662"/>
      <w:bookmarkStart w:id="3580" w:name="_Toc37230567"/>
      <w:bookmarkStart w:id="3581" w:name="_Toc45907710"/>
      <w:bookmarkStart w:id="3582" w:name="_Toc53181815"/>
      <w:bookmarkStart w:id="3583" w:name="_Toc61117551"/>
      <w:bookmarkStart w:id="3584" w:name="_Toc67076640"/>
      <w:bookmarkStart w:id="3585" w:name="_Toc67077178"/>
      <w:r w:rsidRPr="00090C64">
        <w:rPr>
          <w:lang w:eastAsia="sv-SE"/>
        </w:rPr>
        <w:t>7.4.3</w:t>
      </w:r>
      <w:r w:rsidRPr="00090C64">
        <w:rPr>
          <w:lang w:eastAsia="sv-SE"/>
        </w:rPr>
        <w:tab/>
        <w:t>Test purpose</w:t>
      </w:r>
      <w:bookmarkEnd w:id="3577"/>
      <w:bookmarkEnd w:id="3578"/>
      <w:bookmarkEnd w:id="3579"/>
      <w:bookmarkEnd w:id="3580"/>
      <w:bookmarkEnd w:id="3581"/>
      <w:bookmarkEnd w:id="3582"/>
      <w:bookmarkEnd w:id="3583"/>
      <w:bookmarkEnd w:id="3584"/>
      <w:bookmarkEnd w:id="3585"/>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3586" w:name="_Toc21125231"/>
      <w:bookmarkStart w:id="3587" w:name="_Toc29768221"/>
      <w:bookmarkStart w:id="3588" w:name="_Toc36044663"/>
      <w:bookmarkStart w:id="3589" w:name="_Toc37230568"/>
      <w:bookmarkStart w:id="3590" w:name="_Toc45907711"/>
      <w:bookmarkStart w:id="3591" w:name="_Toc53181816"/>
      <w:bookmarkStart w:id="3592" w:name="_Toc61117552"/>
      <w:bookmarkStart w:id="3593" w:name="_Toc67076641"/>
      <w:bookmarkStart w:id="3594" w:name="_Toc67077179"/>
      <w:r w:rsidRPr="00090C64">
        <w:rPr>
          <w:lang w:eastAsia="sv-SE"/>
        </w:rPr>
        <w:t>7.4</w:t>
      </w:r>
      <w:r w:rsidRPr="00090C64">
        <w:rPr>
          <w:lang w:eastAsia="zh-CN"/>
        </w:rPr>
        <w:t>.</w:t>
      </w:r>
      <w:r w:rsidRPr="00090C64">
        <w:rPr>
          <w:lang w:eastAsia="sv-SE"/>
        </w:rPr>
        <w:t>4</w:t>
      </w:r>
      <w:r w:rsidRPr="00090C64">
        <w:rPr>
          <w:lang w:eastAsia="sv-SE"/>
        </w:rPr>
        <w:tab/>
        <w:t>Method of test</w:t>
      </w:r>
      <w:bookmarkEnd w:id="3586"/>
      <w:bookmarkEnd w:id="3587"/>
      <w:bookmarkEnd w:id="3588"/>
      <w:bookmarkEnd w:id="3589"/>
      <w:bookmarkEnd w:id="3590"/>
      <w:bookmarkEnd w:id="3591"/>
      <w:bookmarkEnd w:id="3592"/>
      <w:bookmarkEnd w:id="3593"/>
      <w:bookmarkEnd w:id="3594"/>
    </w:p>
    <w:p w14:paraId="3520E624" w14:textId="77777777" w:rsidR="00D57C09" w:rsidRPr="00090C64" w:rsidRDefault="00D57C09" w:rsidP="00D57C09">
      <w:pPr>
        <w:pStyle w:val="Heading4"/>
        <w:rPr>
          <w:lang w:eastAsia="sv-SE"/>
        </w:rPr>
      </w:pPr>
      <w:bookmarkStart w:id="3595" w:name="_Toc21125232"/>
      <w:bookmarkStart w:id="3596" w:name="_Toc29768222"/>
      <w:bookmarkStart w:id="3597" w:name="_Toc36044664"/>
      <w:bookmarkStart w:id="3598" w:name="_Toc37230569"/>
      <w:bookmarkStart w:id="3599" w:name="_Toc45907712"/>
      <w:bookmarkStart w:id="3600" w:name="_Toc53181817"/>
      <w:bookmarkStart w:id="3601" w:name="_Toc61117553"/>
      <w:bookmarkStart w:id="3602" w:name="_Toc67076642"/>
      <w:bookmarkStart w:id="3603" w:name="_Toc67077180"/>
      <w:r w:rsidRPr="00090C64">
        <w:rPr>
          <w:lang w:eastAsia="sv-SE"/>
        </w:rPr>
        <w:t>7.4.4.1</w:t>
      </w:r>
      <w:r w:rsidRPr="00090C64">
        <w:rPr>
          <w:lang w:eastAsia="sv-SE"/>
        </w:rPr>
        <w:tab/>
        <w:t>Initial conditions</w:t>
      </w:r>
      <w:bookmarkEnd w:id="3595"/>
      <w:bookmarkEnd w:id="3596"/>
      <w:bookmarkEnd w:id="3597"/>
      <w:bookmarkEnd w:id="3598"/>
      <w:bookmarkEnd w:id="3599"/>
      <w:bookmarkEnd w:id="3600"/>
      <w:bookmarkEnd w:id="3601"/>
      <w:bookmarkEnd w:id="3602"/>
      <w:bookmarkEnd w:id="360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3604" w:name="_Toc21125233"/>
      <w:bookmarkStart w:id="3605" w:name="_Toc29768223"/>
      <w:bookmarkStart w:id="3606" w:name="_Toc36044665"/>
      <w:bookmarkStart w:id="3607" w:name="_Toc37230570"/>
      <w:bookmarkStart w:id="3608" w:name="_Toc45907713"/>
      <w:bookmarkStart w:id="3609" w:name="_Toc53181818"/>
      <w:bookmarkStart w:id="3610" w:name="_Toc61117554"/>
      <w:bookmarkStart w:id="3611" w:name="_Toc67076643"/>
      <w:bookmarkStart w:id="3612" w:name="_Toc67077181"/>
      <w:r w:rsidRPr="00090C64">
        <w:rPr>
          <w:lang w:eastAsia="sv-SE"/>
        </w:rPr>
        <w:t>7.4.4.2</w:t>
      </w:r>
      <w:r w:rsidRPr="00090C64">
        <w:rPr>
          <w:lang w:eastAsia="sv-SE"/>
        </w:rPr>
        <w:tab/>
        <w:t>Procedure</w:t>
      </w:r>
      <w:bookmarkEnd w:id="3604"/>
      <w:bookmarkEnd w:id="3605"/>
      <w:bookmarkEnd w:id="3606"/>
      <w:bookmarkEnd w:id="3607"/>
      <w:bookmarkEnd w:id="3608"/>
      <w:bookmarkEnd w:id="3609"/>
      <w:bookmarkEnd w:id="3610"/>
      <w:bookmarkEnd w:id="3611"/>
      <w:bookmarkEnd w:id="3612"/>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lastRenderedPageBreak/>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3613" w:name="_Toc21125234"/>
      <w:bookmarkStart w:id="3614" w:name="_Toc29768224"/>
      <w:bookmarkStart w:id="3615" w:name="_Toc36044666"/>
      <w:bookmarkStart w:id="3616" w:name="_Toc37230571"/>
      <w:bookmarkStart w:id="3617" w:name="_Toc45907714"/>
      <w:bookmarkStart w:id="3618" w:name="_Toc53181819"/>
      <w:bookmarkStart w:id="3619" w:name="_Toc61117555"/>
      <w:bookmarkStart w:id="3620" w:name="_Toc67076644"/>
      <w:bookmarkStart w:id="3621" w:name="_Toc67077182"/>
      <w:r w:rsidRPr="00090C64">
        <w:rPr>
          <w:lang w:eastAsia="sv-SE"/>
        </w:rPr>
        <w:t>7.4</w:t>
      </w:r>
      <w:r w:rsidRPr="00090C64">
        <w:rPr>
          <w:lang w:eastAsia="zh-CN"/>
        </w:rPr>
        <w:t>.</w:t>
      </w:r>
      <w:r w:rsidRPr="00090C64">
        <w:rPr>
          <w:lang w:eastAsia="sv-SE"/>
        </w:rPr>
        <w:t>5</w:t>
      </w:r>
      <w:r w:rsidRPr="00090C64">
        <w:rPr>
          <w:lang w:eastAsia="sv-SE"/>
        </w:rPr>
        <w:tab/>
        <w:t>Test Requirement</w:t>
      </w:r>
      <w:bookmarkEnd w:id="3613"/>
      <w:bookmarkEnd w:id="3614"/>
      <w:bookmarkEnd w:id="3615"/>
      <w:bookmarkEnd w:id="3616"/>
      <w:bookmarkEnd w:id="3617"/>
      <w:bookmarkEnd w:id="3618"/>
      <w:bookmarkEnd w:id="3619"/>
      <w:bookmarkEnd w:id="3620"/>
      <w:bookmarkEnd w:id="3621"/>
    </w:p>
    <w:p w14:paraId="49802DD9" w14:textId="77777777" w:rsidR="00D57C09" w:rsidRPr="00090C64" w:rsidRDefault="00D57C09" w:rsidP="00D57C09">
      <w:pPr>
        <w:pStyle w:val="Heading4"/>
      </w:pPr>
      <w:bookmarkStart w:id="3622" w:name="_Toc21125235"/>
      <w:bookmarkStart w:id="3623" w:name="_Toc29768225"/>
      <w:bookmarkStart w:id="3624" w:name="_Toc36044667"/>
      <w:bookmarkStart w:id="3625" w:name="_Toc37230572"/>
      <w:bookmarkStart w:id="3626" w:name="_Toc45907715"/>
      <w:bookmarkStart w:id="3627" w:name="_Toc53181820"/>
      <w:bookmarkStart w:id="3628" w:name="_Toc61117556"/>
      <w:bookmarkStart w:id="3629" w:name="_Toc67076645"/>
      <w:bookmarkStart w:id="3630" w:name="_Toc67077183"/>
      <w:r w:rsidRPr="00090C64">
        <w:t>7.4.5.1</w:t>
      </w:r>
      <w:r w:rsidRPr="00090C64">
        <w:tab/>
        <w:t>UTRA FDD operation</w:t>
      </w:r>
      <w:bookmarkEnd w:id="3622"/>
      <w:bookmarkEnd w:id="3623"/>
      <w:bookmarkEnd w:id="3624"/>
      <w:bookmarkEnd w:id="3625"/>
      <w:bookmarkEnd w:id="3626"/>
      <w:bookmarkEnd w:id="3627"/>
      <w:bookmarkEnd w:id="3628"/>
      <w:bookmarkEnd w:id="3629"/>
      <w:bookmarkEnd w:id="3630"/>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3631" w:name="_Toc21125236"/>
      <w:bookmarkStart w:id="3632" w:name="_Toc29768226"/>
      <w:bookmarkStart w:id="3633" w:name="_Toc36044668"/>
      <w:bookmarkStart w:id="3634" w:name="_Toc37230573"/>
      <w:bookmarkStart w:id="3635" w:name="_Toc45907716"/>
      <w:bookmarkStart w:id="3636" w:name="_Toc53181821"/>
      <w:bookmarkStart w:id="3637" w:name="_Toc61117557"/>
      <w:bookmarkStart w:id="3638" w:name="_Toc67076646"/>
      <w:bookmarkStart w:id="3639" w:name="_Toc67077184"/>
      <w:r w:rsidRPr="00090C64">
        <w:t>7.4.5.2</w:t>
      </w:r>
      <w:r w:rsidRPr="00090C64">
        <w:tab/>
        <w:t>E-UTRA operation</w:t>
      </w:r>
      <w:bookmarkEnd w:id="3631"/>
      <w:bookmarkEnd w:id="3632"/>
      <w:bookmarkEnd w:id="3633"/>
      <w:bookmarkEnd w:id="3634"/>
      <w:bookmarkEnd w:id="3635"/>
      <w:bookmarkEnd w:id="3636"/>
      <w:bookmarkEnd w:id="3637"/>
      <w:bookmarkEnd w:id="3638"/>
      <w:bookmarkEnd w:id="363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lastRenderedPageBreak/>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lastRenderedPageBreak/>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3640" w:name="_Toc21125237"/>
      <w:bookmarkStart w:id="3641" w:name="_Toc29768227"/>
      <w:bookmarkStart w:id="3642" w:name="_Toc36044669"/>
      <w:bookmarkStart w:id="3643" w:name="_Toc37230574"/>
      <w:bookmarkStart w:id="3644" w:name="_Toc45907717"/>
      <w:bookmarkStart w:id="3645" w:name="_Toc53181822"/>
      <w:bookmarkStart w:id="3646" w:name="_Toc61117558"/>
      <w:bookmarkStart w:id="3647" w:name="_Toc67076647"/>
      <w:bookmarkStart w:id="3648" w:name="_Toc67077185"/>
      <w:r w:rsidRPr="00090C64">
        <w:t>7.4.5.3</w:t>
      </w:r>
      <w:r w:rsidRPr="00090C64">
        <w:tab/>
        <w:t>NR operation</w:t>
      </w:r>
      <w:bookmarkEnd w:id="3640"/>
      <w:bookmarkEnd w:id="3641"/>
      <w:bookmarkEnd w:id="3642"/>
      <w:bookmarkEnd w:id="3643"/>
      <w:bookmarkEnd w:id="3644"/>
      <w:bookmarkEnd w:id="3645"/>
      <w:bookmarkEnd w:id="3646"/>
      <w:bookmarkEnd w:id="3647"/>
      <w:bookmarkEnd w:id="364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3649" w:name="_Toc21125238"/>
      <w:bookmarkStart w:id="3650" w:name="_Toc29768228"/>
      <w:bookmarkStart w:id="3651" w:name="_Toc36044670"/>
      <w:bookmarkStart w:id="3652" w:name="_Toc37230575"/>
      <w:bookmarkStart w:id="3653" w:name="_Toc45907718"/>
      <w:bookmarkStart w:id="3654" w:name="_Toc53181823"/>
      <w:bookmarkStart w:id="3655" w:name="_Toc61117559"/>
      <w:bookmarkStart w:id="3656" w:name="_Toc67076648"/>
      <w:bookmarkStart w:id="3657" w:name="_Toc67077186"/>
      <w:r w:rsidRPr="00090C64">
        <w:lastRenderedPageBreak/>
        <w:t>7.5</w:t>
      </w:r>
      <w:r w:rsidRPr="00090C64">
        <w:tab/>
        <w:t>OTA Adjacent channel selectivity, general blocking, and narrowband blocking</w:t>
      </w:r>
      <w:bookmarkEnd w:id="3649"/>
      <w:bookmarkEnd w:id="3650"/>
      <w:bookmarkEnd w:id="3651"/>
      <w:bookmarkEnd w:id="3652"/>
      <w:bookmarkEnd w:id="3653"/>
      <w:bookmarkEnd w:id="3654"/>
      <w:bookmarkEnd w:id="3655"/>
      <w:bookmarkEnd w:id="3656"/>
      <w:bookmarkEnd w:id="3657"/>
    </w:p>
    <w:p w14:paraId="0D275C9A" w14:textId="77777777" w:rsidR="00D57C09" w:rsidRPr="00090C64" w:rsidRDefault="00D57C09" w:rsidP="00D57C09">
      <w:pPr>
        <w:pStyle w:val="Heading3"/>
        <w:rPr>
          <w:lang w:eastAsia="sv-SE"/>
        </w:rPr>
      </w:pPr>
      <w:bookmarkStart w:id="3658" w:name="_Toc21125239"/>
      <w:bookmarkStart w:id="3659" w:name="_Toc29768229"/>
      <w:bookmarkStart w:id="3660" w:name="_Toc36044671"/>
      <w:bookmarkStart w:id="3661" w:name="_Toc37230576"/>
      <w:bookmarkStart w:id="3662" w:name="_Toc45907719"/>
      <w:bookmarkStart w:id="3663" w:name="_Toc53181824"/>
      <w:bookmarkStart w:id="3664" w:name="_Toc61117560"/>
      <w:bookmarkStart w:id="3665" w:name="_Toc67076649"/>
      <w:bookmarkStart w:id="3666" w:name="_Toc67077187"/>
      <w:r w:rsidRPr="00090C64">
        <w:rPr>
          <w:lang w:eastAsia="sv-SE"/>
        </w:rPr>
        <w:t>7.5.1</w:t>
      </w:r>
      <w:r w:rsidRPr="00090C64">
        <w:rPr>
          <w:lang w:eastAsia="sv-SE"/>
        </w:rPr>
        <w:tab/>
        <w:t>Definition and applicability</w:t>
      </w:r>
      <w:bookmarkEnd w:id="3658"/>
      <w:bookmarkEnd w:id="3659"/>
      <w:bookmarkEnd w:id="3660"/>
      <w:bookmarkEnd w:id="3661"/>
      <w:bookmarkEnd w:id="3662"/>
      <w:bookmarkEnd w:id="3663"/>
      <w:bookmarkEnd w:id="3664"/>
      <w:bookmarkEnd w:id="3665"/>
      <w:bookmarkEnd w:id="3666"/>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3667" w:name="_Toc21125240"/>
      <w:bookmarkStart w:id="3668" w:name="_Toc29768230"/>
      <w:bookmarkStart w:id="3669" w:name="_Toc36044672"/>
      <w:bookmarkStart w:id="3670" w:name="_Toc37230577"/>
      <w:bookmarkStart w:id="3671" w:name="_Toc45907720"/>
      <w:bookmarkStart w:id="3672" w:name="_Toc53181825"/>
      <w:bookmarkStart w:id="3673" w:name="_Toc61117561"/>
      <w:bookmarkStart w:id="3674" w:name="_Toc67076650"/>
      <w:bookmarkStart w:id="3675" w:name="_Toc67077188"/>
      <w:r w:rsidRPr="00090C64">
        <w:rPr>
          <w:lang w:eastAsia="sv-SE"/>
        </w:rPr>
        <w:t>7.5.2</w:t>
      </w:r>
      <w:r w:rsidRPr="00090C64">
        <w:rPr>
          <w:lang w:eastAsia="sv-SE"/>
        </w:rPr>
        <w:tab/>
        <w:t>Minimum Requirement</w:t>
      </w:r>
      <w:bookmarkEnd w:id="3667"/>
      <w:bookmarkEnd w:id="3668"/>
      <w:bookmarkEnd w:id="3669"/>
      <w:bookmarkEnd w:id="3670"/>
      <w:bookmarkEnd w:id="3671"/>
      <w:bookmarkEnd w:id="3672"/>
      <w:bookmarkEnd w:id="3673"/>
      <w:bookmarkEnd w:id="3674"/>
      <w:bookmarkEnd w:id="3675"/>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3676" w:name="_Toc21125241"/>
      <w:bookmarkStart w:id="3677" w:name="_Toc29768231"/>
      <w:bookmarkStart w:id="3678" w:name="_Toc36044673"/>
      <w:bookmarkStart w:id="3679" w:name="_Toc37230578"/>
      <w:bookmarkStart w:id="3680" w:name="_Toc45907721"/>
      <w:bookmarkStart w:id="3681" w:name="_Toc53181826"/>
      <w:bookmarkStart w:id="3682" w:name="_Toc61117562"/>
      <w:bookmarkStart w:id="3683" w:name="_Toc67076651"/>
      <w:bookmarkStart w:id="3684" w:name="_Toc67077189"/>
      <w:r w:rsidRPr="00090C64">
        <w:rPr>
          <w:lang w:eastAsia="sv-SE"/>
        </w:rPr>
        <w:t>7.5.3</w:t>
      </w:r>
      <w:r w:rsidRPr="00090C64">
        <w:rPr>
          <w:lang w:eastAsia="sv-SE"/>
        </w:rPr>
        <w:tab/>
        <w:t>Test purpose</w:t>
      </w:r>
      <w:bookmarkEnd w:id="3676"/>
      <w:bookmarkEnd w:id="3677"/>
      <w:bookmarkEnd w:id="3678"/>
      <w:bookmarkEnd w:id="3679"/>
      <w:bookmarkEnd w:id="3680"/>
      <w:bookmarkEnd w:id="3681"/>
      <w:bookmarkEnd w:id="3682"/>
      <w:bookmarkEnd w:id="3683"/>
      <w:bookmarkEnd w:id="368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3685" w:name="_Toc21125242"/>
      <w:bookmarkStart w:id="3686" w:name="_Toc29768232"/>
      <w:bookmarkStart w:id="3687" w:name="_Toc36044674"/>
      <w:bookmarkStart w:id="3688" w:name="_Toc37230579"/>
      <w:bookmarkStart w:id="3689" w:name="_Toc45907722"/>
      <w:bookmarkStart w:id="3690" w:name="_Toc53181827"/>
      <w:bookmarkStart w:id="3691" w:name="_Toc61117563"/>
      <w:bookmarkStart w:id="3692" w:name="_Toc67076652"/>
      <w:bookmarkStart w:id="3693" w:name="_Toc67077190"/>
      <w:r w:rsidRPr="00090C64">
        <w:rPr>
          <w:lang w:eastAsia="sv-SE"/>
        </w:rPr>
        <w:t>7.5</w:t>
      </w:r>
      <w:r w:rsidRPr="00090C64">
        <w:rPr>
          <w:lang w:eastAsia="zh-CN"/>
        </w:rPr>
        <w:t>.</w:t>
      </w:r>
      <w:r w:rsidRPr="00090C64">
        <w:rPr>
          <w:lang w:eastAsia="sv-SE"/>
        </w:rPr>
        <w:t>4</w:t>
      </w:r>
      <w:r w:rsidRPr="00090C64">
        <w:rPr>
          <w:lang w:eastAsia="sv-SE"/>
        </w:rPr>
        <w:tab/>
        <w:t>Method of test</w:t>
      </w:r>
      <w:bookmarkEnd w:id="3685"/>
      <w:bookmarkEnd w:id="3686"/>
      <w:bookmarkEnd w:id="3687"/>
      <w:bookmarkEnd w:id="3688"/>
      <w:bookmarkEnd w:id="3689"/>
      <w:bookmarkEnd w:id="3690"/>
      <w:bookmarkEnd w:id="3691"/>
      <w:bookmarkEnd w:id="3692"/>
      <w:bookmarkEnd w:id="3693"/>
    </w:p>
    <w:p w14:paraId="46A709DF" w14:textId="77777777" w:rsidR="00D57C09" w:rsidRPr="00090C64" w:rsidRDefault="00D57C09" w:rsidP="00D57C09">
      <w:pPr>
        <w:pStyle w:val="Heading4"/>
        <w:rPr>
          <w:lang w:eastAsia="sv-SE"/>
        </w:rPr>
      </w:pPr>
      <w:bookmarkStart w:id="3694" w:name="_Toc21125243"/>
      <w:bookmarkStart w:id="3695" w:name="_Toc29768233"/>
      <w:bookmarkStart w:id="3696" w:name="_Toc36044675"/>
      <w:bookmarkStart w:id="3697" w:name="_Toc37230580"/>
      <w:bookmarkStart w:id="3698" w:name="_Toc45907723"/>
      <w:bookmarkStart w:id="3699" w:name="_Toc53181828"/>
      <w:bookmarkStart w:id="3700" w:name="_Toc61117564"/>
      <w:bookmarkStart w:id="3701" w:name="_Toc67076653"/>
      <w:bookmarkStart w:id="3702" w:name="_Toc67077191"/>
      <w:r w:rsidRPr="00090C64">
        <w:rPr>
          <w:lang w:eastAsia="sv-SE"/>
        </w:rPr>
        <w:t>7.5.4.1</w:t>
      </w:r>
      <w:r w:rsidRPr="00090C64">
        <w:rPr>
          <w:lang w:eastAsia="sv-SE"/>
        </w:rPr>
        <w:tab/>
        <w:t>Initial conditions</w:t>
      </w:r>
      <w:bookmarkEnd w:id="3694"/>
      <w:bookmarkEnd w:id="3695"/>
      <w:bookmarkEnd w:id="3696"/>
      <w:bookmarkEnd w:id="3697"/>
      <w:bookmarkEnd w:id="3698"/>
      <w:bookmarkEnd w:id="3699"/>
      <w:bookmarkEnd w:id="3700"/>
      <w:bookmarkEnd w:id="3701"/>
      <w:bookmarkEnd w:id="3702"/>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3703" w:name="_Toc21125244"/>
      <w:bookmarkStart w:id="3704" w:name="_Toc29768234"/>
      <w:bookmarkStart w:id="3705" w:name="_Toc36044676"/>
      <w:bookmarkStart w:id="3706" w:name="_Toc37230581"/>
      <w:bookmarkStart w:id="3707" w:name="_Toc45907724"/>
      <w:bookmarkStart w:id="3708" w:name="_Toc53181829"/>
      <w:bookmarkStart w:id="3709" w:name="_Toc61117565"/>
      <w:bookmarkStart w:id="3710" w:name="_Toc67076654"/>
      <w:bookmarkStart w:id="3711" w:name="_Toc67077192"/>
      <w:r w:rsidRPr="00090C64">
        <w:rPr>
          <w:lang w:eastAsia="sv-SE"/>
        </w:rPr>
        <w:t>7.5.4.2</w:t>
      </w:r>
      <w:r w:rsidRPr="00090C64">
        <w:rPr>
          <w:lang w:eastAsia="sv-SE"/>
        </w:rPr>
        <w:tab/>
        <w:t>Procedure</w:t>
      </w:r>
      <w:bookmarkEnd w:id="3703"/>
      <w:bookmarkEnd w:id="3704"/>
      <w:bookmarkEnd w:id="3705"/>
      <w:bookmarkEnd w:id="3706"/>
      <w:bookmarkEnd w:id="3707"/>
      <w:bookmarkEnd w:id="3708"/>
      <w:bookmarkEnd w:id="3709"/>
      <w:bookmarkEnd w:id="3710"/>
      <w:bookmarkEnd w:id="3711"/>
    </w:p>
    <w:p w14:paraId="1ACFD5BB" w14:textId="77777777" w:rsidR="00D57C09" w:rsidRPr="00090C64" w:rsidRDefault="00D57C09" w:rsidP="00D57C09">
      <w:pPr>
        <w:pStyle w:val="Heading5"/>
      </w:pPr>
      <w:bookmarkStart w:id="3712" w:name="_Toc21125245"/>
      <w:bookmarkStart w:id="3713" w:name="_Toc29768235"/>
      <w:bookmarkStart w:id="3714" w:name="_Toc36044677"/>
      <w:bookmarkStart w:id="3715" w:name="_Toc37230582"/>
      <w:bookmarkStart w:id="3716" w:name="_Toc45907725"/>
      <w:bookmarkStart w:id="3717" w:name="_Toc53181830"/>
      <w:bookmarkStart w:id="3718" w:name="_Toc61117566"/>
      <w:bookmarkStart w:id="3719" w:name="_Toc67076655"/>
      <w:bookmarkStart w:id="3720" w:name="_Toc67077193"/>
      <w:r w:rsidRPr="00090C64">
        <w:t>7.5.4.2.1</w:t>
      </w:r>
      <w:r w:rsidRPr="00090C64">
        <w:tab/>
        <w:t>General procedure</w:t>
      </w:r>
      <w:bookmarkEnd w:id="3712"/>
      <w:bookmarkEnd w:id="3713"/>
      <w:bookmarkEnd w:id="3714"/>
      <w:bookmarkEnd w:id="3715"/>
      <w:bookmarkEnd w:id="3716"/>
      <w:bookmarkEnd w:id="3717"/>
      <w:bookmarkEnd w:id="3718"/>
      <w:bookmarkEnd w:id="3719"/>
      <w:bookmarkEnd w:id="3720"/>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3721" w:name="_Toc21125246"/>
      <w:bookmarkStart w:id="3722" w:name="_Toc29768236"/>
      <w:bookmarkStart w:id="3723" w:name="_Toc36044678"/>
      <w:bookmarkStart w:id="3724" w:name="_Toc37230583"/>
      <w:bookmarkStart w:id="3725" w:name="_Toc45907726"/>
      <w:bookmarkStart w:id="3726" w:name="_Toc53181831"/>
      <w:bookmarkStart w:id="3727" w:name="_Toc61117567"/>
      <w:bookmarkStart w:id="3728" w:name="_Toc67076656"/>
      <w:bookmarkStart w:id="3729" w:name="_Toc67077194"/>
      <w:r w:rsidRPr="00090C64">
        <w:t>7.5.4.2.2</w:t>
      </w:r>
      <w:r w:rsidRPr="00090C64">
        <w:tab/>
        <w:t>MSR operation</w:t>
      </w:r>
      <w:bookmarkEnd w:id="3721"/>
      <w:bookmarkEnd w:id="3722"/>
      <w:bookmarkEnd w:id="3723"/>
      <w:bookmarkEnd w:id="3724"/>
      <w:bookmarkEnd w:id="3725"/>
      <w:bookmarkEnd w:id="3726"/>
      <w:bookmarkEnd w:id="3727"/>
      <w:bookmarkEnd w:id="3728"/>
      <w:bookmarkEnd w:id="3729"/>
    </w:p>
    <w:p w14:paraId="521F07D7" w14:textId="77777777" w:rsidR="00D57C09" w:rsidRPr="00090C64" w:rsidRDefault="00D57C09" w:rsidP="00554118">
      <w:pPr>
        <w:pStyle w:val="H6"/>
      </w:pPr>
      <w:bookmarkStart w:id="3730" w:name="_Toc21125247"/>
      <w:bookmarkStart w:id="3731" w:name="_Toc29768237"/>
      <w:bookmarkStart w:id="3732" w:name="_Toc36044679"/>
      <w:bookmarkStart w:id="3733" w:name="_Toc37230584"/>
      <w:bookmarkStart w:id="3734" w:name="_Toc45907727"/>
      <w:bookmarkStart w:id="3735" w:name="_Toc53181832"/>
      <w:r w:rsidRPr="00090C64">
        <w:t>7.5.4.2.2.1</w:t>
      </w:r>
      <w:r w:rsidRPr="00090C64">
        <w:tab/>
        <w:t>Procedure for general blocking</w:t>
      </w:r>
      <w:bookmarkEnd w:id="3730"/>
      <w:bookmarkEnd w:id="3731"/>
      <w:bookmarkEnd w:id="3732"/>
      <w:bookmarkEnd w:id="3733"/>
      <w:bookmarkEnd w:id="3734"/>
      <w:bookmarkEnd w:id="373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3736" w:name="_Toc21125248"/>
      <w:bookmarkStart w:id="3737" w:name="_Toc29768238"/>
      <w:bookmarkStart w:id="3738" w:name="_Toc36044680"/>
      <w:bookmarkStart w:id="3739" w:name="_Toc37230585"/>
      <w:bookmarkStart w:id="3740" w:name="_Toc45907728"/>
      <w:bookmarkStart w:id="3741" w:name="_Toc53181833"/>
      <w:r w:rsidRPr="00090C64">
        <w:t>7.5.4.2.2.2</w:t>
      </w:r>
      <w:r w:rsidRPr="00090C64">
        <w:tab/>
        <w:t>Procedure for narrowband blocking</w:t>
      </w:r>
      <w:bookmarkEnd w:id="3736"/>
      <w:bookmarkEnd w:id="3737"/>
      <w:bookmarkEnd w:id="3738"/>
      <w:bookmarkEnd w:id="3739"/>
      <w:bookmarkEnd w:id="3740"/>
      <w:bookmarkEnd w:id="374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3742" w:name="_Toc21125249"/>
      <w:bookmarkStart w:id="3743" w:name="_Toc29768239"/>
      <w:bookmarkStart w:id="3744" w:name="_Toc36044681"/>
      <w:bookmarkStart w:id="3745" w:name="_Toc37230586"/>
      <w:bookmarkStart w:id="3746" w:name="_Toc45907729"/>
      <w:bookmarkStart w:id="3747" w:name="_Toc53181834"/>
      <w:r w:rsidRPr="00090C64">
        <w:t>7.5.4.2.2.3</w:t>
      </w:r>
      <w:r w:rsidRPr="00090C64">
        <w:tab/>
        <w:t>Procedure for additional BC3 blocking requirement</w:t>
      </w:r>
      <w:bookmarkEnd w:id="3742"/>
      <w:bookmarkEnd w:id="3743"/>
      <w:bookmarkEnd w:id="3744"/>
      <w:bookmarkEnd w:id="3745"/>
      <w:bookmarkEnd w:id="3746"/>
      <w:bookmarkEnd w:id="374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3748" w:name="_Toc21125250"/>
      <w:bookmarkStart w:id="3749" w:name="_Toc29768240"/>
      <w:bookmarkStart w:id="3750" w:name="_Toc36044682"/>
      <w:bookmarkStart w:id="3751" w:name="_Toc37230587"/>
      <w:bookmarkStart w:id="3752" w:name="_Toc45907730"/>
      <w:bookmarkStart w:id="3753" w:name="_Toc53181835"/>
      <w:bookmarkStart w:id="3754" w:name="_Toc61117568"/>
      <w:bookmarkStart w:id="3755" w:name="_Toc67076657"/>
      <w:bookmarkStart w:id="3756" w:name="_Toc67077195"/>
      <w:r w:rsidRPr="00090C64">
        <w:t>7.5.4.2.3</w:t>
      </w:r>
      <w:r w:rsidRPr="00090C64">
        <w:tab/>
        <w:t>Single RAT UTRA FDD operation</w:t>
      </w:r>
      <w:bookmarkEnd w:id="3748"/>
      <w:bookmarkEnd w:id="3749"/>
      <w:bookmarkEnd w:id="3750"/>
      <w:bookmarkEnd w:id="3751"/>
      <w:bookmarkEnd w:id="3752"/>
      <w:bookmarkEnd w:id="3753"/>
      <w:bookmarkEnd w:id="3754"/>
      <w:bookmarkEnd w:id="3755"/>
      <w:bookmarkEnd w:id="375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3757" w:name="_Toc21125251"/>
      <w:bookmarkStart w:id="3758" w:name="_Toc29768241"/>
      <w:bookmarkStart w:id="3759" w:name="_Toc36044683"/>
      <w:bookmarkStart w:id="3760" w:name="_Toc37230588"/>
      <w:bookmarkStart w:id="3761" w:name="_Toc45907731"/>
      <w:bookmarkStart w:id="3762" w:name="_Toc53181836"/>
      <w:bookmarkStart w:id="3763" w:name="_Toc61117569"/>
      <w:bookmarkStart w:id="3764" w:name="_Toc67076658"/>
      <w:bookmarkStart w:id="3765" w:name="_Toc67077196"/>
      <w:r w:rsidRPr="00090C64">
        <w:t>7.5.4.2.4</w:t>
      </w:r>
      <w:r w:rsidRPr="00090C64">
        <w:tab/>
        <w:t>Single RAT E-UTRA operation</w:t>
      </w:r>
      <w:bookmarkEnd w:id="3757"/>
      <w:bookmarkEnd w:id="3758"/>
      <w:bookmarkEnd w:id="3759"/>
      <w:bookmarkEnd w:id="3760"/>
      <w:bookmarkEnd w:id="3761"/>
      <w:bookmarkEnd w:id="3762"/>
      <w:bookmarkEnd w:id="3763"/>
      <w:bookmarkEnd w:id="3764"/>
      <w:bookmarkEnd w:id="3765"/>
    </w:p>
    <w:p w14:paraId="4F5567D0" w14:textId="77777777" w:rsidR="00D57C09" w:rsidRPr="00090C64" w:rsidRDefault="00D57C09" w:rsidP="00554118">
      <w:pPr>
        <w:pStyle w:val="H6"/>
      </w:pPr>
      <w:bookmarkStart w:id="3766" w:name="_Toc21125252"/>
      <w:bookmarkStart w:id="3767" w:name="_Toc29768242"/>
      <w:bookmarkStart w:id="3768" w:name="_Toc36044684"/>
      <w:bookmarkStart w:id="3769" w:name="_Toc37230589"/>
      <w:bookmarkStart w:id="3770" w:name="_Toc45907732"/>
      <w:bookmarkStart w:id="3771" w:name="_Toc53181837"/>
      <w:r w:rsidRPr="00090C64">
        <w:t>7.4.4.2.4.1</w:t>
      </w:r>
      <w:r w:rsidRPr="00090C64">
        <w:tab/>
        <w:t>Procedure for adjacent channel selectivity</w:t>
      </w:r>
      <w:bookmarkEnd w:id="3766"/>
      <w:bookmarkEnd w:id="3767"/>
      <w:bookmarkEnd w:id="3768"/>
      <w:bookmarkEnd w:id="3769"/>
      <w:bookmarkEnd w:id="3770"/>
      <w:bookmarkEnd w:id="3771"/>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3772" w:name="_Toc21125253"/>
      <w:bookmarkStart w:id="3773" w:name="_Toc29768243"/>
      <w:bookmarkStart w:id="3774" w:name="_Toc36044685"/>
      <w:bookmarkStart w:id="3775" w:name="_Toc37230590"/>
      <w:bookmarkStart w:id="3776" w:name="_Toc45907733"/>
      <w:bookmarkStart w:id="3777" w:name="_Toc53181838"/>
      <w:r w:rsidRPr="00090C64">
        <w:t>7.5.4.2.4.2</w:t>
      </w:r>
      <w:r w:rsidRPr="00090C64">
        <w:tab/>
        <w:t>Procedure for narrow-band blocking</w:t>
      </w:r>
      <w:bookmarkEnd w:id="3772"/>
      <w:bookmarkEnd w:id="3773"/>
      <w:bookmarkEnd w:id="3774"/>
      <w:bookmarkEnd w:id="3775"/>
      <w:bookmarkEnd w:id="3776"/>
      <w:bookmarkEnd w:id="3777"/>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3778" w:name="_Toc21125254"/>
      <w:bookmarkStart w:id="3779" w:name="_Toc29768244"/>
      <w:bookmarkStart w:id="3780" w:name="_Toc36044686"/>
      <w:bookmarkStart w:id="3781" w:name="_Toc37230591"/>
      <w:bookmarkStart w:id="3782" w:name="_Toc45907734"/>
      <w:bookmarkStart w:id="3783" w:name="_Toc53181839"/>
      <w:bookmarkStart w:id="3784" w:name="_Toc61117570"/>
      <w:bookmarkStart w:id="3785" w:name="_Toc67076659"/>
      <w:bookmarkStart w:id="3786" w:name="_Toc67077197"/>
      <w:r w:rsidRPr="00090C64">
        <w:rPr>
          <w:lang w:eastAsia="sv-SE"/>
        </w:rPr>
        <w:t>7.5</w:t>
      </w:r>
      <w:r w:rsidRPr="00090C64">
        <w:rPr>
          <w:lang w:eastAsia="zh-CN"/>
        </w:rPr>
        <w:t>.</w:t>
      </w:r>
      <w:r w:rsidRPr="00090C64">
        <w:rPr>
          <w:lang w:eastAsia="sv-SE"/>
        </w:rPr>
        <w:t>5</w:t>
      </w:r>
      <w:r w:rsidRPr="00090C64">
        <w:rPr>
          <w:lang w:eastAsia="sv-SE"/>
        </w:rPr>
        <w:tab/>
        <w:t>Test Requirement</w:t>
      </w:r>
      <w:bookmarkEnd w:id="3778"/>
      <w:bookmarkEnd w:id="3779"/>
      <w:bookmarkEnd w:id="3780"/>
      <w:bookmarkEnd w:id="3781"/>
      <w:bookmarkEnd w:id="3782"/>
      <w:bookmarkEnd w:id="3783"/>
      <w:bookmarkEnd w:id="3784"/>
      <w:bookmarkEnd w:id="3785"/>
      <w:bookmarkEnd w:id="3786"/>
    </w:p>
    <w:p w14:paraId="5DAF29E1" w14:textId="77777777" w:rsidR="00D57C09" w:rsidRPr="00090C64" w:rsidRDefault="00D57C09" w:rsidP="00D57C09">
      <w:pPr>
        <w:pStyle w:val="Heading4"/>
      </w:pPr>
      <w:bookmarkStart w:id="3787" w:name="_Toc21125255"/>
      <w:bookmarkStart w:id="3788" w:name="_Toc29768245"/>
      <w:bookmarkStart w:id="3789" w:name="_Toc36044687"/>
      <w:bookmarkStart w:id="3790" w:name="_Toc37230592"/>
      <w:bookmarkStart w:id="3791" w:name="_Toc45907735"/>
      <w:bookmarkStart w:id="3792" w:name="_Toc53181840"/>
      <w:bookmarkStart w:id="3793" w:name="_Toc61117571"/>
      <w:bookmarkStart w:id="3794" w:name="_Toc67076660"/>
      <w:bookmarkStart w:id="3795" w:name="_Toc67077198"/>
      <w:r w:rsidRPr="00090C64">
        <w:t>7.5.5.1</w:t>
      </w:r>
      <w:r w:rsidRPr="00090C64">
        <w:tab/>
        <w:t>MSR operation</w:t>
      </w:r>
      <w:bookmarkEnd w:id="3787"/>
      <w:bookmarkEnd w:id="3788"/>
      <w:bookmarkEnd w:id="3789"/>
      <w:bookmarkEnd w:id="3790"/>
      <w:bookmarkEnd w:id="3791"/>
      <w:bookmarkEnd w:id="3792"/>
      <w:bookmarkEnd w:id="3793"/>
      <w:bookmarkEnd w:id="3794"/>
      <w:bookmarkEnd w:id="3795"/>
    </w:p>
    <w:p w14:paraId="23E69048" w14:textId="77777777" w:rsidR="00D57C09" w:rsidRPr="00090C64" w:rsidRDefault="00D57C09" w:rsidP="00D57C09">
      <w:pPr>
        <w:pStyle w:val="Heading5"/>
      </w:pPr>
      <w:bookmarkStart w:id="3796" w:name="_Toc21125256"/>
      <w:bookmarkStart w:id="3797" w:name="_Toc29768246"/>
      <w:bookmarkStart w:id="3798" w:name="_Toc36044688"/>
      <w:bookmarkStart w:id="3799" w:name="_Toc37230593"/>
      <w:bookmarkStart w:id="3800" w:name="_Toc45907736"/>
      <w:bookmarkStart w:id="3801" w:name="_Toc53181841"/>
      <w:bookmarkStart w:id="3802" w:name="_Toc61117572"/>
      <w:bookmarkStart w:id="3803" w:name="_Toc67076661"/>
      <w:bookmarkStart w:id="3804" w:name="_Toc67077199"/>
      <w:r w:rsidRPr="00090C64">
        <w:t>7.5.5.1.1</w:t>
      </w:r>
      <w:r w:rsidRPr="00090C64">
        <w:tab/>
        <w:t>General blocking test requirement</w:t>
      </w:r>
      <w:bookmarkEnd w:id="3796"/>
      <w:bookmarkEnd w:id="3797"/>
      <w:bookmarkEnd w:id="3798"/>
      <w:bookmarkEnd w:id="3799"/>
      <w:bookmarkEnd w:id="3800"/>
      <w:bookmarkEnd w:id="3801"/>
      <w:bookmarkEnd w:id="3802"/>
      <w:bookmarkEnd w:id="3803"/>
      <w:bookmarkEnd w:id="380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3805" w:name="_Toc21125257"/>
      <w:bookmarkStart w:id="3806" w:name="_Toc29768247"/>
      <w:bookmarkStart w:id="3807" w:name="_Toc36044689"/>
      <w:bookmarkStart w:id="3808" w:name="_Toc37230594"/>
      <w:bookmarkStart w:id="3809" w:name="_Toc45907737"/>
      <w:bookmarkStart w:id="3810" w:name="_Toc53181842"/>
      <w:bookmarkStart w:id="3811" w:name="_Toc61117573"/>
      <w:bookmarkStart w:id="3812" w:name="_Toc67076662"/>
      <w:bookmarkStart w:id="3813" w:name="_Toc67077200"/>
      <w:r w:rsidRPr="00090C64">
        <w:t>7.5.5.1.2</w:t>
      </w:r>
      <w:r w:rsidRPr="00090C64">
        <w:tab/>
        <w:t>General narrowband blocking test requirement</w:t>
      </w:r>
      <w:bookmarkEnd w:id="3805"/>
      <w:bookmarkEnd w:id="3806"/>
      <w:bookmarkEnd w:id="3807"/>
      <w:bookmarkEnd w:id="3808"/>
      <w:bookmarkEnd w:id="3809"/>
      <w:bookmarkEnd w:id="3810"/>
      <w:bookmarkEnd w:id="3811"/>
      <w:bookmarkEnd w:id="3812"/>
      <w:bookmarkEnd w:id="381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381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381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3815" w:name="_Toc21125258"/>
      <w:bookmarkStart w:id="3816" w:name="_Toc29768248"/>
      <w:bookmarkStart w:id="3817" w:name="_Toc36044690"/>
      <w:bookmarkStart w:id="3818" w:name="_Toc37230595"/>
      <w:bookmarkStart w:id="3819" w:name="_Toc45907738"/>
      <w:bookmarkStart w:id="3820" w:name="_Toc53181843"/>
      <w:bookmarkStart w:id="3821" w:name="_Toc61117574"/>
      <w:bookmarkStart w:id="3822" w:name="_Toc67076663"/>
      <w:bookmarkStart w:id="3823" w:name="_Toc67077201"/>
      <w:r w:rsidRPr="00090C64">
        <w:t>7.5.5.1.3</w:t>
      </w:r>
      <w:r w:rsidRPr="00090C64">
        <w:tab/>
        <w:t>Additional BC3 blocking test requirement</w:t>
      </w:r>
      <w:bookmarkEnd w:id="3815"/>
      <w:bookmarkEnd w:id="3816"/>
      <w:bookmarkEnd w:id="3817"/>
      <w:bookmarkEnd w:id="3818"/>
      <w:bookmarkEnd w:id="3819"/>
      <w:bookmarkEnd w:id="3820"/>
      <w:bookmarkEnd w:id="3821"/>
      <w:bookmarkEnd w:id="3822"/>
      <w:bookmarkEnd w:id="3823"/>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3824" w:name="_Toc21125259"/>
      <w:bookmarkStart w:id="3825" w:name="_Toc29768249"/>
      <w:bookmarkStart w:id="3826" w:name="_Toc36044691"/>
      <w:bookmarkStart w:id="3827" w:name="_Toc37230596"/>
      <w:bookmarkStart w:id="3828" w:name="_Toc45907739"/>
      <w:bookmarkStart w:id="3829" w:name="_Toc53181844"/>
      <w:bookmarkStart w:id="3830" w:name="_Toc61117575"/>
      <w:bookmarkStart w:id="3831" w:name="_Toc67076664"/>
      <w:bookmarkStart w:id="3832" w:name="_Toc67077202"/>
      <w:r w:rsidRPr="00090C64">
        <w:t>7.5.5.2</w:t>
      </w:r>
      <w:r w:rsidRPr="00090C64">
        <w:tab/>
        <w:t>Single RAT UTRA FDD operation</w:t>
      </w:r>
      <w:bookmarkEnd w:id="3824"/>
      <w:bookmarkEnd w:id="3825"/>
      <w:bookmarkEnd w:id="3826"/>
      <w:bookmarkEnd w:id="3827"/>
      <w:bookmarkEnd w:id="3828"/>
      <w:bookmarkEnd w:id="3829"/>
      <w:bookmarkEnd w:id="3830"/>
      <w:bookmarkEnd w:id="3831"/>
      <w:bookmarkEnd w:id="3832"/>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3833" w:name="_Toc21125260"/>
      <w:bookmarkStart w:id="3834" w:name="_Toc29768250"/>
      <w:bookmarkStart w:id="3835" w:name="_Toc36044692"/>
      <w:bookmarkStart w:id="3836" w:name="_Toc37230597"/>
      <w:bookmarkStart w:id="3837" w:name="_Toc45907740"/>
      <w:bookmarkStart w:id="3838" w:name="_Toc53181845"/>
      <w:bookmarkStart w:id="3839" w:name="_Toc61117576"/>
      <w:bookmarkStart w:id="3840" w:name="_Toc67076665"/>
      <w:bookmarkStart w:id="3841" w:name="_Toc67077203"/>
      <w:r w:rsidRPr="00090C64">
        <w:lastRenderedPageBreak/>
        <w:t>7.5.5.3</w:t>
      </w:r>
      <w:r w:rsidRPr="00090C64">
        <w:tab/>
        <w:t>Single RAT E-UTRA operation</w:t>
      </w:r>
      <w:bookmarkEnd w:id="3833"/>
      <w:bookmarkEnd w:id="3834"/>
      <w:bookmarkEnd w:id="3835"/>
      <w:bookmarkEnd w:id="3836"/>
      <w:bookmarkEnd w:id="3837"/>
      <w:bookmarkEnd w:id="3838"/>
      <w:bookmarkEnd w:id="3839"/>
      <w:bookmarkEnd w:id="3840"/>
      <w:bookmarkEnd w:id="3841"/>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3842" w:name="_Toc21125261"/>
      <w:bookmarkStart w:id="3843" w:name="_Toc29768251"/>
      <w:bookmarkStart w:id="3844" w:name="_Toc36044693"/>
      <w:bookmarkStart w:id="3845" w:name="_Toc37230598"/>
      <w:bookmarkStart w:id="3846" w:name="_Toc45907741"/>
      <w:bookmarkStart w:id="3847" w:name="_Toc53181846"/>
      <w:bookmarkStart w:id="3848" w:name="_Toc61117577"/>
      <w:bookmarkStart w:id="3849" w:name="_Toc67076666"/>
      <w:bookmarkStart w:id="3850" w:name="_Toc67077204"/>
      <w:r w:rsidRPr="00090C64">
        <w:t>7.6</w:t>
      </w:r>
      <w:r w:rsidRPr="00090C64">
        <w:tab/>
        <w:t>OTA Blocking</w:t>
      </w:r>
      <w:bookmarkEnd w:id="3842"/>
      <w:bookmarkEnd w:id="3843"/>
      <w:bookmarkEnd w:id="3844"/>
      <w:bookmarkEnd w:id="3845"/>
      <w:bookmarkEnd w:id="3846"/>
      <w:bookmarkEnd w:id="3847"/>
      <w:bookmarkEnd w:id="3848"/>
      <w:bookmarkEnd w:id="3849"/>
      <w:bookmarkEnd w:id="3850"/>
    </w:p>
    <w:p w14:paraId="5D1B5416" w14:textId="77777777" w:rsidR="00D57C09" w:rsidRPr="00090C64" w:rsidRDefault="00D57C09" w:rsidP="00D57C09">
      <w:pPr>
        <w:pStyle w:val="Heading3"/>
      </w:pPr>
      <w:bookmarkStart w:id="3851" w:name="_Toc21125262"/>
      <w:bookmarkStart w:id="3852" w:name="_Toc29768252"/>
      <w:bookmarkStart w:id="3853" w:name="_Toc36044694"/>
      <w:bookmarkStart w:id="3854" w:name="_Toc37230599"/>
      <w:bookmarkStart w:id="3855" w:name="_Toc45907742"/>
      <w:bookmarkStart w:id="3856" w:name="_Toc53181847"/>
      <w:bookmarkStart w:id="3857" w:name="_Toc61117578"/>
      <w:bookmarkStart w:id="3858" w:name="_Toc67076667"/>
      <w:bookmarkStart w:id="3859" w:name="_Toc67077205"/>
      <w:r w:rsidRPr="00090C64">
        <w:t>7.6.1</w:t>
      </w:r>
      <w:r w:rsidRPr="00090C64">
        <w:tab/>
        <w:t>General</w:t>
      </w:r>
      <w:bookmarkEnd w:id="3851"/>
      <w:bookmarkEnd w:id="3852"/>
      <w:bookmarkEnd w:id="3853"/>
      <w:bookmarkEnd w:id="3854"/>
      <w:bookmarkEnd w:id="3855"/>
      <w:bookmarkEnd w:id="3856"/>
      <w:bookmarkEnd w:id="3857"/>
      <w:bookmarkEnd w:id="3858"/>
      <w:bookmarkEnd w:id="385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3860" w:name="_Toc21125263"/>
      <w:bookmarkStart w:id="3861" w:name="_Toc29768253"/>
      <w:bookmarkStart w:id="3862" w:name="_Toc36044695"/>
      <w:bookmarkStart w:id="3863" w:name="_Toc37230600"/>
      <w:bookmarkStart w:id="3864" w:name="_Toc45907743"/>
      <w:bookmarkStart w:id="3865" w:name="_Toc53181848"/>
      <w:bookmarkStart w:id="3866" w:name="_Toc61117579"/>
      <w:bookmarkStart w:id="3867" w:name="_Toc67076668"/>
      <w:bookmarkStart w:id="3868" w:name="_Toc67077206"/>
      <w:r w:rsidRPr="00090C64">
        <w:t>7.6.2</w:t>
      </w:r>
      <w:r w:rsidRPr="00090C64">
        <w:tab/>
        <w:t>General Requirement</w:t>
      </w:r>
      <w:bookmarkEnd w:id="3860"/>
      <w:bookmarkEnd w:id="3861"/>
      <w:bookmarkEnd w:id="3862"/>
      <w:bookmarkEnd w:id="3863"/>
      <w:bookmarkEnd w:id="3864"/>
      <w:bookmarkEnd w:id="3865"/>
      <w:bookmarkEnd w:id="3866"/>
      <w:bookmarkEnd w:id="3867"/>
      <w:bookmarkEnd w:id="3868"/>
    </w:p>
    <w:p w14:paraId="310A809C" w14:textId="77777777" w:rsidR="00D57C09" w:rsidRPr="00090C64" w:rsidRDefault="00D57C09" w:rsidP="00D57C09">
      <w:pPr>
        <w:pStyle w:val="Heading4"/>
        <w:rPr>
          <w:lang w:eastAsia="sv-SE"/>
        </w:rPr>
      </w:pPr>
      <w:bookmarkStart w:id="3869" w:name="_Toc21125264"/>
      <w:bookmarkStart w:id="3870" w:name="_Toc29768254"/>
      <w:bookmarkStart w:id="3871" w:name="_Toc36044696"/>
      <w:bookmarkStart w:id="3872" w:name="_Toc37230601"/>
      <w:bookmarkStart w:id="3873" w:name="_Toc45907744"/>
      <w:bookmarkStart w:id="3874" w:name="_Toc53181849"/>
      <w:bookmarkStart w:id="3875" w:name="_Toc61117580"/>
      <w:bookmarkStart w:id="3876" w:name="_Toc67076669"/>
      <w:bookmarkStart w:id="3877" w:name="_Toc67077207"/>
      <w:r w:rsidRPr="00090C64">
        <w:rPr>
          <w:lang w:eastAsia="sv-SE"/>
        </w:rPr>
        <w:t>7.6.2.1</w:t>
      </w:r>
      <w:r w:rsidRPr="00090C64">
        <w:rPr>
          <w:lang w:eastAsia="sv-SE"/>
        </w:rPr>
        <w:tab/>
        <w:t>Definition and applicability</w:t>
      </w:r>
      <w:bookmarkEnd w:id="3869"/>
      <w:bookmarkEnd w:id="3870"/>
      <w:bookmarkEnd w:id="3871"/>
      <w:bookmarkEnd w:id="3872"/>
      <w:bookmarkEnd w:id="3873"/>
      <w:bookmarkEnd w:id="3874"/>
      <w:bookmarkEnd w:id="3875"/>
      <w:bookmarkEnd w:id="3876"/>
      <w:bookmarkEnd w:id="3877"/>
    </w:p>
    <w:p w14:paraId="7AF4BB7B" w14:textId="77777777" w:rsidR="00D57C09" w:rsidRPr="00090C64" w:rsidRDefault="00D57C09" w:rsidP="00D57C09">
      <w:pPr>
        <w:pStyle w:val="Heading4"/>
        <w:rPr>
          <w:lang w:eastAsia="sv-SE"/>
        </w:rPr>
      </w:pPr>
      <w:bookmarkStart w:id="3878" w:name="_Toc21125265"/>
      <w:bookmarkStart w:id="3879" w:name="_Toc29768255"/>
      <w:bookmarkStart w:id="3880" w:name="_Toc36044697"/>
      <w:bookmarkStart w:id="3881" w:name="_Toc37230602"/>
      <w:bookmarkStart w:id="3882" w:name="_Toc45907745"/>
      <w:bookmarkStart w:id="3883" w:name="_Toc53181850"/>
      <w:bookmarkStart w:id="3884" w:name="_Toc61117581"/>
      <w:bookmarkStart w:id="3885" w:name="_Toc67076670"/>
      <w:bookmarkStart w:id="3886" w:name="_Toc67077208"/>
      <w:r w:rsidRPr="00090C64">
        <w:rPr>
          <w:lang w:eastAsia="sv-SE"/>
        </w:rPr>
        <w:t>7.6.2.2</w:t>
      </w:r>
      <w:r w:rsidRPr="00090C64">
        <w:rPr>
          <w:lang w:eastAsia="sv-SE"/>
        </w:rPr>
        <w:tab/>
        <w:t>Minimum Requirement</w:t>
      </w:r>
      <w:bookmarkEnd w:id="3878"/>
      <w:bookmarkEnd w:id="3879"/>
      <w:bookmarkEnd w:id="3880"/>
      <w:bookmarkEnd w:id="3881"/>
      <w:bookmarkEnd w:id="3882"/>
      <w:bookmarkEnd w:id="3883"/>
      <w:bookmarkEnd w:id="3884"/>
      <w:bookmarkEnd w:id="3885"/>
      <w:bookmarkEnd w:id="3886"/>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3887" w:name="_Toc21125266"/>
      <w:bookmarkStart w:id="3888" w:name="_Toc29768256"/>
      <w:bookmarkStart w:id="3889" w:name="_Toc36044698"/>
      <w:bookmarkStart w:id="3890" w:name="_Toc37230603"/>
      <w:bookmarkStart w:id="3891" w:name="_Toc45907746"/>
      <w:bookmarkStart w:id="3892" w:name="_Toc53181851"/>
      <w:bookmarkStart w:id="3893" w:name="_Toc61117582"/>
      <w:bookmarkStart w:id="3894" w:name="_Toc67076671"/>
      <w:bookmarkStart w:id="3895" w:name="_Toc67077209"/>
      <w:r w:rsidRPr="00090C64">
        <w:rPr>
          <w:lang w:eastAsia="sv-SE"/>
        </w:rPr>
        <w:t>7.6.2.3</w:t>
      </w:r>
      <w:r w:rsidRPr="00090C64">
        <w:rPr>
          <w:lang w:eastAsia="sv-SE"/>
        </w:rPr>
        <w:tab/>
        <w:t>Test purpose</w:t>
      </w:r>
      <w:bookmarkEnd w:id="3887"/>
      <w:bookmarkEnd w:id="3888"/>
      <w:bookmarkEnd w:id="3889"/>
      <w:bookmarkEnd w:id="3890"/>
      <w:bookmarkEnd w:id="3891"/>
      <w:bookmarkEnd w:id="3892"/>
      <w:bookmarkEnd w:id="3893"/>
      <w:bookmarkEnd w:id="3894"/>
      <w:bookmarkEnd w:id="389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3896" w:name="_Toc21125267"/>
      <w:bookmarkStart w:id="3897" w:name="_Toc29768257"/>
      <w:bookmarkStart w:id="3898" w:name="_Toc36044699"/>
      <w:bookmarkStart w:id="3899" w:name="_Toc37230604"/>
      <w:bookmarkStart w:id="3900" w:name="_Toc45907747"/>
      <w:bookmarkStart w:id="3901" w:name="_Toc53181852"/>
      <w:bookmarkStart w:id="3902" w:name="_Toc61117583"/>
      <w:bookmarkStart w:id="3903" w:name="_Toc67076672"/>
      <w:bookmarkStart w:id="3904" w:name="_Toc67077210"/>
      <w:r w:rsidRPr="00090C64">
        <w:rPr>
          <w:lang w:eastAsia="sv-SE"/>
        </w:rPr>
        <w:t>7.6.2</w:t>
      </w:r>
      <w:r w:rsidRPr="00090C64">
        <w:rPr>
          <w:lang w:eastAsia="zh-CN"/>
        </w:rPr>
        <w:t>.</w:t>
      </w:r>
      <w:r w:rsidRPr="00090C64">
        <w:rPr>
          <w:lang w:eastAsia="sv-SE"/>
        </w:rPr>
        <w:t>4</w:t>
      </w:r>
      <w:r w:rsidRPr="00090C64">
        <w:rPr>
          <w:lang w:eastAsia="sv-SE"/>
        </w:rPr>
        <w:tab/>
        <w:t>Method of test</w:t>
      </w:r>
      <w:bookmarkEnd w:id="3896"/>
      <w:bookmarkEnd w:id="3897"/>
      <w:bookmarkEnd w:id="3898"/>
      <w:bookmarkEnd w:id="3899"/>
      <w:bookmarkEnd w:id="3900"/>
      <w:bookmarkEnd w:id="3901"/>
      <w:bookmarkEnd w:id="3902"/>
      <w:bookmarkEnd w:id="3903"/>
      <w:bookmarkEnd w:id="3904"/>
    </w:p>
    <w:p w14:paraId="388A5BF3" w14:textId="77777777" w:rsidR="00D57C09" w:rsidRPr="00090C64" w:rsidRDefault="00D57C09" w:rsidP="00D57C09">
      <w:pPr>
        <w:pStyle w:val="Heading5"/>
        <w:rPr>
          <w:lang w:eastAsia="sv-SE"/>
        </w:rPr>
      </w:pPr>
      <w:bookmarkStart w:id="3905" w:name="_Toc21125268"/>
      <w:bookmarkStart w:id="3906" w:name="_Toc29768258"/>
      <w:bookmarkStart w:id="3907" w:name="_Toc36044700"/>
      <w:bookmarkStart w:id="3908" w:name="_Toc37230605"/>
      <w:bookmarkStart w:id="3909" w:name="_Toc45907748"/>
      <w:bookmarkStart w:id="3910" w:name="_Toc53181853"/>
      <w:bookmarkStart w:id="3911" w:name="_Toc61117584"/>
      <w:bookmarkStart w:id="3912" w:name="_Toc67076673"/>
      <w:bookmarkStart w:id="3913" w:name="_Toc67077211"/>
      <w:r w:rsidRPr="00090C64">
        <w:rPr>
          <w:lang w:eastAsia="sv-SE"/>
        </w:rPr>
        <w:t>7.6.2.4.1</w:t>
      </w:r>
      <w:r w:rsidRPr="00090C64">
        <w:rPr>
          <w:lang w:eastAsia="sv-SE"/>
        </w:rPr>
        <w:tab/>
        <w:t>Initial conditions</w:t>
      </w:r>
      <w:bookmarkEnd w:id="3905"/>
      <w:bookmarkEnd w:id="3906"/>
      <w:bookmarkEnd w:id="3907"/>
      <w:bookmarkEnd w:id="3908"/>
      <w:bookmarkEnd w:id="3909"/>
      <w:bookmarkEnd w:id="3910"/>
      <w:bookmarkEnd w:id="3911"/>
      <w:bookmarkEnd w:id="3912"/>
      <w:bookmarkEnd w:id="3913"/>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3914" w:name="_Toc21125269"/>
      <w:bookmarkStart w:id="3915" w:name="_Toc29768259"/>
      <w:bookmarkStart w:id="3916" w:name="_Toc36044701"/>
      <w:bookmarkStart w:id="3917" w:name="_Toc37230606"/>
      <w:bookmarkStart w:id="3918" w:name="_Toc45907749"/>
      <w:bookmarkStart w:id="3919" w:name="_Toc53181854"/>
      <w:bookmarkStart w:id="3920" w:name="_Toc61117585"/>
      <w:bookmarkStart w:id="3921" w:name="_Toc67076674"/>
      <w:bookmarkStart w:id="3922" w:name="_Toc67077212"/>
      <w:r w:rsidRPr="00090C64">
        <w:rPr>
          <w:lang w:eastAsia="sv-SE"/>
        </w:rPr>
        <w:lastRenderedPageBreak/>
        <w:t>7.6.2.4.2</w:t>
      </w:r>
      <w:r w:rsidRPr="00090C64">
        <w:rPr>
          <w:lang w:eastAsia="sv-SE"/>
        </w:rPr>
        <w:tab/>
        <w:t>Procedure</w:t>
      </w:r>
      <w:bookmarkEnd w:id="3914"/>
      <w:bookmarkEnd w:id="3915"/>
      <w:bookmarkEnd w:id="3916"/>
      <w:bookmarkEnd w:id="3917"/>
      <w:bookmarkEnd w:id="3918"/>
      <w:bookmarkEnd w:id="3919"/>
      <w:bookmarkEnd w:id="3920"/>
      <w:bookmarkEnd w:id="3921"/>
      <w:bookmarkEnd w:id="3922"/>
    </w:p>
    <w:p w14:paraId="1687BA0C" w14:textId="77777777" w:rsidR="00D57C09" w:rsidRPr="00090C64" w:rsidRDefault="00D57C09" w:rsidP="00554118">
      <w:pPr>
        <w:pStyle w:val="H6"/>
        <w:rPr>
          <w:lang w:eastAsia="sv-SE"/>
        </w:rPr>
      </w:pPr>
      <w:bookmarkStart w:id="3923" w:name="_Toc21125270"/>
      <w:bookmarkStart w:id="3924" w:name="_Toc29768260"/>
      <w:bookmarkStart w:id="3925" w:name="_Toc36044702"/>
      <w:bookmarkStart w:id="3926" w:name="_Toc37230607"/>
      <w:bookmarkStart w:id="3927" w:name="_Toc45907750"/>
      <w:bookmarkStart w:id="3928" w:name="_Toc53181855"/>
      <w:r w:rsidRPr="00090C64">
        <w:rPr>
          <w:lang w:eastAsia="sv-SE"/>
        </w:rPr>
        <w:t>7.6.2.4.2.1</w:t>
      </w:r>
      <w:r w:rsidRPr="00090C64">
        <w:rPr>
          <w:lang w:eastAsia="sv-SE"/>
        </w:rPr>
        <w:tab/>
        <w:t>General procedure</w:t>
      </w:r>
      <w:bookmarkEnd w:id="3923"/>
      <w:bookmarkEnd w:id="3924"/>
      <w:bookmarkEnd w:id="3925"/>
      <w:bookmarkEnd w:id="3926"/>
      <w:bookmarkEnd w:id="3927"/>
      <w:bookmarkEnd w:id="3928"/>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3929" w:name="_Hlk508870121"/>
      <w:r w:rsidRPr="00090C64">
        <w:t>D.2.4.</w:t>
      </w:r>
      <w:bookmarkEnd w:id="3929"/>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3930" w:name="_Hlk503436373"/>
      <w:r w:rsidRPr="00090C64">
        <w:t xml:space="preserve">co-location test requirements </w:t>
      </w:r>
      <w:bookmarkEnd w:id="3930"/>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3931" w:name="_Toc21125271"/>
      <w:bookmarkStart w:id="3932" w:name="_Toc29768261"/>
      <w:bookmarkStart w:id="3933" w:name="_Toc36044703"/>
      <w:bookmarkStart w:id="3934" w:name="_Toc37230608"/>
      <w:bookmarkStart w:id="3935" w:name="_Toc45907751"/>
      <w:bookmarkStart w:id="3936" w:name="_Toc53181856"/>
      <w:bookmarkStart w:id="3937" w:name="_Toc61117586"/>
      <w:bookmarkStart w:id="3938" w:name="_Toc67076675"/>
      <w:bookmarkStart w:id="3939" w:name="_Toc67077213"/>
      <w:r w:rsidRPr="00090C64">
        <w:rPr>
          <w:lang w:eastAsia="sv-SE"/>
        </w:rPr>
        <w:t>7.6.2</w:t>
      </w:r>
      <w:r w:rsidRPr="00090C64">
        <w:rPr>
          <w:lang w:eastAsia="zh-CN"/>
        </w:rPr>
        <w:t>.</w:t>
      </w:r>
      <w:r w:rsidRPr="00090C64">
        <w:rPr>
          <w:lang w:eastAsia="sv-SE"/>
        </w:rPr>
        <w:t>5</w:t>
      </w:r>
      <w:r w:rsidRPr="00090C64">
        <w:rPr>
          <w:lang w:eastAsia="sv-SE"/>
        </w:rPr>
        <w:tab/>
        <w:t>Test Requirement</w:t>
      </w:r>
      <w:bookmarkEnd w:id="3931"/>
      <w:bookmarkEnd w:id="3932"/>
      <w:bookmarkEnd w:id="3933"/>
      <w:bookmarkEnd w:id="3934"/>
      <w:bookmarkEnd w:id="3935"/>
      <w:bookmarkEnd w:id="3936"/>
      <w:bookmarkEnd w:id="3937"/>
      <w:bookmarkEnd w:id="3938"/>
      <w:bookmarkEnd w:id="3939"/>
    </w:p>
    <w:p w14:paraId="28CC8DF7" w14:textId="77777777" w:rsidR="00D57C09" w:rsidRPr="00090C64" w:rsidRDefault="00D57C09" w:rsidP="00D57C09">
      <w:pPr>
        <w:pStyle w:val="Heading5"/>
        <w:rPr>
          <w:lang w:eastAsia="sv-SE"/>
        </w:rPr>
      </w:pPr>
      <w:bookmarkStart w:id="3940" w:name="_Toc21125272"/>
      <w:bookmarkStart w:id="3941" w:name="_Toc29768262"/>
      <w:bookmarkStart w:id="3942" w:name="_Toc36044704"/>
      <w:bookmarkStart w:id="3943" w:name="_Toc37230609"/>
      <w:bookmarkStart w:id="3944" w:name="_Toc45907752"/>
      <w:bookmarkStart w:id="3945" w:name="_Toc53181857"/>
      <w:bookmarkStart w:id="3946" w:name="_Toc61117587"/>
      <w:bookmarkStart w:id="3947" w:name="_Toc67076676"/>
      <w:bookmarkStart w:id="3948" w:name="_Toc67077214"/>
      <w:r w:rsidRPr="00090C64">
        <w:rPr>
          <w:lang w:eastAsia="sv-SE"/>
        </w:rPr>
        <w:t>7.6.2.5.1</w:t>
      </w:r>
      <w:r w:rsidRPr="00090C64">
        <w:rPr>
          <w:lang w:eastAsia="sv-SE"/>
        </w:rPr>
        <w:tab/>
        <w:t>MSR operation</w:t>
      </w:r>
      <w:bookmarkEnd w:id="3940"/>
      <w:bookmarkEnd w:id="3941"/>
      <w:bookmarkEnd w:id="3942"/>
      <w:bookmarkEnd w:id="3943"/>
      <w:bookmarkEnd w:id="3944"/>
      <w:bookmarkEnd w:id="3945"/>
      <w:bookmarkEnd w:id="3946"/>
      <w:bookmarkEnd w:id="3947"/>
      <w:bookmarkEnd w:id="394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3949" w:name="_Hlk513216519"/>
      <w:r w:rsidRPr="00090C64">
        <w:t xml:space="preserve">7.6.2.5.1-1 </w:t>
      </w:r>
      <w:bookmarkEnd w:id="394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3950" w:name="_Toc61117588"/>
      <w:bookmarkStart w:id="3951" w:name="_Toc67076677"/>
      <w:bookmarkStart w:id="3952" w:name="_Toc67077215"/>
      <w:r w:rsidRPr="00090C64">
        <w:rPr>
          <w:lang w:eastAsia="sv-SE"/>
        </w:rPr>
        <w:t>7.6.2.5.2</w:t>
      </w:r>
      <w:r w:rsidRPr="00090C64">
        <w:rPr>
          <w:lang w:eastAsia="sv-SE"/>
        </w:rPr>
        <w:tab/>
        <w:t>Single RAT UTRA FDD operation</w:t>
      </w:r>
      <w:bookmarkEnd w:id="3950"/>
      <w:bookmarkEnd w:id="3951"/>
      <w:bookmarkEnd w:id="395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3953" w:name="_Toc61117589"/>
      <w:bookmarkStart w:id="3954" w:name="_Toc67076678"/>
      <w:bookmarkStart w:id="3955" w:name="_Toc67077216"/>
      <w:r w:rsidRPr="00090C64">
        <w:rPr>
          <w:lang w:eastAsia="sv-SE"/>
        </w:rPr>
        <w:t>7.6.2.5.3</w:t>
      </w:r>
      <w:r w:rsidRPr="00090C64">
        <w:rPr>
          <w:lang w:eastAsia="sv-SE"/>
        </w:rPr>
        <w:tab/>
        <w:t>Single RAT E-UTRA operation</w:t>
      </w:r>
      <w:bookmarkEnd w:id="3953"/>
      <w:bookmarkEnd w:id="3954"/>
      <w:bookmarkEnd w:id="3955"/>
    </w:p>
    <w:p w14:paraId="07BBE8A9" w14:textId="660C48A9" w:rsidR="00D57C09" w:rsidRPr="00090C64" w:rsidRDefault="00D57C09" w:rsidP="00D57C09">
      <w:bookmarkStart w:id="3956"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3956"/>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3957" w:name="_Toc21125273"/>
      <w:bookmarkStart w:id="3958" w:name="_Toc29768263"/>
      <w:bookmarkStart w:id="3959" w:name="_Toc36044705"/>
      <w:bookmarkStart w:id="3960" w:name="_Toc37230610"/>
      <w:bookmarkStart w:id="3961" w:name="_Toc45907753"/>
      <w:bookmarkStart w:id="3962" w:name="_Toc53181858"/>
      <w:bookmarkStart w:id="3963" w:name="_Toc61117590"/>
      <w:bookmarkStart w:id="3964" w:name="_Toc67076679"/>
      <w:bookmarkStart w:id="3965" w:name="_Toc67077217"/>
      <w:r w:rsidRPr="00090C64">
        <w:lastRenderedPageBreak/>
        <w:t>7.6.3</w:t>
      </w:r>
      <w:r w:rsidRPr="00090C64">
        <w:tab/>
        <w:t>Co-location Requirement</w:t>
      </w:r>
      <w:bookmarkEnd w:id="3957"/>
      <w:bookmarkEnd w:id="3958"/>
      <w:bookmarkEnd w:id="3959"/>
      <w:bookmarkEnd w:id="3960"/>
      <w:bookmarkEnd w:id="3961"/>
      <w:bookmarkEnd w:id="3962"/>
      <w:bookmarkEnd w:id="3963"/>
      <w:bookmarkEnd w:id="3964"/>
      <w:bookmarkEnd w:id="3965"/>
    </w:p>
    <w:p w14:paraId="393719E6" w14:textId="77777777" w:rsidR="00D57C09" w:rsidRPr="00090C64" w:rsidRDefault="00D57C09" w:rsidP="00D57C09">
      <w:pPr>
        <w:pStyle w:val="Heading4"/>
        <w:rPr>
          <w:lang w:eastAsia="sv-SE"/>
        </w:rPr>
      </w:pPr>
      <w:bookmarkStart w:id="3966" w:name="_Toc21125274"/>
      <w:bookmarkStart w:id="3967" w:name="_Toc29768264"/>
      <w:bookmarkStart w:id="3968" w:name="_Toc36044706"/>
      <w:bookmarkStart w:id="3969" w:name="_Toc37230611"/>
      <w:bookmarkStart w:id="3970" w:name="_Toc45907754"/>
      <w:bookmarkStart w:id="3971" w:name="_Toc53181859"/>
      <w:bookmarkStart w:id="3972" w:name="_Toc61117591"/>
      <w:bookmarkStart w:id="3973" w:name="_Toc67076680"/>
      <w:bookmarkStart w:id="3974" w:name="_Toc67077218"/>
      <w:r w:rsidRPr="00090C64">
        <w:rPr>
          <w:lang w:eastAsia="sv-SE"/>
        </w:rPr>
        <w:t>7.6.3.1</w:t>
      </w:r>
      <w:r w:rsidRPr="00090C64">
        <w:rPr>
          <w:lang w:eastAsia="sv-SE"/>
        </w:rPr>
        <w:tab/>
        <w:t>Definition and applicability</w:t>
      </w:r>
      <w:bookmarkEnd w:id="3966"/>
      <w:bookmarkEnd w:id="3967"/>
      <w:bookmarkEnd w:id="3968"/>
      <w:bookmarkEnd w:id="3969"/>
      <w:bookmarkEnd w:id="3970"/>
      <w:bookmarkEnd w:id="3971"/>
      <w:bookmarkEnd w:id="3972"/>
      <w:bookmarkEnd w:id="3973"/>
      <w:bookmarkEnd w:id="3974"/>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3975" w:name="_Toc21125275"/>
      <w:bookmarkStart w:id="3976" w:name="_Toc29768265"/>
      <w:bookmarkStart w:id="3977" w:name="_Toc36044707"/>
      <w:bookmarkStart w:id="3978" w:name="_Toc37230612"/>
      <w:bookmarkStart w:id="3979" w:name="_Toc45907755"/>
      <w:bookmarkStart w:id="3980" w:name="_Toc53181860"/>
      <w:bookmarkStart w:id="3981" w:name="_Toc61117592"/>
      <w:bookmarkStart w:id="3982" w:name="_Toc67076681"/>
      <w:bookmarkStart w:id="3983" w:name="_Toc67077219"/>
      <w:r w:rsidRPr="00090C64">
        <w:rPr>
          <w:lang w:eastAsia="sv-SE"/>
        </w:rPr>
        <w:t>7.6.3.2</w:t>
      </w:r>
      <w:r w:rsidRPr="00090C64">
        <w:rPr>
          <w:lang w:eastAsia="sv-SE"/>
        </w:rPr>
        <w:tab/>
        <w:t>Minimum Requirement</w:t>
      </w:r>
      <w:bookmarkEnd w:id="3975"/>
      <w:bookmarkEnd w:id="3976"/>
      <w:bookmarkEnd w:id="3977"/>
      <w:bookmarkEnd w:id="3978"/>
      <w:bookmarkEnd w:id="3979"/>
      <w:bookmarkEnd w:id="3980"/>
      <w:bookmarkEnd w:id="3981"/>
      <w:bookmarkEnd w:id="3982"/>
      <w:bookmarkEnd w:id="398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3984" w:name="_Toc21125276"/>
      <w:bookmarkStart w:id="3985" w:name="_Toc29768266"/>
      <w:bookmarkStart w:id="3986" w:name="_Toc36044708"/>
      <w:bookmarkStart w:id="3987" w:name="_Toc37230613"/>
      <w:bookmarkStart w:id="3988" w:name="_Toc45907756"/>
      <w:bookmarkStart w:id="3989" w:name="_Toc53181861"/>
      <w:bookmarkStart w:id="3990" w:name="_Toc61117593"/>
      <w:bookmarkStart w:id="3991" w:name="_Toc67076682"/>
      <w:bookmarkStart w:id="3992" w:name="_Toc67077220"/>
      <w:r w:rsidRPr="00090C64">
        <w:rPr>
          <w:lang w:eastAsia="sv-SE"/>
        </w:rPr>
        <w:t>7.6.3.3</w:t>
      </w:r>
      <w:r w:rsidRPr="00090C64">
        <w:rPr>
          <w:lang w:eastAsia="sv-SE"/>
        </w:rPr>
        <w:tab/>
        <w:t>Test purpose</w:t>
      </w:r>
      <w:bookmarkEnd w:id="3984"/>
      <w:bookmarkEnd w:id="3985"/>
      <w:bookmarkEnd w:id="3986"/>
      <w:bookmarkEnd w:id="3987"/>
      <w:bookmarkEnd w:id="3988"/>
      <w:bookmarkEnd w:id="3989"/>
      <w:bookmarkEnd w:id="3990"/>
      <w:bookmarkEnd w:id="3991"/>
      <w:bookmarkEnd w:id="399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3993" w:name="_Toc21125277"/>
      <w:bookmarkStart w:id="3994" w:name="_Toc29768267"/>
      <w:bookmarkStart w:id="3995" w:name="_Toc36044709"/>
      <w:bookmarkStart w:id="3996" w:name="_Toc37230614"/>
      <w:bookmarkStart w:id="3997" w:name="_Toc45907757"/>
      <w:bookmarkStart w:id="3998" w:name="_Toc53181862"/>
      <w:bookmarkStart w:id="3999" w:name="_Toc61117594"/>
      <w:bookmarkStart w:id="4000" w:name="_Toc67076683"/>
      <w:bookmarkStart w:id="4001" w:name="_Toc67077221"/>
      <w:r w:rsidRPr="00090C64">
        <w:rPr>
          <w:lang w:eastAsia="sv-SE"/>
        </w:rPr>
        <w:t>7.6.3</w:t>
      </w:r>
      <w:r w:rsidRPr="00090C64">
        <w:rPr>
          <w:lang w:eastAsia="zh-CN"/>
        </w:rPr>
        <w:t>.</w:t>
      </w:r>
      <w:r w:rsidRPr="00090C64">
        <w:rPr>
          <w:lang w:eastAsia="sv-SE"/>
        </w:rPr>
        <w:t>4</w:t>
      </w:r>
      <w:r w:rsidRPr="00090C64">
        <w:rPr>
          <w:lang w:eastAsia="sv-SE"/>
        </w:rPr>
        <w:tab/>
        <w:t>Method of test</w:t>
      </w:r>
      <w:bookmarkEnd w:id="3993"/>
      <w:bookmarkEnd w:id="3994"/>
      <w:bookmarkEnd w:id="3995"/>
      <w:bookmarkEnd w:id="3996"/>
      <w:bookmarkEnd w:id="3997"/>
      <w:bookmarkEnd w:id="3998"/>
      <w:bookmarkEnd w:id="3999"/>
      <w:bookmarkEnd w:id="4000"/>
      <w:bookmarkEnd w:id="4001"/>
    </w:p>
    <w:p w14:paraId="11832520" w14:textId="77777777" w:rsidR="00D57C09" w:rsidRPr="00090C64" w:rsidRDefault="00D57C09" w:rsidP="00D57C09">
      <w:pPr>
        <w:pStyle w:val="Heading5"/>
        <w:rPr>
          <w:lang w:eastAsia="sv-SE"/>
        </w:rPr>
      </w:pPr>
      <w:bookmarkStart w:id="4002" w:name="_Toc21125278"/>
      <w:bookmarkStart w:id="4003" w:name="_Toc29768268"/>
      <w:bookmarkStart w:id="4004" w:name="_Toc36044710"/>
      <w:bookmarkStart w:id="4005" w:name="_Toc37230615"/>
      <w:bookmarkStart w:id="4006" w:name="_Toc45907758"/>
      <w:bookmarkStart w:id="4007" w:name="_Toc53181863"/>
      <w:bookmarkStart w:id="4008" w:name="_Toc61117595"/>
      <w:bookmarkStart w:id="4009" w:name="_Toc67076684"/>
      <w:bookmarkStart w:id="4010" w:name="_Toc67077222"/>
      <w:r w:rsidRPr="00090C64">
        <w:rPr>
          <w:lang w:eastAsia="sv-SE"/>
        </w:rPr>
        <w:t>7.6.3.4.1</w:t>
      </w:r>
      <w:r w:rsidRPr="00090C64">
        <w:rPr>
          <w:lang w:eastAsia="sv-SE"/>
        </w:rPr>
        <w:tab/>
        <w:t>Initial conditions</w:t>
      </w:r>
      <w:bookmarkEnd w:id="4002"/>
      <w:bookmarkEnd w:id="4003"/>
      <w:bookmarkEnd w:id="4004"/>
      <w:bookmarkEnd w:id="4005"/>
      <w:bookmarkEnd w:id="4006"/>
      <w:bookmarkEnd w:id="4007"/>
      <w:bookmarkEnd w:id="4008"/>
      <w:bookmarkEnd w:id="4009"/>
      <w:bookmarkEnd w:id="4010"/>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4011" w:name="_Toc21125279"/>
      <w:bookmarkStart w:id="4012" w:name="_Toc29768269"/>
      <w:bookmarkStart w:id="4013" w:name="_Toc36044711"/>
      <w:bookmarkStart w:id="4014" w:name="_Toc37230616"/>
      <w:bookmarkStart w:id="4015" w:name="_Toc45907759"/>
      <w:bookmarkStart w:id="4016" w:name="_Toc53181864"/>
      <w:bookmarkStart w:id="4017" w:name="_Toc61117596"/>
      <w:bookmarkStart w:id="4018" w:name="_Toc67076685"/>
      <w:bookmarkStart w:id="4019" w:name="_Toc67077223"/>
      <w:r w:rsidRPr="00090C64">
        <w:rPr>
          <w:lang w:eastAsia="sv-SE"/>
        </w:rPr>
        <w:t>7.6.3.4.2</w:t>
      </w:r>
      <w:r w:rsidRPr="00090C64">
        <w:rPr>
          <w:lang w:eastAsia="sv-SE"/>
        </w:rPr>
        <w:tab/>
        <w:t>Procedure</w:t>
      </w:r>
      <w:bookmarkEnd w:id="4011"/>
      <w:bookmarkEnd w:id="4012"/>
      <w:bookmarkEnd w:id="4013"/>
      <w:bookmarkEnd w:id="4014"/>
      <w:bookmarkEnd w:id="4015"/>
      <w:bookmarkEnd w:id="4016"/>
      <w:bookmarkEnd w:id="4017"/>
      <w:bookmarkEnd w:id="4018"/>
      <w:bookmarkEnd w:id="4019"/>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4020" w:name="_Toc21125280"/>
      <w:bookmarkStart w:id="4021" w:name="_Toc29768270"/>
      <w:bookmarkStart w:id="4022" w:name="_Toc36044712"/>
      <w:bookmarkStart w:id="4023" w:name="_Toc37230617"/>
      <w:bookmarkStart w:id="4024" w:name="_Toc45907760"/>
      <w:bookmarkStart w:id="4025" w:name="_Toc53181865"/>
      <w:bookmarkStart w:id="4026" w:name="_Toc61117597"/>
      <w:bookmarkStart w:id="4027" w:name="_Toc67076686"/>
      <w:bookmarkStart w:id="4028" w:name="_Toc67077224"/>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4020"/>
      <w:bookmarkEnd w:id="4021"/>
      <w:bookmarkEnd w:id="4022"/>
      <w:bookmarkEnd w:id="4023"/>
      <w:bookmarkEnd w:id="4024"/>
      <w:bookmarkEnd w:id="4025"/>
      <w:bookmarkEnd w:id="4026"/>
      <w:bookmarkEnd w:id="4027"/>
      <w:bookmarkEnd w:id="4028"/>
    </w:p>
    <w:p w14:paraId="7AFD7A0A" w14:textId="77777777" w:rsidR="00D57C09" w:rsidRPr="00090C64" w:rsidRDefault="00D57C09" w:rsidP="005D2715">
      <w:pPr>
        <w:pStyle w:val="Heading5"/>
        <w:rPr>
          <w:lang w:eastAsia="sv-SE"/>
        </w:rPr>
      </w:pPr>
      <w:bookmarkStart w:id="4029" w:name="_Toc61117598"/>
      <w:bookmarkStart w:id="4030" w:name="_Toc67076687"/>
      <w:bookmarkStart w:id="4031" w:name="_Toc67077225"/>
      <w:r w:rsidRPr="00090C64">
        <w:rPr>
          <w:lang w:eastAsia="sv-SE"/>
        </w:rPr>
        <w:t>7.6.3.5.1</w:t>
      </w:r>
      <w:r w:rsidRPr="00090C64">
        <w:rPr>
          <w:lang w:eastAsia="sv-SE"/>
        </w:rPr>
        <w:tab/>
        <w:t>MSR operation</w:t>
      </w:r>
      <w:bookmarkEnd w:id="4029"/>
      <w:bookmarkEnd w:id="4030"/>
      <w:bookmarkEnd w:id="4031"/>
    </w:p>
    <w:p w14:paraId="693FD761" w14:textId="77777777" w:rsidR="00D57C09" w:rsidRPr="00090C64" w:rsidRDefault="00D57C09" w:rsidP="00D57C09">
      <w:bookmarkStart w:id="403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403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4033" w:name="_Hlk513205215"/>
      <w:r w:rsidRPr="00090C64">
        <w:rPr>
          <w:rFonts w:cs="v5.0.0"/>
        </w:rPr>
        <w:t>7.6.3.5.1-1</w:t>
      </w:r>
      <w:bookmarkEnd w:id="403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4034" w:name="_Hlk503527423"/>
      <w:r w:rsidRPr="00C330E2">
        <w:rPr>
          <w:rFonts w:eastAsia="Osaka"/>
        </w:rPr>
        <w:t>7.6.3.5.1-1</w:t>
      </w:r>
      <w:bookmarkEnd w:id="4034"/>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lastRenderedPageBreak/>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lastRenderedPageBreak/>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4035" w:name="_Toc61117599"/>
      <w:bookmarkStart w:id="4036" w:name="_Toc67076688"/>
      <w:bookmarkStart w:id="4037" w:name="_Toc67077226"/>
      <w:r w:rsidRPr="00090C64">
        <w:rPr>
          <w:lang w:eastAsia="sv-SE"/>
        </w:rPr>
        <w:t>7.6.3.5.2</w:t>
      </w:r>
      <w:r w:rsidRPr="00090C64">
        <w:rPr>
          <w:lang w:eastAsia="sv-SE"/>
        </w:rPr>
        <w:tab/>
        <w:t>Single RAT UTRA FDD operation</w:t>
      </w:r>
      <w:bookmarkEnd w:id="4035"/>
      <w:bookmarkEnd w:id="4036"/>
      <w:bookmarkEnd w:id="4037"/>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lastRenderedPageBreak/>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lastRenderedPageBreak/>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4038" w:name="_Toc61117600"/>
      <w:bookmarkStart w:id="4039" w:name="_Toc67076689"/>
      <w:bookmarkStart w:id="4040" w:name="_Toc67077227"/>
      <w:r w:rsidRPr="00090C64">
        <w:rPr>
          <w:lang w:eastAsia="sv-SE"/>
        </w:rPr>
        <w:t>7.6.3.5.3</w:t>
      </w:r>
      <w:r w:rsidRPr="00090C64">
        <w:rPr>
          <w:lang w:eastAsia="sv-SE"/>
        </w:rPr>
        <w:tab/>
        <w:t>Single RAT E-UTRA operation</w:t>
      </w:r>
      <w:bookmarkEnd w:id="4038"/>
      <w:bookmarkEnd w:id="4039"/>
      <w:bookmarkEnd w:id="4040"/>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lastRenderedPageBreak/>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lastRenderedPageBreak/>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4041" w:name="_Toc21125281"/>
      <w:bookmarkStart w:id="4042" w:name="_Toc29768271"/>
      <w:bookmarkStart w:id="4043" w:name="_Toc36044713"/>
      <w:bookmarkStart w:id="4044" w:name="_Toc37230618"/>
      <w:bookmarkStart w:id="4045" w:name="_Toc45907761"/>
      <w:bookmarkStart w:id="4046" w:name="_Toc53181866"/>
      <w:bookmarkStart w:id="4047" w:name="_Toc61117601"/>
      <w:bookmarkStart w:id="4048" w:name="_Toc67076690"/>
      <w:bookmarkStart w:id="4049" w:name="_Toc67077228"/>
      <w:r w:rsidRPr="00090C64">
        <w:t>7.7</w:t>
      </w:r>
      <w:r w:rsidRPr="00090C64">
        <w:tab/>
        <w:t>OTA Receiver spurious emissions</w:t>
      </w:r>
      <w:bookmarkEnd w:id="4041"/>
      <w:bookmarkEnd w:id="4042"/>
      <w:bookmarkEnd w:id="4043"/>
      <w:bookmarkEnd w:id="4044"/>
      <w:bookmarkEnd w:id="4045"/>
      <w:bookmarkEnd w:id="4046"/>
      <w:bookmarkEnd w:id="4047"/>
      <w:bookmarkEnd w:id="4048"/>
      <w:bookmarkEnd w:id="4049"/>
    </w:p>
    <w:p w14:paraId="68725EB4" w14:textId="77777777" w:rsidR="00D57C09" w:rsidRPr="00090C64" w:rsidRDefault="00D57C09" w:rsidP="00D57C09">
      <w:pPr>
        <w:pStyle w:val="Heading3"/>
        <w:rPr>
          <w:lang w:eastAsia="sv-SE"/>
        </w:rPr>
      </w:pPr>
      <w:bookmarkStart w:id="4050" w:name="_Toc21125282"/>
      <w:bookmarkStart w:id="4051" w:name="_Toc29768272"/>
      <w:bookmarkStart w:id="4052" w:name="_Toc36044714"/>
      <w:bookmarkStart w:id="4053" w:name="_Toc37230619"/>
      <w:bookmarkStart w:id="4054" w:name="_Toc45907762"/>
      <w:bookmarkStart w:id="4055" w:name="_Toc53181867"/>
      <w:bookmarkStart w:id="4056" w:name="_Toc61117602"/>
      <w:bookmarkStart w:id="4057" w:name="_Toc67076691"/>
      <w:bookmarkStart w:id="4058" w:name="_Toc67077229"/>
      <w:r w:rsidRPr="00090C64">
        <w:rPr>
          <w:lang w:eastAsia="sv-SE"/>
        </w:rPr>
        <w:t>7.7.1</w:t>
      </w:r>
      <w:r w:rsidRPr="00090C64">
        <w:rPr>
          <w:lang w:eastAsia="sv-SE"/>
        </w:rPr>
        <w:tab/>
        <w:t>Definition and applicability</w:t>
      </w:r>
      <w:bookmarkEnd w:id="4050"/>
      <w:bookmarkEnd w:id="4051"/>
      <w:bookmarkEnd w:id="4052"/>
      <w:bookmarkEnd w:id="4053"/>
      <w:bookmarkEnd w:id="4054"/>
      <w:bookmarkEnd w:id="4055"/>
      <w:bookmarkEnd w:id="4056"/>
      <w:bookmarkEnd w:id="4057"/>
      <w:bookmarkEnd w:id="405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4059" w:name="_Toc21125283"/>
      <w:bookmarkStart w:id="4060" w:name="_Toc29768273"/>
      <w:bookmarkStart w:id="4061" w:name="_Toc36044715"/>
      <w:bookmarkStart w:id="4062" w:name="_Toc37230620"/>
      <w:bookmarkStart w:id="4063" w:name="_Toc45907763"/>
      <w:bookmarkStart w:id="4064" w:name="_Toc53181868"/>
      <w:bookmarkStart w:id="4065" w:name="_Toc61117603"/>
      <w:bookmarkStart w:id="4066" w:name="_Toc67076692"/>
      <w:bookmarkStart w:id="4067" w:name="_Toc67077230"/>
      <w:r w:rsidRPr="00090C64">
        <w:rPr>
          <w:lang w:eastAsia="sv-SE"/>
        </w:rPr>
        <w:t>7.7.2</w:t>
      </w:r>
      <w:r w:rsidRPr="00090C64">
        <w:rPr>
          <w:lang w:eastAsia="sv-SE"/>
        </w:rPr>
        <w:tab/>
        <w:t>Minimum Requirement</w:t>
      </w:r>
      <w:bookmarkEnd w:id="4059"/>
      <w:bookmarkEnd w:id="4060"/>
      <w:bookmarkEnd w:id="4061"/>
      <w:bookmarkEnd w:id="4062"/>
      <w:bookmarkEnd w:id="4063"/>
      <w:bookmarkEnd w:id="4064"/>
      <w:bookmarkEnd w:id="4065"/>
      <w:bookmarkEnd w:id="4066"/>
      <w:bookmarkEnd w:id="406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4068" w:name="_Toc21125284"/>
      <w:bookmarkStart w:id="4069" w:name="_Toc29768274"/>
      <w:bookmarkStart w:id="4070" w:name="_Toc36044716"/>
      <w:bookmarkStart w:id="4071" w:name="_Toc37230621"/>
      <w:bookmarkStart w:id="4072" w:name="_Toc45907764"/>
      <w:bookmarkStart w:id="4073" w:name="_Toc53181869"/>
      <w:bookmarkStart w:id="4074" w:name="_Toc61117604"/>
      <w:bookmarkStart w:id="4075" w:name="_Toc67076693"/>
      <w:bookmarkStart w:id="4076" w:name="_Toc67077231"/>
      <w:r w:rsidRPr="00090C64">
        <w:rPr>
          <w:lang w:eastAsia="sv-SE"/>
        </w:rPr>
        <w:t>7.7.3</w:t>
      </w:r>
      <w:r w:rsidRPr="00090C64">
        <w:rPr>
          <w:lang w:eastAsia="sv-SE"/>
        </w:rPr>
        <w:tab/>
        <w:t>Test purpose</w:t>
      </w:r>
      <w:bookmarkEnd w:id="4068"/>
      <w:bookmarkEnd w:id="4069"/>
      <w:bookmarkEnd w:id="4070"/>
      <w:bookmarkEnd w:id="4071"/>
      <w:bookmarkEnd w:id="4072"/>
      <w:bookmarkEnd w:id="4073"/>
      <w:bookmarkEnd w:id="4074"/>
      <w:bookmarkEnd w:id="4075"/>
      <w:bookmarkEnd w:id="4076"/>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4077" w:name="_Toc21125285"/>
      <w:bookmarkStart w:id="4078" w:name="_Toc29768275"/>
      <w:bookmarkStart w:id="4079" w:name="_Toc36044717"/>
      <w:bookmarkStart w:id="4080" w:name="_Toc37230622"/>
      <w:bookmarkStart w:id="4081" w:name="_Toc45907765"/>
      <w:bookmarkStart w:id="4082" w:name="_Toc53181870"/>
      <w:bookmarkStart w:id="4083" w:name="_Toc61117605"/>
      <w:bookmarkStart w:id="4084" w:name="_Toc67076694"/>
      <w:bookmarkStart w:id="4085" w:name="_Toc67077232"/>
      <w:r w:rsidRPr="00090C64">
        <w:rPr>
          <w:lang w:eastAsia="sv-SE"/>
        </w:rPr>
        <w:t>7.7</w:t>
      </w:r>
      <w:r w:rsidRPr="00090C64">
        <w:rPr>
          <w:lang w:eastAsia="zh-CN"/>
        </w:rPr>
        <w:t>.</w:t>
      </w:r>
      <w:r w:rsidRPr="00090C64">
        <w:rPr>
          <w:lang w:eastAsia="sv-SE"/>
        </w:rPr>
        <w:t>4</w:t>
      </w:r>
      <w:r w:rsidRPr="00090C64">
        <w:rPr>
          <w:lang w:eastAsia="sv-SE"/>
        </w:rPr>
        <w:tab/>
        <w:t>Method of test</w:t>
      </w:r>
      <w:bookmarkEnd w:id="4077"/>
      <w:bookmarkEnd w:id="4078"/>
      <w:bookmarkEnd w:id="4079"/>
      <w:bookmarkEnd w:id="4080"/>
      <w:bookmarkEnd w:id="4081"/>
      <w:bookmarkEnd w:id="4082"/>
      <w:bookmarkEnd w:id="4083"/>
      <w:bookmarkEnd w:id="4084"/>
      <w:bookmarkEnd w:id="4085"/>
    </w:p>
    <w:p w14:paraId="108F9015" w14:textId="77777777" w:rsidR="00D57C09" w:rsidRPr="00090C64" w:rsidRDefault="00D57C09" w:rsidP="00D57C09">
      <w:pPr>
        <w:pStyle w:val="Heading4"/>
        <w:rPr>
          <w:lang w:eastAsia="sv-SE"/>
        </w:rPr>
      </w:pPr>
      <w:bookmarkStart w:id="4086" w:name="_Toc21125286"/>
      <w:bookmarkStart w:id="4087" w:name="_Toc29768276"/>
      <w:bookmarkStart w:id="4088" w:name="_Toc36044718"/>
      <w:bookmarkStart w:id="4089" w:name="_Toc37230623"/>
      <w:bookmarkStart w:id="4090" w:name="_Toc45907766"/>
      <w:bookmarkStart w:id="4091" w:name="_Toc53181871"/>
      <w:bookmarkStart w:id="4092" w:name="_Toc61117606"/>
      <w:bookmarkStart w:id="4093" w:name="_Toc67076695"/>
      <w:bookmarkStart w:id="4094" w:name="_Toc67077233"/>
      <w:r w:rsidRPr="00090C64">
        <w:rPr>
          <w:lang w:eastAsia="sv-SE"/>
        </w:rPr>
        <w:t>7.7.4.1</w:t>
      </w:r>
      <w:r w:rsidRPr="00090C64">
        <w:rPr>
          <w:lang w:eastAsia="sv-SE"/>
        </w:rPr>
        <w:tab/>
        <w:t>Initial conditions</w:t>
      </w:r>
      <w:bookmarkEnd w:id="4086"/>
      <w:bookmarkEnd w:id="4087"/>
      <w:bookmarkEnd w:id="4088"/>
      <w:bookmarkEnd w:id="4089"/>
      <w:bookmarkEnd w:id="4090"/>
      <w:bookmarkEnd w:id="4091"/>
      <w:bookmarkEnd w:id="4092"/>
      <w:bookmarkEnd w:id="4093"/>
      <w:bookmarkEnd w:id="4094"/>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4095" w:name="_Toc21125287"/>
      <w:bookmarkStart w:id="4096" w:name="_Toc29768277"/>
      <w:bookmarkStart w:id="4097" w:name="_Toc36044719"/>
      <w:bookmarkStart w:id="4098" w:name="_Toc37230624"/>
      <w:bookmarkStart w:id="4099" w:name="_Toc45907767"/>
      <w:bookmarkStart w:id="4100" w:name="_Toc53181872"/>
      <w:bookmarkStart w:id="4101" w:name="_Toc61117607"/>
      <w:bookmarkStart w:id="4102" w:name="_Toc67076696"/>
      <w:bookmarkStart w:id="4103" w:name="_Toc67077234"/>
      <w:r w:rsidRPr="00090C64">
        <w:rPr>
          <w:lang w:eastAsia="sv-SE"/>
        </w:rPr>
        <w:t>7.7.4.2</w:t>
      </w:r>
      <w:r w:rsidRPr="00090C64">
        <w:rPr>
          <w:lang w:eastAsia="sv-SE"/>
        </w:rPr>
        <w:tab/>
        <w:t>Procedure</w:t>
      </w:r>
      <w:bookmarkEnd w:id="4095"/>
      <w:bookmarkEnd w:id="4096"/>
      <w:bookmarkEnd w:id="4097"/>
      <w:bookmarkEnd w:id="4098"/>
      <w:bookmarkEnd w:id="4099"/>
      <w:bookmarkEnd w:id="4100"/>
      <w:bookmarkEnd w:id="4101"/>
      <w:bookmarkEnd w:id="4102"/>
      <w:bookmarkEnd w:id="4103"/>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4104" w:name="_Toc21125288"/>
      <w:bookmarkStart w:id="4105" w:name="_Toc29768278"/>
      <w:bookmarkStart w:id="4106" w:name="_Toc36044720"/>
      <w:bookmarkStart w:id="4107" w:name="_Toc37230625"/>
      <w:bookmarkStart w:id="4108" w:name="_Toc45907768"/>
      <w:bookmarkStart w:id="4109" w:name="_Toc53181873"/>
      <w:bookmarkStart w:id="4110" w:name="_Toc61117608"/>
      <w:bookmarkStart w:id="4111" w:name="_Toc67076697"/>
      <w:bookmarkStart w:id="4112" w:name="_Toc67077235"/>
      <w:r w:rsidRPr="00090C64">
        <w:rPr>
          <w:lang w:eastAsia="sv-SE"/>
        </w:rPr>
        <w:t>7.7</w:t>
      </w:r>
      <w:r w:rsidRPr="00090C64">
        <w:rPr>
          <w:lang w:eastAsia="zh-CN"/>
        </w:rPr>
        <w:t>.</w:t>
      </w:r>
      <w:r w:rsidRPr="00090C64">
        <w:rPr>
          <w:lang w:eastAsia="sv-SE"/>
        </w:rPr>
        <w:t>5</w:t>
      </w:r>
      <w:r w:rsidRPr="00090C64">
        <w:rPr>
          <w:lang w:eastAsia="sv-SE"/>
        </w:rPr>
        <w:tab/>
        <w:t>Test Requirement</w:t>
      </w:r>
      <w:bookmarkEnd w:id="4104"/>
      <w:bookmarkEnd w:id="4105"/>
      <w:bookmarkEnd w:id="4106"/>
      <w:bookmarkEnd w:id="4107"/>
      <w:bookmarkEnd w:id="4108"/>
      <w:bookmarkEnd w:id="4109"/>
      <w:bookmarkEnd w:id="4110"/>
      <w:bookmarkEnd w:id="4111"/>
      <w:bookmarkEnd w:id="4112"/>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4113" w:name="_Toc21125289"/>
      <w:bookmarkStart w:id="4114" w:name="_Toc29768279"/>
      <w:bookmarkStart w:id="4115" w:name="_Toc36044721"/>
      <w:bookmarkStart w:id="4116" w:name="_Toc37230626"/>
      <w:bookmarkStart w:id="4117" w:name="_Toc45907769"/>
      <w:bookmarkStart w:id="4118" w:name="_Toc53181874"/>
      <w:bookmarkStart w:id="4119" w:name="_Toc61117609"/>
      <w:bookmarkStart w:id="4120" w:name="_Toc67076698"/>
      <w:bookmarkStart w:id="4121" w:name="_Toc67077236"/>
      <w:r w:rsidRPr="00090C64">
        <w:t>7.8</w:t>
      </w:r>
      <w:r w:rsidRPr="00090C64">
        <w:tab/>
        <w:t>OTA Receiver intermodulation</w:t>
      </w:r>
      <w:bookmarkEnd w:id="4113"/>
      <w:bookmarkEnd w:id="4114"/>
      <w:bookmarkEnd w:id="4115"/>
      <w:bookmarkEnd w:id="4116"/>
      <w:bookmarkEnd w:id="4117"/>
      <w:bookmarkEnd w:id="4118"/>
      <w:bookmarkEnd w:id="4119"/>
      <w:bookmarkEnd w:id="4120"/>
      <w:bookmarkEnd w:id="4121"/>
    </w:p>
    <w:p w14:paraId="1E86FFDD" w14:textId="77777777" w:rsidR="00D57C09" w:rsidRPr="00090C64" w:rsidRDefault="00D57C09" w:rsidP="00D57C09">
      <w:pPr>
        <w:pStyle w:val="Heading3"/>
        <w:rPr>
          <w:lang w:eastAsia="sv-SE"/>
        </w:rPr>
      </w:pPr>
      <w:bookmarkStart w:id="4122" w:name="_Toc21125290"/>
      <w:bookmarkStart w:id="4123" w:name="_Toc29768280"/>
      <w:bookmarkStart w:id="4124" w:name="_Toc36044722"/>
      <w:bookmarkStart w:id="4125" w:name="_Toc37230627"/>
      <w:bookmarkStart w:id="4126" w:name="_Toc45907770"/>
      <w:bookmarkStart w:id="4127" w:name="_Toc53181875"/>
      <w:bookmarkStart w:id="4128" w:name="_Toc61117610"/>
      <w:bookmarkStart w:id="4129" w:name="_Toc67076699"/>
      <w:bookmarkStart w:id="4130" w:name="_Toc67077237"/>
      <w:r w:rsidRPr="00090C64">
        <w:rPr>
          <w:lang w:eastAsia="sv-SE"/>
        </w:rPr>
        <w:t>7.8.1</w:t>
      </w:r>
      <w:r w:rsidRPr="00090C64">
        <w:rPr>
          <w:lang w:eastAsia="sv-SE"/>
        </w:rPr>
        <w:tab/>
        <w:t>Definition and applicability</w:t>
      </w:r>
      <w:bookmarkEnd w:id="4122"/>
      <w:bookmarkEnd w:id="4123"/>
      <w:bookmarkEnd w:id="4124"/>
      <w:bookmarkEnd w:id="4125"/>
      <w:bookmarkEnd w:id="4126"/>
      <w:bookmarkEnd w:id="4127"/>
      <w:bookmarkEnd w:id="4128"/>
      <w:bookmarkEnd w:id="4129"/>
      <w:bookmarkEnd w:id="4130"/>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4131" w:name="_Toc21125291"/>
      <w:bookmarkStart w:id="4132" w:name="_Toc29768281"/>
      <w:bookmarkStart w:id="4133" w:name="_Toc36044723"/>
      <w:bookmarkStart w:id="4134" w:name="_Toc37230628"/>
      <w:bookmarkStart w:id="4135" w:name="_Toc45907771"/>
      <w:bookmarkStart w:id="4136" w:name="_Toc53181876"/>
      <w:bookmarkStart w:id="4137" w:name="_Toc61117611"/>
      <w:bookmarkStart w:id="4138" w:name="_Toc67076700"/>
      <w:bookmarkStart w:id="4139" w:name="_Toc67077238"/>
      <w:r w:rsidRPr="00090C64">
        <w:rPr>
          <w:lang w:eastAsia="sv-SE"/>
        </w:rPr>
        <w:t>7.8.2</w:t>
      </w:r>
      <w:r w:rsidRPr="00090C64">
        <w:rPr>
          <w:lang w:eastAsia="sv-SE"/>
        </w:rPr>
        <w:tab/>
        <w:t>Minimum Requirement</w:t>
      </w:r>
      <w:bookmarkEnd w:id="4131"/>
      <w:bookmarkEnd w:id="4132"/>
      <w:bookmarkEnd w:id="4133"/>
      <w:bookmarkEnd w:id="4134"/>
      <w:bookmarkEnd w:id="4135"/>
      <w:bookmarkEnd w:id="4136"/>
      <w:bookmarkEnd w:id="4137"/>
      <w:bookmarkEnd w:id="4138"/>
      <w:bookmarkEnd w:id="413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4140" w:name="_Toc21125292"/>
      <w:bookmarkStart w:id="4141" w:name="_Toc29768282"/>
      <w:bookmarkStart w:id="4142" w:name="_Toc36044724"/>
      <w:bookmarkStart w:id="4143" w:name="_Toc37230629"/>
      <w:bookmarkStart w:id="4144" w:name="_Toc45907772"/>
      <w:bookmarkStart w:id="4145" w:name="_Toc53181877"/>
      <w:bookmarkStart w:id="4146" w:name="_Toc61117612"/>
      <w:bookmarkStart w:id="4147" w:name="_Toc67076701"/>
      <w:bookmarkStart w:id="4148" w:name="_Toc67077239"/>
      <w:r w:rsidRPr="00090C64">
        <w:rPr>
          <w:lang w:eastAsia="sv-SE"/>
        </w:rPr>
        <w:t>7.8.3</w:t>
      </w:r>
      <w:r w:rsidRPr="00090C64">
        <w:rPr>
          <w:lang w:eastAsia="sv-SE"/>
        </w:rPr>
        <w:tab/>
        <w:t>Test purpose</w:t>
      </w:r>
      <w:bookmarkEnd w:id="4140"/>
      <w:bookmarkEnd w:id="4141"/>
      <w:bookmarkEnd w:id="4142"/>
      <w:bookmarkEnd w:id="4143"/>
      <w:bookmarkEnd w:id="4144"/>
      <w:bookmarkEnd w:id="4145"/>
      <w:bookmarkEnd w:id="4146"/>
      <w:bookmarkEnd w:id="4147"/>
      <w:bookmarkEnd w:id="4148"/>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4149" w:name="_Toc21125293"/>
      <w:bookmarkStart w:id="4150" w:name="_Toc29768283"/>
      <w:bookmarkStart w:id="4151" w:name="_Toc36044725"/>
      <w:bookmarkStart w:id="4152" w:name="_Toc37230630"/>
      <w:bookmarkStart w:id="4153" w:name="_Toc45907773"/>
      <w:bookmarkStart w:id="4154" w:name="_Toc53181878"/>
      <w:bookmarkStart w:id="4155" w:name="_Toc61117613"/>
      <w:bookmarkStart w:id="4156" w:name="_Toc67076702"/>
      <w:bookmarkStart w:id="4157" w:name="_Toc67077240"/>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4149"/>
      <w:bookmarkEnd w:id="4150"/>
      <w:bookmarkEnd w:id="4151"/>
      <w:bookmarkEnd w:id="4152"/>
      <w:bookmarkEnd w:id="4153"/>
      <w:bookmarkEnd w:id="4154"/>
      <w:bookmarkEnd w:id="4155"/>
      <w:bookmarkEnd w:id="4156"/>
      <w:bookmarkEnd w:id="4157"/>
    </w:p>
    <w:p w14:paraId="748CF07A" w14:textId="77777777" w:rsidR="00D57C09" w:rsidRPr="00090C64" w:rsidRDefault="00D57C09" w:rsidP="00D57C09">
      <w:pPr>
        <w:pStyle w:val="Heading4"/>
        <w:tabs>
          <w:tab w:val="left" w:pos="6237"/>
        </w:tabs>
        <w:rPr>
          <w:lang w:eastAsia="sv-SE"/>
        </w:rPr>
      </w:pPr>
      <w:bookmarkStart w:id="4158" w:name="_Toc21125294"/>
      <w:bookmarkStart w:id="4159" w:name="_Toc29768284"/>
      <w:bookmarkStart w:id="4160" w:name="_Toc36044726"/>
      <w:bookmarkStart w:id="4161" w:name="_Toc37230631"/>
      <w:bookmarkStart w:id="4162" w:name="_Toc45907774"/>
      <w:bookmarkStart w:id="4163" w:name="_Toc53181879"/>
      <w:bookmarkStart w:id="4164" w:name="_Toc61117614"/>
      <w:bookmarkStart w:id="4165" w:name="_Toc67076703"/>
      <w:bookmarkStart w:id="4166" w:name="_Toc67077241"/>
      <w:r w:rsidRPr="00090C64">
        <w:rPr>
          <w:lang w:eastAsia="sv-SE"/>
        </w:rPr>
        <w:t>7.8.4.1</w:t>
      </w:r>
      <w:r w:rsidRPr="00090C64">
        <w:rPr>
          <w:lang w:eastAsia="sv-SE"/>
        </w:rPr>
        <w:tab/>
        <w:t>Initial conditions</w:t>
      </w:r>
      <w:bookmarkEnd w:id="4158"/>
      <w:bookmarkEnd w:id="4159"/>
      <w:bookmarkEnd w:id="4160"/>
      <w:bookmarkEnd w:id="4161"/>
      <w:bookmarkEnd w:id="4162"/>
      <w:bookmarkEnd w:id="4163"/>
      <w:bookmarkEnd w:id="4164"/>
      <w:bookmarkEnd w:id="4165"/>
      <w:bookmarkEnd w:id="4166"/>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4167" w:name="_Toc21125295"/>
      <w:bookmarkStart w:id="4168" w:name="_Toc29768285"/>
      <w:bookmarkStart w:id="4169" w:name="_Toc36044727"/>
      <w:bookmarkStart w:id="4170" w:name="_Toc37230632"/>
      <w:bookmarkStart w:id="4171" w:name="_Toc45907775"/>
      <w:bookmarkStart w:id="4172" w:name="_Toc53181880"/>
      <w:bookmarkStart w:id="4173" w:name="_Toc61117615"/>
      <w:bookmarkStart w:id="4174" w:name="_Toc67076704"/>
      <w:bookmarkStart w:id="4175" w:name="_Toc67077242"/>
      <w:r w:rsidRPr="00090C64">
        <w:rPr>
          <w:lang w:eastAsia="sv-SE"/>
        </w:rPr>
        <w:t>7.8.4.2</w:t>
      </w:r>
      <w:r w:rsidRPr="00090C64">
        <w:rPr>
          <w:lang w:eastAsia="sv-SE"/>
        </w:rPr>
        <w:tab/>
        <w:t>Procedure</w:t>
      </w:r>
      <w:bookmarkEnd w:id="4167"/>
      <w:bookmarkEnd w:id="4168"/>
      <w:bookmarkEnd w:id="4169"/>
      <w:bookmarkEnd w:id="4170"/>
      <w:bookmarkEnd w:id="4171"/>
      <w:bookmarkEnd w:id="4172"/>
      <w:bookmarkEnd w:id="4173"/>
      <w:bookmarkEnd w:id="4174"/>
      <w:bookmarkEnd w:id="4175"/>
    </w:p>
    <w:p w14:paraId="6A94D7A8" w14:textId="77777777" w:rsidR="00D57C09" w:rsidRPr="00090C64" w:rsidRDefault="00D57C09" w:rsidP="00D57C09">
      <w:pPr>
        <w:pStyle w:val="Heading5"/>
        <w:tabs>
          <w:tab w:val="left" w:pos="6237"/>
        </w:tabs>
      </w:pPr>
      <w:bookmarkStart w:id="4176" w:name="_Toc21125296"/>
      <w:bookmarkStart w:id="4177" w:name="_Toc29768286"/>
      <w:bookmarkStart w:id="4178" w:name="_Toc36044728"/>
      <w:bookmarkStart w:id="4179" w:name="_Toc37230633"/>
      <w:bookmarkStart w:id="4180" w:name="_Toc45907776"/>
      <w:bookmarkStart w:id="4181" w:name="_Toc53181881"/>
      <w:bookmarkStart w:id="4182" w:name="_Toc61117616"/>
      <w:bookmarkStart w:id="4183" w:name="_Toc67076705"/>
      <w:bookmarkStart w:id="4184" w:name="_Toc67077243"/>
      <w:r w:rsidRPr="00090C64">
        <w:t>7.8.4.2.1</w:t>
      </w:r>
      <w:r w:rsidRPr="00090C64">
        <w:tab/>
        <w:t>General procedure</w:t>
      </w:r>
      <w:bookmarkEnd w:id="4176"/>
      <w:bookmarkEnd w:id="4177"/>
      <w:bookmarkEnd w:id="4178"/>
      <w:bookmarkEnd w:id="4179"/>
      <w:bookmarkEnd w:id="4180"/>
      <w:bookmarkEnd w:id="4181"/>
      <w:bookmarkEnd w:id="4182"/>
      <w:bookmarkEnd w:id="4183"/>
      <w:bookmarkEnd w:id="4184"/>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4185" w:name="_Toc21125297"/>
      <w:bookmarkStart w:id="4186" w:name="_Toc29768287"/>
      <w:bookmarkStart w:id="4187" w:name="_Toc36044729"/>
      <w:bookmarkStart w:id="4188" w:name="_Toc37230634"/>
      <w:bookmarkStart w:id="4189" w:name="_Toc45907777"/>
      <w:bookmarkStart w:id="4190" w:name="_Toc53181882"/>
      <w:bookmarkStart w:id="4191" w:name="_Toc61117617"/>
      <w:bookmarkStart w:id="4192" w:name="_Toc67076706"/>
      <w:bookmarkStart w:id="4193" w:name="_Toc67077244"/>
      <w:r w:rsidRPr="00090C64">
        <w:t>7.8.4.2.2</w:t>
      </w:r>
      <w:r w:rsidRPr="00090C64">
        <w:tab/>
        <w:t>MSR operation</w:t>
      </w:r>
      <w:bookmarkEnd w:id="4185"/>
      <w:bookmarkEnd w:id="4186"/>
      <w:bookmarkEnd w:id="4187"/>
      <w:bookmarkEnd w:id="4188"/>
      <w:bookmarkEnd w:id="4189"/>
      <w:bookmarkEnd w:id="4190"/>
      <w:bookmarkEnd w:id="4191"/>
      <w:bookmarkEnd w:id="4192"/>
      <w:bookmarkEnd w:id="419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4194" w:name="_Toc21125298"/>
      <w:bookmarkStart w:id="4195" w:name="_Toc29768288"/>
      <w:bookmarkStart w:id="4196" w:name="_Toc36044730"/>
      <w:bookmarkStart w:id="4197" w:name="_Toc37230635"/>
      <w:bookmarkStart w:id="4198" w:name="_Toc45907778"/>
      <w:bookmarkStart w:id="4199" w:name="_Toc53181883"/>
      <w:bookmarkStart w:id="4200" w:name="_Toc61117618"/>
      <w:bookmarkStart w:id="4201" w:name="_Toc67076707"/>
      <w:bookmarkStart w:id="4202" w:name="_Toc67077245"/>
      <w:r w:rsidRPr="00090C64">
        <w:lastRenderedPageBreak/>
        <w:t>7.8.4.2.3</w:t>
      </w:r>
      <w:r w:rsidRPr="00090C64">
        <w:tab/>
        <w:t>Single RAT UTRA FDD operation</w:t>
      </w:r>
      <w:bookmarkEnd w:id="4194"/>
      <w:bookmarkEnd w:id="4195"/>
      <w:bookmarkEnd w:id="4196"/>
      <w:bookmarkEnd w:id="4197"/>
      <w:bookmarkEnd w:id="4198"/>
      <w:bookmarkEnd w:id="4199"/>
      <w:bookmarkEnd w:id="4200"/>
      <w:bookmarkEnd w:id="4201"/>
      <w:bookmarkEnd w:id="4202"/>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4203" w:name="_Toc21125299"/>
      <w:bookmarkStart w:id="4204" w:name="_Toc29768289"/>
      <w:bookmarkStart w:id="4205" w:name="_Toc36044731"/>
      <w:bookmarkStart w:id="4206" w:name="_Toc37230636"/>
      <w:bookmarkStart w:id="4207" w:name="_Toc45907779"/>
      <w:bookmarkStart w:id="4208" w:name="_Toc53181884"/>
      <w:bookmarkStart w:id="4209" w:name="_Toc61117619"/>
      <w:bookmarkStart w:id="4210" w:name="_Toc67076708"/>
      <w:bookmarkStart w:id="4211" w:name="_Toc67077246"/>
      <w:r w:rsidRPr="00090C64">
        <w:t>7.8.4.2.4</w:t>
      </w:r>
      <w:r w:rsidRPr="00090C64">
        <w:tab/>
        <w:t>Single RAT E-UTRA operation</w:t>
      </w:r>
      <w:bookmarkEnd w:id="4203"/>
      <w:bookmarkEnd w:id="4204"/>
      <w:bookmarkEnd w:id="4205"/>
      <w:bookmarkEnd w:id="4206"/>
      <w:bookmarkEnd w:id="4207"/>
      <w:bookmarkEnd w:id="4208"/>
      <w:bookmarkEnd w:id="4209"/>
      <w:bookmarkEnd w:id="4210"/>
      <w:bookmarkEnd w:id="4211"/>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4212" w:name="_Toc21125300"/>
      <w:bookmarkStart w:id="4213" w:name="_Toc29768290"/>
      <w:bookmarkStart w:id="4214" w:name="_Toc36044732"/>
      <w:bookmarkStart w:id="4215" w:name="_Toc37230637"/>
      <w:bookmarkStart w:id="4216" w:name="_Toc45907780"/>
      <w:bookmarkStart w:id="4217" w:name="_Toc53181885"/>
      <w:bookmarkStart w:id="4218" w:name="_Toc61117620"/>
      <w:bookmarkStart w:id="4219" w:name="_Toc67076709"/>
      <w:bookmarkStart w:id="4220" w:name="_Toc67077247"/>
      <w:r w:rsidRPr="00090C64">
        <w:rPr>
          <w:lang w:eastAsia="sv-SE"/>
        </w:rPr>
        <w:t>7.8</w:t>
      </w:r>
      <w:r w:rsidRPr="00090C64">
        <w:rPr>
          <w:lang w:eastAsia="zh-CN"/>
        </w:rPr>
        <w:t>.</w:t>
      </w:r>
      <w:r w:rsidRPr="00090C64">
        <w:rPr>
          <w:lang w:eastAsia="sv-SE"/>
        </w:rPr>
        <w:t>5</w:t>
      </w:r>
      <w:r w:rsidRPr="00090C64">
        <w:rPr>
          <w:lang w:eastAsia="sv-SE"/>
        </w:rPr>
        <w:tab/>
        <w:t>Test Requirement</w:t>
      </w:r>
      <w:bookmarkEnd w:id="4212"/>
      <w:bookmarkEnd w:id="4213"/>
      <w:bookmarkEnd w:id="4214"/>
      <w:bookmarkEnd w:id="4215"/>
      <w:bookmarkEnd w:id="4216"/>
      <w:bookmarkEnd w:id="4217"/>
      <w:bookmarkEnd w:id="4218"/>
      <w:bookmarkEnd w:id="4219"/>
      <w:bookmarkEnd w:id="4220"/>
    </w:p>
    <w:p w14:paraId="0A8CC0EB" w14:textId="77777777" w:rsidR="00D57C09" w:rsidRPr="00090C64" w:rsidRDefault="00D57C09" w:rsidP="00D57C09">
      <w:pPr>
        <w:pStyle w:val="Heading4"/>
      </w:pPr>
      <w:bookmarkStart w:id="4221" w:name="_Toc21125301"/>
      <w:bookmarkStart w:id="4222" w:name="_Toc29768291"/>
      <w:bookmarkStart w:id="4223" w:name="_Toc36044733"/>
      <w:bookmarkStart w:id="4224" w:name="_Toc37230638"/>
      <w:bookmarkStart w:id="4225" w:name="_Toc45907781"/>
      <w:bookmarkStart w:id="4226" w:name="_Toc53181886"/>
      <w:bookmarkStart w:id="4227" w:name="_Toc61117621"/>
      <w:bookmarkStart w:id="4228" w:name="_Toc67076710"/>
      <w:bookmarkStart w:id="4229" w:name="_Toc67077248"/>
      <w:r w:rsidRPr="00090C64">
        <w:t>7.8.5.1</w:t>
      </w:r>
      <w:r w:rsidRPr="00090C64">
        <w:tab/>
        <w:t>MSR operation</w:t>
      </w:r>
      <w:bookmarkEnd w:id="4221"/>
      <w:bookmarkEnd w:id="4222"/>
      <w:bookmarkEnd w:id="4223"/>
      <w:bookmarkEnd w:id="4224"/>
      <w:bookmarkEnd w:id="4225"/>
      <w:bookmarkEnd w:id="4226"/>
      <w:bookmarkEnd w:id="4227"/>
      <w:bookmarkEnd w:id="4228"/>
      <w:bookmarkEnd w:id="4229"/>
    </w:p>
    <w:p w14:paraId="54D19D0F" w14:textId="77777777" w:rsidR="00D57C09" w:rsidRPr="00090C64" w:rsidRDefault="00D57C09" w:rsidP="00D57C09">
      <w:pPr>
        <w:pStyle w:val="Heading5"/>
      </w:pPr>
      <w:bookmarkStart w:id="4230" w:name="_Toc21125302"/>
      <w:bookmarkStart w:id="4231" w:name="_Toc29768292"/>
      <w:bookmarkStart w:id="4232" w:name="_Toc36044734"/>
      <w:bookmarkStart w:id="4233" w:name="_Toc37230639"/>
      <w:bookmarkStart w:id="4234" w:name="_Toc45907782"/>
      <w:bookmarkStart w:id="4235" w:name="_Toc53181887"/>
      <w:bookmarkStart w:id="4236" w:name="_Toc61117622"/>
      <w:bookmarkStart w:id="4237" w:name="_Toc67076711"/>
      <w:bookmarkStart w:id="4238" w:name="_Toc67077249"/>
      <w:r w:rsidRPr="00090C64">
        <w:t>7.8.5.1.1</w:t>
      </w:r>
      <w:r w:rsidRPr="00090C64">
        <w:tab/>
        <w:t>General intermodulation test requirement</w:t>
      </w:r>
      <w:bookmarkEnd w:id="4230"/>
      <w:bookmarkEnd w:id="4231"/>
      <w:bookmarkEnd w:id="4232"/>
      <w:bookmarkEnd w:id="4233"/>
      <w:bookmarkEnd w:id="4234"/>
      <w:bookmarkEnd w:id="4235"/>
      <w:bookmarkEnd w:id="4236"/>
      <w:bookmarkEnd w:id="4237"/>
      <w:bookmarkEnd w:id="4238"/>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4239" w:name="_Toc21125303"/>
      <w:bookmarkStart w:id="4240" w:name="_Toc29768293"/>
      <w:bookmarkStart w:id="4241" w:name="_Toc36044735"/>
      <w:bookmarkStart w:id="4242" w:name="_Toc37230640"/>
      <w:bookmarkStart w:id="4243" w:name="_Toc45907783"/>
      <w:bookmarkStart w:id="4244" w:name="_Toc53181888"/>
      <w:bookmarkStart w:id="4245" w:name="_Toc61117623"/>
      <w:bookmarkStart w:id="4246" w:name="_Toc67076712"/>
      <w:bookmarkStart w:id="4247" w:name="_Toc67077250"/>
      <w:r w:rsidRPr="00090C64">
        <w:t>7.8.5.1.2</w:t>
      </w:r>
      <w:r w:rsidRPr="00090C64">
        <w:tab/>
        <w:t>General narrowband intermodulation test requirement</w:t>
      </w:r>
      <w:bookmarkEnd w:id="4239"/>
      <w:bookmarkEnd w:id="4240"/>
      <w:bookmarkEnd w:id="4241"/>
      <w:bookmarkEnd w:id="4242"/>
      <w:bookmarkEnd w:id="4243"/>
      <w:bookmarkEnd w:id="4244"/>
      <w:bookmarkEnd w:id="4245"/>
      <w:bookmarkEnd w:id="4246"/>
      <w:bookmarkEnd w:id="424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4248" w:name="_Toc21125304"/>
      <w:bookmarkStart w:id="4249" w:name="_Toc29768294"/>
      <w:bookmarkStart w:id="4250" w:name="_Toc36044736"/>
      <w:bookmarkStart w:id="4251" w:name="_Toc37230641"/>
      <w:bookmarkStart w:id="4252" w:name="_Toc45907784"/>
      <w:bookmarkStart w:id="4253" w:name="_Toc53181889"/>
      <w:bookmarkStart w:id="4254" w:name="_Toc61117624"/>
      <w:bookmarkStart w:id="4255" w:name="_Toc67076713"/>
      <w:bookmarkStart w:id="4256" w:name="_Toc67077251"/>
      <w:r w:rsidRPr="00090C64">
        <w:t>7.8.5.2</w:t>
      </w:r>
      <w:r w:rsidRPr="00090C64">
        <w:tab/>
        <w:t>Single RAT UTRA operation</w:t>
      </w:r>
      <w:bookmarkEnd w:id="4248"/>
      <w:bookmarkEnd w:id="4249"/>
      <w:bookmarkEnd w:id="4250"/>
      <w:bookmarkEnd w:id="4251"/>
      <w:bookmarkEnd w:id="4252"/>
      <w:bookmarkEnd w:id="4253"/>
      <w:bookmarkEnd w:id="4254"/>
      <w:bookmarkEnd w:id="4255"/>
      <w:bookmarkEnd w:id="4256"/>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4257" w:name="_Toc21125305"/>
      <w:bookmarkStart w:id="4258" w:name="_Toc29768295"/>
      <w:bookmarkStart w:id="4259" w:name="_Toc36044737"/>
      <w:bookmarkStart w:id="4260" w:name="_Toc37230642"/>
      <w:bookmarkStart w:id="4261" w:name="_Toc45907785"/>
      <w:bookmarkStart w:id="4262" w:name="_Toc53181890"/>
      <w:bookmarkStart w:id="4263" w:name="_Toc61117625"/>
      <w:bookmarkStart w:id="4264" w:name="_Toc67076714"/>
      <w:bookmarkStart w:id="4265" w:name="_Toc67077252"/>
      <w:r w:rsidRPr="00090C64">
        <w:t>7.8.5.3</w:t>
      </w:r>
      <w:r w:rsidRPr="00090C64">
        <w:tab/>
        <w:t>Single RAT E- UTRA operation</w:t>
      </w:r>
      <w:bookmarkEnd w:id="4257"/>
      <w:bookmarkEnd w:id="4258"/>
      <w:bookmarkEnd w:id="4259"/>
      <w:bookmarkEnd w:id="4260"/>
      <w:bookmarkEnd w:id="4261"/>
      <w:bookmarkEnd w:id="4262"/>
      <w:bookmarkEnd w:id="4263"/>
      <w:bookmarkEnd w:id="4264"/>
      <w:bookmarkEnd w:id="4265"/>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4266" w:name="_Toc21125306"/>
      <w:bookmarkStart w:id="4267" w:name="_Toc29768296"/>
      <w:bookmarkStart w:id="4268" w:name="_Toc36044738"/>
      <w:bookmarkStart w:id="4269" w:name="_Toc37230643"/>
      <w:bookmarkStart w:id="4270" w:name="_Toc45907786"/>
      <w:bookmarkStart w:id="4271" w:name="_Toc53181891"/>
      <w:bookmarkStart w:id="4272" w:name="_Toc61117626"/>
      <w:bookmarkStart w:id="4273" w:name="_Toc67076715"/>
      <w:bookmarkStart w:id="4274" w:name="_Toc67077253"/>
      <w:r w:rsidRPr="00090C64">
        <w:t>7.9</w:t>
      </w:r>
      <w:r w:rsidRPr="00090C64">
        <w:tab/>
        <w:t>OTA In-channel selectivity</w:t>
      </w:r>
      <w:bookmarkEnd w:id="4266"/>
      <w:bookmarkEnd w:id="4267"/>
      <w:bookmarkEnd w:id="4268"/>
      <w:bookmarkEnd w:id="4269"/>
      <w:bookmarkEnd w:id="4270"/>
      <w:bookmarkEnd w:id="4271"/>
      <w:bookmarkEnd w:id="4272"/>
      <w:bookmarkEnd w:id="4273"/>
      <w:bookmarkEnd w:id="4274"/>
    </w:p>
    <w:p w14:paraId="02127490" w14:textId="77777777" w:rsidR="00D57C09" w:rsidRPr="00090C64" w:rsidRDefault="00D57C09" w:rsidP="00D57C09">
      <w:pPr>
        <w:pStyle w:val="Heading3"/>
        <w:rPr>
          <w:lang w:eastAsia="sv-SE"/>
        </w:rPr>
      </w:pPr>
      <w:bookmarkStart w:id="4275" w:name="_Toc21125307"/>
      <w:bookmarkStart w:id="4276" w:name="_Toc29768297"/>
      <w:bookmarkStart w:id="4277" w:name="_Toc36044739"/>
      <w:bookmarkStart w:id="4278" w:name="_Toc37230644"/>
      <w:bookmarkStart w:id="4279" w:name="_Toc45907787"/>
      <w:bookmarkStart w:id="4280" w:name="_Toc53181892"/>
      <w:bookmarkStart w:id="4281" w:name="_Toc61117627"/>
      <w:bookmarkStart w:id="4282" w:name="_Toc67076716"/>
      <w:bookmarkStart w:id="4283" w:name="_Toc67077254"/>
      <w:r w:rsidRPr="00090C64">
        <w:rPr>
          <w:lang w:eastAsia="sv-SE"/>
        </w:rPr>
        <w:t>7.9.1</w:t>
      </w:r>
      <w:r w:rsidRPr="00090C64">
        <w:rPr>
          <w:lang w:eastAsia="sv-SE"/>
        </w:rPr>
        <w:tab/>
        <w:t>Definition and applicability</w:t>
      </w:r>
      <w:bookmarkEnd w:id="4275"/>
      <w:bookmarkEnd w:id="4276"/>
      <w:bookmarkEnd w:id="4277"/>
      <w:bookmarkEnd w:id="4278"/>
      <w:bookmarkEnd w:id="4279"/>
      <w:bookmarkEnd w:id="4280"/>
      <w:bookmarkEnd w:id="4281"/>
      <w:bookmarkEnd w:id="4282"/>
      <w:bookmarkEnd w:id="428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4284" w:name="_Toc21125308"/>
      <w:bookmarkStart w:id="4285" w:name="_Toc29768298"/>
      <w:bookmarkStart w:id="4286" w:name="_Toc36044740"/>
      <w:bookmarkStart w:id="4287" w:name="_Toc37230645"/>
      <w:bookmarkStart w:id="4288" w:name="_Toc45907788"/>
      <w:bookmarkStart w:id="4289" w:name="_Toc53181893"/>
      <w:bookmarkStart w:id="4290" w:name="_Toc61117628"/>
      <w:bookmarkStart w:id="4291" w:name="_Toc67076717"/>
      <w:bookmarkStart w:id="4292" w:name="_Toc67077255"/>
      <w:r w:rsidRPr="00090C64">
        <w:rPr>
          <w:lang w:eastAsia="sv-SE"/>
        </w:rPr>
        <w:t>7.9.2</w:t>
      </w:r>
      <w:r w:rsidRPr="00090C64">
        <w:rPr>
          <w:lang w:eastAsia="sv-SE"/>
        </w:rPr>
        <w:tab/>
        <w:t>Minimum Requirement</w:t>
      </w:r>
      <w:bookmarkEnd w:id="4284"/>
      <w:bookmarkEnd w:id="4285"/>
      <w:bookmarkEnd w:id="4286"/>
      <w:bookmarkEnd w:id="4287"/>
      <w:bookmarkEnd w:id="4288"/>
      <w:bookmarkEnd w:id="4289"/>
      <w:bookmarkEnd w:id="4290"/>
      <w:bookmarkEnd w:id="4291"/>
      <w:bookmarkEnd w:id="4292"/>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4293" w:name="_Toc21125309"/>
      <w:bookmarkStart w:id="4294" w:name="_Toc29768299"/>
      <w:bookmarkStart w:id="4295" w:name="_Toc36044741"/>
      <w:bookmarkStart w:id="4296" w:name="_Toc37230646"/>
      <w:bookmarkStart w:id="4297" w:name="_Toc45907789"/>
      <w:bookmarkStart w:id="4298" w:name="_Toc53181894"/>
      <w:bookmarkStart w:id="4299" w:name="_Toc61117629"/>
      <w:bookmarkStart w:id="4300" w:name="_Toc67076718"/>
      <w:bookmarkStart w:id="4301" w:name="_Toc67077256"/>
      <w:r w:rsidRPr="00090C64">
        <w:rPr>
          <w:lang w:eastAsia="sv-SE"/>
        </w:rPr>
        <w:lastRenderedPageBreak/>
        <w:t>7.9.3</w:t>
      </w:r>
      <w:r w:rsidRPr="00090C64">
        <w:rPr>
          <w:lang w:eastAsia="sv-SE"/>
        </w:rPr>
        <w:tab/>
        <w:t>Test purpose</w:t>
      </w:r>
      <w:bookmarkEnd w:id="4293"/>
      <w:bookmarkEnd w:id="4294"/>
      <w:bookmarkEnd w:id="4295"/>
      <w:bookmarkEnd w:id="4296"/>
      <w:bookmarkEnd w:id="4297"/>
      <w:bookmarkEnd w:id="4298"/>
      <w:bookmarkEnd w:id="4299"/>
      <w:bookmarkEnd w:id="4300"/>
      <w:bookmarkEnd w:id="4301"/>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4302" w:name="_Toc21125310"/>
      <w:bookmarkStart w:id="4303" w:name="_Toc29768300"/>
      <w:bookmarkStart w:id="4304" w:name="_Toc36044742"/>
      <w:bookmarkStart w:id="4305" w:name="_Toc37230647"/>
      <w:bookmarkStart w:id="4306" w:name="_Toc45907790"/>
      <w:bookmarkStart w:id="4307" w:name="_Toc53181895"/>
      <w:bookmarkStart w:id="4308" w:name="_Toc61117630"/>
      <w:bookmarkStart w:id="4309" w:name="_Toc67076719"/>
      <w:bookmarkStart w:id="4310" w:name="_Toc67077257"/>
      <w:r w:rsidRPr="00090C64">
        <w:rPr>
          <w:lang w:eastAsia="sv-SE"/>
        </w:rPr>
        <w:t>7.9</w:t>
      </w:r>
      <w:r w:rsidRPr="00090C64">
        <w:rPr>
          <w:lang w:eastAsia="zh-CN"/>
        </w:rPr>
        <w:t>.</w:t>
      </w:r>
      <w:r w:rsidRPr="00090C64">
        <w:rPr>
          <w:lang w:eastAsia="sv-SE"/>
        </w:rPr>
        <w:t>4</w:t>
      </w:r>
      <w:r w:rsidRPr="00090C64">
        <w:rPr>
          <w:lang w:eastAsia="sv-SE"/>
        </w:rPr>
        <w:tab/>
        <w:t>Method of test</w:t>
      </w:r>
      <w:bookmarkEnd w:id="4302"/>
      <w:bookmarkEnd w:id="4303"/>
      <w:bookmarkEnd w:id="4304"/>
      <w:bookmarkEnd w:id="4305"/>
      <w:bookmarkEnd w:id="4306"/>
      <w:bookmarkEnd w:id="4307"/>
      <w:bookmarkEnd w:id="4308"/>
      <w:bookmarkEnd w:id="4309"/>
      <w:bookmarkEnd w:id="4310"/>
    </w:p>
    <w:p w14:paraId="76A5DEBB" w14:textId="77777777" w:rsidR="00D57C09" w:rsidRPr="00090C64" w:rsidRDefault="00D57C09" w:rsidP="00D57C09">
      <w:pPr>
        <w:pStyle w:val="Heading4"/>
        <w:rPr>
          <w:lang w:eastAsia="sv-SE"/>
        </w:rPr>
      </w:pPr>
      <w:bookmarkStart w:id="4311" w:name="_Toc21125311"/>
      <w:bookmarkStart w:id="4312" w:name="_Toc29768301"/>
      <w:bookmarkStart w:id="4313" w:name="_Toc36044743"/>
      <w:bookmarkStart w:id="4314" w:name="_Toc37230648"/>
      <w:bookmarkStart w:id="4315" w:name="_Toc45907791"/>
      <w:bookmarkStart w:id="4316" w:name="_Toc53181896"/>
      <w:bookmarkStart w:id="4317" w:name="_Toc61117631"/>
      <w:bookmarkStart w:id="4318" w:name="_Toc67076720"/>
      <w:bookmarkStart w:id="4319" w:name="_Toc67077258"/>
      <w:r w:rsidRPr="00090C64">
        <w:rPr>
          <w:lang w:eastAsia="sv-SE"/>
        </w:rPr>
        <w:t>7.9.4.1</w:t>
      </w:r>
      <w:r w:rsidRPr="00090C64">
        <w:rPr>
          <w:lang w:eastAsia="sv-SE"/>
        </w:rPr>
        <w:tab/>
        <w:t>Initial conditions</w:t>
      </w:r>
      <w:bookmarkEnd w:id="4311"/>
      <w:bookmarkEnd w:id="4312"/>
      <w:bookmarkEnd w:id="4313"/>
      <w:bookmarkEnd w:id="4314"/>
      <w:bookmarkEnd w:id="4315"/>
      <w:bookmarkEnd w:id="4316"/>
      <w:bookmarkEnd w:id="4317"/>
      <w:bookmarkEnd w:id="4318"/>
      <w:bookmarkEnd w:id="431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4320" w:name="_Toc21125312"/>
      <w:bookmarkStart w:id="4321" w:name="_Toc29768302"/>
      <w:bookmarkStart w:id="4322" w:name="_Toc36044744"/>
      <w:bookmarkStart w:id="4323" w:name="_Toc37230649"/>
      <w:bookmarkStart w:id="4324" w:name="_Toc45907792"/>
      <w:bookmarkStart w:id="4325" w:name="_Toc53181897"/>
      <w:bookmarkStart w:id="4326" w:name="_Toc61117632"/>
      <w:bookmarkStart w:id="4327" w:name="_Toc67076721"/>
      <w:bookmarkStart w:id="4328" w:name="_Toc67077259"/>
      <w:r w:rsidRPr="00090C64">
        <w:rPr>
          <w:lang w:eastAsia="sv-SE"/>
        </w:rPr>
        <w:t>7.9.4.2</w:t>
      </w:r>
      <w:r w:rsidRPr="00090C64">
        <w:rPr>
          <w:lang w:eastAsia="sv-SE"/>
        </w:rPr>
        <w:tab/>
        <w:t>Procedure</w:t>
      </w:r>
      <w:bookmarkEnd w:id="4320"/>
      <w:bookmarkEnd w:id="4321"/>
      <w:bookmarkEnd w:id="4322"/>
      <w:bookmarkEnd w:id="4323"/>
      <w:bookmarkEnd w:id="4324"/>
      <w:bookmarkEnd w:id="4325"/>
      <w:bookmarkEnd w:id="4326"/>
      <w:bookmarkEnd w:id="4327"/>
      <w:bookmarkEnd w:id="4328"/>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4329" w:name="_Toc21125313"/>
      <w:bookmarkStart w:id="4330" w:name="_Toc29768303"/>
      <w:bookmarkStart w:id="4331" w:name="_Toc36044745"/>
      <w:bookmarkStart w:id="4332" w:name="_Toc37230650"/>
      <w:bookmarkStart w:id="4333" w:name="_Toc45907793"/>
      <w:bookmarkStart w:id="4334" w:name="_Toc53181898"/>
      <w:bookmarkStart w:id="4335" w:name="_Toc61117633"/>
      <w:bookmarkStart w:id="4336" w:name="_Toc67076722"/>
      <w:bookmarkStart w:id="4337" w:name="_Toc67077260"/>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4329"/>
      <w:bookmarkEnd w:id="4330"/>
      <w:bookmarkEnd w:id="4331"/>
      <w:bookmarkEnd w:id="4332"/>
      <w:bookmarkEnd w:id="4333"/>
      <w:bookmarkEnd w:id="4334"/>
      <w:bookmarkEnd w:id="4335"/>
      <w:bookmarkEnd w:id="4336"/>
      <w:bookmarkEnd w:id="4337"/>
    </w:p>
    <w:p w14:paraId="478C7BFE" w14:textId="77777777" w:rsidR="00D57C09" w:rsidRPr="00090C64" w:rsidRDefault="00D57C09" w:rsidP="00D57C09">
      <w:pPr>
        <w:pStyle w:val="Heading4"/>
        <w:rPr>
          <w:lang w:eastAsia="sv-SE"/>
        </w:rPr>
      </w:pPr>
      <w:bookmarkStart w:id="4338" w:name="_Hlk524094919"/>
      <w:bookmarkStart w:id="4339" w:name="_Toc21125314"/>
      <w:bookmarkStart w:id="4340" w:name="_Toc29768304"/>
      <w:bookmarkStart w:id="4341" w:name="_Toc36044746"/>
      <w:bookmarkStart w:id="4342" w:name="_Toc37230651"/>
      <w:bookmarkStart w:id="4343" w:name="_Toc45907794"/>
      <w:bookmarkStart w:id="4344" w:name="_Toc53181899"/>
      <w:bookmarkStart w:id="4345" w:name="_Toc61117634"/>
      <w:bookmarkStart w:id="4346" w:name="_Toc67076723"/>
      <w:bookmarkStart w:id="4347" w:name="_Toc67077261"/>
      <w:r w:rsidRPr="00090C64">
        <w:rPr>
          <w:lang w:eastAsia="sv-SE"/>
        </w:rPr>
        <w:t>7.9.5.1</w:t>
      </w:r>
      <w:r w:rsidRPr="00090C64">
        <w:rPr>
          <w:lang w:eastAsia="sv-SE"/>
        </w:rPr>
        <w:tab/>
        <w:t>E-UTRA test requirement</w:t>
      </w:r>
      <w:bookmarkEnd w:id="4338"/>
      <w:bookmarkEnd w:id="4339"/>
      <w:bookmarkEnd w:id="4340"/>
      <w:bookmarkEnd w:id="4341"/>
      <w:bookmarkEnd w:id="4342"/>
      <w:bookmarkEnd w:id="4343"/>
      <w:bookmarkEnd w:id="4344"/>
      <w:bookmarkEnd w:id="4345"/>
      <w:bookmarkEnd w:id="4346"/>
      <w:bookmarkEnd w:id="4347"/>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4348" w:name="_Toc21125315"/>
      <w:bookmarkStart w:id="4349" w:name="_Toc29768305"/>
      <w:bookmarkStart w:id="4350" w:name="_Toc36044747"/>
      <w:bookmarkStart w:id="4351" w:name="_Toc37230652"/>
      <w:bookmarkStart w:id="4352" w:name="_Toc45907795"/>
      <w:bookmarkStart w:id="4353" w:name="_Toc53181900"/>
      <w:bookmarkStart w:id="4354" w:name="_Toc61117635"/>
      <w:bookmarkStart w:id="4355" w:name="_Toc67076724"/>
      <w:bookmarkStart w:id="4356" w:name="_Toc67077262"/>
      <w:r w:rsidRPr="00090C64">
        <w:rPr>
          <w:lang w:eastAsia="sv-SE"/>
        </w:rPr>
        <w:t>7.9.5.2</w:t>
      </w:r>
      <w:r w:rsidRPr="00090C64">
        <w:rPr>
          <w:lang w:eastAsia="sv-SE"/>
        </w:rPr>
        <w:tab/>
        <w:t>NR test requirement</w:t>
      </w:r>
      <w:bookmarkEnd w:id="4348"/>
      <w:bookmarkEnd w:id="4349"/>
      <w:bookmarkEnd w:id="4350"/>
      <w:bookmarkEnd w:id="4351"/>
      <w:bookmarkEnd w:id="4352"/>
      <w:bookmarkEnd w:id="4353"/>
      <w:bookmarkEnd w:id="4354"/>
      <w:bookmarkEnd w:id="4355"/>
      <w:bookmarkEnd w:id="4356"/>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4357" w:name="_Toc21125316"/>
      <w:bookmarkStart w:id="4358" w:name="_Toc29768306"/>
      <w:bookmarkStart w:id="4359" w:name="_Toc36044748"/>
      <w:bookmarkStart w:id="4360" w:name="_Toc37230653"/>
      <w:bookmarkStart w:id="4361" w:name="_Toc45907796"/>
      <w:bookmarkStart w:id="4362" w:name="_Toc53181901"/>
      <w:bookmarkStart w:id="4363" w:name="_Toc61117636"/>
      <w:bookmarkStart w:id="4364" w:name="_Toc67076725"/>
      <w:bookmarkStart w:id="4365" w:name="_Toc67077263"/>
      <w:r w:rsidRPr="00090C64">
        <w:t>8</w:t>
      </w:r>
      <w:r w:rsidRPr="00090C64">
        <w:tab/>
        <w:t>Radiated performance requirements</w:t>
      </w:r>
      <w:bookmarkEnd w:id="4357"/>
      <w:bookmarkEnd w:id="4358"/>
      <w:bookmarkEnd w:id="4359"/>
      <w:bookmarkEnd w:id="4360"/>
      <w:bookmarkEnd w:id="4361"/>
      <w:bookmarkEnd w:id="4362"/>
      <w:bookmarkEnd w:id="4363"/>
      <w:bookmarkEnd w:id="4364"/>
      <w:bookmarkEnd w:id="4365"/>
    </w:p>
    <w:p w14:paraId="6F1D12F4" w14:textId="77777777" w:rsidR="00D57C09" w:rsidRPr="00090C64" w:rsidRDefault="00D57C09" w:rsidP="00D57C09">
      <w:pPr>
        <w:pStyle w:val="Heading2"/>
      </w:pPr>
      <w:bookmarkStart w:id="4366" w:name="_Toc21125317"/>
      <w:bookmarkStart w:id="4367" w:name="_Toc29768307"/>
      <w:bookmarkStart w:id="4368" w:name="_Toc36044749"/>
      <w:bookmarkStart w:id="4369" w:name="_Toc37230654"/>
      <w:bookmarkStart w:id="4370" w:name="_Toc45907797"/>
      <w:bookmarkStart w:id="4371" w:name="_Toc53181902"/>
      <w:bookmarkStart w:id="4372" w:name="_Toc61117637"/>
      <w:bookmarkStart w:id="4373" w:name="_Toc67076726"/>
      <w:bookmarkStart w:id="4374" w:name="_Toc67077264"/>
      <w:r w:rsidRPr="00090C64">
        <w:t>8.1</w:t>
      </w:r>
      <w:r w:rsidRPr="00090C64">
        <w:tab/>
        <w:t>General</w:t>
      </w:r>
      <w:bookmarkEnd w:id="4366"/>
      <w:bookmarkEnd w:id="4367"/>
      <w:bookmarkEnd w:id="4368"/>
      <w:bookmarkEnd w:id="4369"/>
      <w:bookmarkEnd w:id="4370"/>
      <w:bookmarkEnd w:id="4371"/>
      <w:bookmarkEnd w:id="4372"/>
      <w:bookmarkEnd w:id="4373"/>
      <w:bookmarkEnd w:id="437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4375" w:name="_Toc21125318"/>
      <w:bookmarkStart w:id="4376" w:name="_Toc29768308"/>
      <w:bookmarkStart w:id="4377" w:name="_Toc36044750"/>
      <w:bookmarkStart w:id="4378" w:name="_Toc37230655"/>
      <w:bookmarkStart w:id="4379" w:name="_Toc45907798"/>
      <w:bookmarkStart w:id="4380" w:name="_Toc53181903"/>
      <w:bookmarkStart w:id="4381" w:name="_Toc61117638"/>
      <w:bookmarkStart w:id="4382" w:name="_Toc67076727"/>
      <w:bookmarkStart w:id="4383" w:name="_Toc67077265"/>
      <w:r w:rsidRPr="00090C64">
        <w:lastRenderedPageBreak/>
        <w:t>8.1.1</w:t>
      </w:r>
      <w:r w:rsidRPr="00090C64">
        <w:tab/>
        <w:t>OTA demodulation branches</w:t>
      </w:r>
      <w:bookmarkEnd w:id="4375"/>
      <w:bookmarkEnd w:id="4376"/>
      <w:bookmarkEnd w:id="4377"/>
      <w:bookmarkEnd w:id="4378"/>
      <w:bookmarkEnd w:id="4379"/>
      <w:bookmarkEnd w:id="4380"/>
      <w:bookmarkEnd w:id="4381"/>
      <w:bookmarkEnd w:id="4382"/>
      <w:bookmarkEnd w:id="4383"/>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4384" w:name="_Toc21125319"/>
      <w:bookmarkStart w:id="4385" w:name="_Toc29768309"/>
      <w:bookmarkStart w:id="4386" w:name="_Toc36044751"/>
      <w:bookmarkStart w:id="4387" w:name="_Toc37230656"/>
      <w:bookmarkStart w:id="4388" w:name="_Toc45907799"/>
      <w:bookmarkStart w:id="4389" w:name="_Toc53181904"/>
      <w:bookmarkStart w:id="4390" w:name="_Toc61117639"/>
      <w:bookmarkStart w:id="4391" w:name="_Toc67076728"/>
      <w:bookmarkStart w:id="4392" w:name="_Toc67077266"/>
      <w:r w:rsidRPr="00090C64">
        <w:t>8.2</w:t>
      </w:r>
      <w:r w:rsidRPr="00090C64">
        <w:tab/>
        <w:t>Radiated performance requirements for MSR</w:t>
      </w:r>
      <w:bookmarkEnd w:id="4384"/>
      <w:bookmarkEnd w:id="4385"/>
      <w:bookmarkEnd w:id="4386"/>
      <w:bookmarkEnd w:id="4387"/>
      <w:bookmarkEnd w:id="4388"/>
      <w:bookmarkEnd w:id="4389"/>
      <w:bookmarkEnd w:id="4390"/>
      <w:bookmarkEnd w:id="4391"/>
      <w:bookmarkEnd w:id="4392"/>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4393" w:name="_Toc21125320"/>
      <w:bookmarkStart w:id="4394" w:name="_Toc29768310"/>
      <w:bookmarkStart w:id="4395" w:name="_Toc36044752"/>
      <w:bookmarkStart w:id="4396" w:name="_Toc37230657"/>
      <w:bookmarkStart w:id="4397" w:name="_Toc45907800"/>
      <w:bookmarkStart w:id="4398" w:name="_Toc53181905"/>
      <w:bookmarkStart w:id="4399" w:name="_Toc61117640"/>
      <w:bookmarkStart w:id="4400" w:name="_Toc67076729"/>
      <w:bookmarkStart w:id="4401" w:name="_Toc67077267"/>
      <w:r w:rsidRPr="00090C64">
        <w:t>8.3</w:t>
      </w:r>
      <w:r w:rsidRPr="00090C64">
        <w:tab/>
        <w:t>Radiated performance requirements for UTRA FDD</w:t>
      </w:r>
      <w:bookmarkEnd w:id="4393"/>
      <w:bookmarkEnd w:id="4394"/>
      <w:bookmarkEnd w:id="4395"/>
      <w:bookmarkEnd w:id="4396"/>
      <w:bookmarkEnd w:id="4397"/>
      <w:bookmarkEnd w:id="4398"/>
      <w:bookmarkEnd w:id="4399"/>
      <w:bookmarkEnd w:id="4400"/>
      <w:bookmarkEnd w:id="4401"/>
    </w:p>
    <w:p w14:paraId="7FC25281" w14:textId="77777777" w:rsidR="00D57C09" w:rsidRPr="00090C64" w:rsidRDefault="00D57C09" w:rsidP="00D57C09">
      <w:pPr>
        <w:pStyle w:val="Heading3"/>
      </w:pPr>
      <w:bookmarkStart w:id="4402" w:name="_Toc21125321"/>
      <w:bookmarkStart w:id="4403" w:name="_Toc29768311"/>
      <w:bookmarkStart w:id="4404" w:name="_Toc36044753"/>
      <w:bookmarkStart w:id="4405" w:name="_Toc37230658"/>
      <w:bookmarkStart w:id="4406" w:name="_Toc45907801"/>
      <w:bookmarkStart w:id="4407" w:name="_Toc53181906"/>
      <w:bookmarkStart w:id="4408" w:name="_Toc61117641"/>
      <w:bookmarkStart w:id="4409" w:name="_Toc67076730"/>
      <w:bookmarkStart w:id="4410" w:name="_Toc67077268"/>
      <w:r w:rsidRPr="00090C64">
        <w:t>8.3.1</w:t>
      </w:r>
      <w:r w:rsidRPr="00090C64">
        <w:tab/>
        <w:t>General</w:t>
      </w:r>
      <w:bookmarkEnd w:id="4402"/>
      <w:bookmarkEnd w:id="4403"/>
      <w:bookmarkEnd w:id="4404"/>
      <w:bookmarkEnd w:id="4405"/>
      <w:bookmarkEnd w:id="4406"/>
      <w:bookmarkEnd w:id="4407"/>
      <w:bookmarkEnd w:id="4408"/>
      <w:bookmarkEnd w:id="4409"/>
      <w:bookmarkEnd w:id="441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1pt;height:37pt" o:ole="" fillcolor="window">
            <v:imagedata r:id="rId46" o:title=""/>
          </v:shape>
          <o:OLEObject Type="Embed" ProgID="Equation.3" ShapeID="_x0000_i1037" DrawAspect="Content" ObjectID="_1679333826" r:id="rId47"/>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5pt;height:19pt" o:ole="" fillcolor="window">
            <v:imagedata r:id="rId48" o:title=""/>
          </v:shape>
          <o:OLEObject Type="Embed" ProgID="Equation.3" ShapeID="_x0000_i1038" DrawAspect="Content" ObjectID="_1679333827" r:id="rId49"/>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9pt;height:19pt" o:ole="" fillcolor="window">
            <v:imagedata r:id="rId50" o:title=""/>
          </v:shape>
          <o:OLEObject Type="Embed" ProgID="Equation.3" ShapeID="_x0000_i1039" DrawAspect="Content" ObjectID="_1679333828" r:id="rId51"/>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pt;height:19pt" o:ole="" fillcolor="window">
            <v:imagedata r:id="rId52" o:title=""/>
          </v:shape>
          <o:OLEObject Type="Embed" ProgID="Equation.3" ShapeID="_x0000_i1040" DrawAspect="Content" ObjectID="_1679333829" r:id="rId53"/>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5pt;height:19pt" o:ole="" fillcolor="window">
            <v:imagedata r:id="rId54" o:title=""/>
          </v:shape>
          <o:OLEObject Type="Embed" ProgID="Equation.3" ShapeID="_x0000_i1041" DrawAspect="Content" ObjectID="_1679333830" r:id="rId55"/>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4411" w:name="_Toc21125322"/>
      <w:bookmarkStart w:id="4412" w:name="_Toc29768312"/>
      <w:bookmarkStart w:id="4413" w:name="_Toc36044754"/>
      <w:bookmarkStart w:id="4414" w:name="_Toc37230659"/>
      <w:bookmarkStart w:id="4415" w:name="_Toc45907802"/>
      <w:bookmarkStart w:id="4416" w:name="_Toc53181907"/>
      <w:bookmarkStart w:id="4417" w:name="_Toc61117642"/>
      <w:bookmarkStart w:id="4418" w:name="_Toc67076731"/>
      <w:bookmarkStart w:id="4419" w:name="_Toc67077269"/>
      <w:r w:rsidRPr="00090C64">
        <w:t>8.3.2</w:t>
      </w:r>
      <w:r w:rsidRPr="00090C64">
        <w:tab/>
        <w:t>Definitions and applicability</w:t>
      </w:r>
      <w:bookmarkEnd w:id="4411"/>
      <w:bookmarkEnd w:id="4412"/>
      <w:bookmarkEnd w:id="4413"/>
      <w:bookmarkEnd w:id="4414"/>
      <w:bookmarkEnd w:id="4415"/>
      <w:bookmarkEnd w:id="4416"/>
      <w:bookmarkEnd w:id="4417"/>
      <w:bookmarkEnd w:id="4418"/>
      <w:bookmarkEnd w:id="441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4420" w:name="_Toc21125323"/>
      <w:bookmarkStart w:id="4421" w:name="_Toc29768313"/>
      <w:bookmarkStart w:id="4422" w:name="_Toc36044755"/>
      <w:bookmarkStart w:id="4423" w:name="_Toc37230660"/>
      <w:bookmarkStart w:id="4424" w:name="_Toc45907803"/>
      <w:bookmarkStart w:id="4425" w:name="_Toc53181908"/>
      <w:bookmarkStart w:id="4426" w:name="_Toc61117643"/>
      <w:bookmarkStart w:id="4427" w:name="_Toc67076732"/>
      <w:bookmarkStart w:id="4428" w:name="_Toc67077270"/>
      <w:r w:rsidRPr="00090C64">
        <w:lastRenderedPageBreak/>
        <w:t>8.3.3</w:t>
      </w:r>
      <w:r w:rsidRPr="00090C64">
        <w:tab/>
        <w:t>Minimum requirements</w:t>
      </w:r>
      <w:bookmarkEnd w:id="4420"/>
      <w:bookmarkEnd w:id="4421"/>
      <w:bookmarkEnd w:id="4422"/>
      <w:bookmarkEnd w:id="4423"/>
      <w:bookmarkEnd w:id="4424"/>
      <w:bookmarkEnd w:id="4425"/>
      <w:bookmarkEnd w:id="4426"/>
      <w:bookmarkEnd w:id="4427"/>
      <w:bookmarkEnd w:id="442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4429" w:name="_Toc21125324"/>
      <w:bookmarkStart w:id="4430" w:name="_Toc29768314"/>
      <w:bookmarkStart w:id="4431" w:name="_Toc36044756"/>
      <w:bookmarkStart w:id="4432" w:name="_Toc37230661"/>
      <w:bookmarkStart w:id="4433" w:name="_Toc45907804"/>
      <w:bookmarkStart w:id="4434" w:name="_Toc53181909"/>
      <w:bookmarkStart w:id="4435" w:name="_Toc61117644"/>
      <w:bookmarkStart w:id="4436" w:name="_Toc67076733"/>
      <w:bookmarkStart w:id="4437" w:name="_Toc67077271"/>
      <w:r w:rsidRPr="00090C64">
        <w:t>8.3.4</w:t>
      </w:r>
      <w:r w:rsidRPr="00090C64">
        <w:tab/>
        <w:t>Test purposes</w:t>
      </w:r>
      <w:bookmarkEnd w:id="4429"/>
      <w:bookmarkEnd w:id="4430"/>
      <w:bookmarkEnd w:id="4431"/>
      <w:bookmarkEnd w:id="4432"/>
      <w:bookmarkEnd w:id="4433"/>
      <w:bookmarkEnd w:id="4434"/>
      <w:bookmarkEnd w:id="4435"/>
      <w:bookmarkEnd w:id="4436"/>
      <w:bookmarkEnd w:id="4437"/>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4438" w:name="_Toc21125325"/>
      <w:bookmarkStart w:id="4439" w:name="_Toc29768315"/>
      <w:bookmarkStart w:id="4440" w:name="_Toc36044757"/>
      <w:bookmarkStart w:id="4441" w:name="_Toc37230662"/>
      <w:bookmarkStart w:id="4442" w:name="_Toc45907805"/>
      <w:bookmarkStart w:id="4443" w:name="_Toc53181910"/>
      <w:bookmarkStart w:id="4444" w:name="_Toc61117645"/>
      <w:bookmarkStart w:id="4445" w:name="_Toc67076734"/>
      <w:bookmarkStart w:id="4446" w:name="_Toc67077272"/>
      <w:r w:rsidRPr="00090C64">
        <w:t>8.3.5</w:t>
      </w:r>
      <w:r w:rsidRPr="00090C64">
        <w:rPr>
          <w:lang w:eastAsia="sv-SE"/>
        </w:rPr>
        <w:tab/>
        <w:t>Method of test</w:t>
      </w:r>
      <w:bookmarkEnd w:id="4438"/>
      <w:bookmarkEnd w:id="4439"/>
      <w:bookmarkEnd w:id="4440"/>
      <w:bookmarkEnd w:id="4441"/>
      <w:bookmarkEnd w:id="4442"/>
      <w:bookmarkEnd w:id="4443"/>
      <w:bookmarkEnd w:id="4444"/>
      <w:bookmarkEnd w:id="4445"/>
      <w:bookmarkEnd w:id="4446"/>
    </w:p>
    <w:p w14:paraId="249AD01C" w14:textId="77777777" w:rsidR="00D57C09" w:rsidRPr="00090C64" w:rsidRDefault="00D57C09" w:rsidP="00D57C09">
      <w:pPr>
        <w:pStyle w:val="Heading4"/>
        <w:rPr>
          <w:lang w:eastAsia="sv-SE"/>
        </w:rPr>
      </w:pPr>
      <w:bookmarkStart w:id="4447" w:name="_Toc21125326"/>
      <w:bookmarkStart w:id="4448" w:name="_Toc29768316"/>
      <w:bookmarkStart w:id="4449" w:name="_Toc36044758"/>
      <w:bookmarkStart w:id="4450" w:name="_Toc37230663"/>
      <w:bookmarkStart w:id="4451" w:name="_Toc45907806"/>
      <w:bookmarkStart w:id="4452" w:name="_Toc53181911"/>
      <w:bookmarkStart w:id="4453" w:name="_Toc61117646"/>
      <w:bookmarkStart w:id="4454" w:name="_Toc67076735"/>
      <w:bookmarkStart w:id="4455" w:name="_Toc67077273"/>
      <w:r w:rsidRPr="00090C64">
        <w:rPr>
          <w:lang w:eastAsia="sv-SE"/>
        </w:rPr>
        <w:t>8.3.5.1</w:t>
      </w:r>
      <w:r w:rsidRPr="00090C64">
        <w:rPr>
          <w:lang w:eastAsia="sv-SE"/>
        </w:rPr>
        <w:tab/>
        <w:t>Initial conditions</w:t>
      </w:r>
      <w:bookmarkEnd w:id="4447"/>
      <w:bookmarkEnd w:id="4448"/>
      <w:bookmarkEnd w:id="4449"/>
      <w:bookmarkEnd w:id="4450"/>
      <w:bookmarkEnd w:id="4451"/>
      <w:bookmarkEnd w:id="4452"/>
      <w:bookmarkEnd w:id="4453"/>
      <w:bookmarkEnd w:id="4454"/>
      <w:bookmarkEnd w:id="4455"/>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4456" w:name="_Toc21125327"/>
      <w:bookmarkStart w:id="4457" w:name="_Toc29768317"/>
      <w:bookmarkStart w:id="4458" w:name="_Toc36044759"/>
      <w:bookmarkStart w:id="4459" w:name="_Toc37230664"/>
      <w:bookmarkStart w:id="4460" w:name="_Toc45907807"/>
      <w:bookmarkStart w:id="4461" w:name="_Toc53181912"/>
      <w:bookmarkStart w:id="4462" w:name="_Toc61117647"/>
      <w:bookmarkStart w:id="4463" w:name="_Toc67076736"/>
      <w:bookmarkStart w:id="4464" w:name="_Toc67077274"/>
      <w:r w:rsidRPr="00090C64">
        <w:rPr>
          <w:lang w:eastAsia="sv-SE"/>
        </w:rPr>
        <w:t>8.3.5.2</w:t>
      </w:r>
      <w:r w:rsidRPr="00090C64">
        <w:rPr>
          <w:lang w:eastAsia="sv-SE"/>
        </w:rPr>
        <w:tab/>
        <w:t>Procedure</w:t>
      </w:r>
      <w:bookmarkEnd w:id="4456"/>
      <w:bookmarkEnd w:id="4457"/>
      <w:bookmarkEnd w:id="4458"/>
      <w:bookmarkEnd w:id="4459"/>
      <w:bookmarkEnd w:id="4460"/>
      <w:bookmarkEnd w:id="4461"/>
      <w:bookmarkEnd w:id="4462"/>
      <w:bookmarkEnd w:id="4463"/>
      <w:bookmarkEnd w:id="446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4465" w:name="_Toc21125328"/>
      <w:bookmarkStart w:id="4466" w:name="_Toc29768318"/>
      <w:bookmarkStart w:id="4467" w:name="_Toc36044760"/>
      <w:bookmarkStart w:id="4468" w:name="_Toc37230665"/>
      <w:bookmarkStart w:id="4469" w:name="_Toc45907808"/>
      <w:bookmarkStart w:id="4470" w:name="_Toc53181913"/>
      <w:bookmarkStart w:id="4471" w:name="_Toc61117648"/>
      <w:bookmarkStart w:id="4472" w:name="_Toc67076737"/>
      <w:bookmarkStart w:id="4473" w:name="_Toc67077275"/>
      <w:r w:rsidRPr="00090C64">
        <w:t>8.3.6</w:t>
      </w:r>
      <w:r w:rsidRPr="00090C64">
        <w:tab/>
        <w:t>Test requirements</w:t>
      </w:r>
      <w:bookmarkEnd w:id="4465"/>
      <w:bookmarkEnd w:id="4466"/>
      <w:bookmarkEnd w:id="4467"/>
      <w:bookmarkEnd w:id="4468"/>
      <w:bookmarkEnd w:id="4469"/>
      <w:bookmarkEnd w:id="4470"/>
      <w:bookmarkEnd w:id="4471"/>
      <w:bookmarkEnd w:id="4472"/>
      <w:bookmarkEnd w:id="4473"/>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4474" w:name="_Toc21125329"/>
      <w:bookmarkStart w:id="4475" w:name="_Toc29768319"/>
      <w:bookmarkStart w:id="4476" w:name="_Toc36044761"/>
      <w:bookmarkStart w:id="4477" w:name="_Toc37230666"/>
      <w:bookmarkStart w:id="4478" w:name="_Toc45907809"/>
      <w:bookmarkStart w:id="4479" w:name="_Toc53181914"/>
      <w:bookmarkStart w:id="4480" w:name="_Toc61117649"/>
      <w:bookmarkStart w:id="4481" w:name="_Toc67076738"/>
      <w:bookmarkStart w:id="4482" w:name="_Toc67077276"/>
      <w:r w:rsidRPr="00090C64">
        <w:lastRenderedPageBreak/>
        <w:t>8.4</w:t>
      </w:r>
      <w:r w:rsidRPr="00090C64">
        <w:tab/>
        <w:t>Radiated performance requirements for E-UTRA</w:t>
      </w:r>
      <w:bookmarkEnd w:id="4474"/>
      <w:bookmarkEnd w:id="4475"/>
      <w:bookmarkEnd w:id="4476"/>
      <w:bookmarkEnd w:id="4477"/>
      <w:bookmarkEnd w:id="4478"/>
      <w:bookmarkEnd w:id="4479"/>
      <w:bookmarkEnd w:id="4480"/>
      <w:bookmarkEnd w:id="4481"/>
      <w:bookmarkEnd w:id="4482"/>
    </w:p>
    <w:p w14:paraId="3EEBC3A6" w14:textId="77777777" w:rsidR="00D57C09" w:rsidRPr="00090C64" w:rsidRDefault="00D57C09" w:rsidP="00D57C09">
      <w:pPr>
        <w:pStyle w:val="Heading3"/>
      </w:pPr>
      <w:bookmarkStart w:id="4483" w:name="_Toc21125330"/>
      <w:bookmarkStart w:id="4484" w:name="_Toc29768320"/>
      <w:bookmarkStart w:id="4485" w:name="_Toc36044762"/>
      <w:bookmarkStart w:id="4486" w:name="_Toc37230667"/>
      <w:bookmarkStart w:id="4487" w:name="_Toc45907810"/>
      <w:bookmarkStart w:id="4488" w:name="_Toc53181915"/>
      <w:bookmarkStart w:id="4489" w:name="_Toc61117650"/>
      <w:bookmarkStart w:id="4490" w:name="_Toc67076739"/>
      <w:bookmarkStart w:id="4491" w:name="_Toc67077277"/>
      <w:r w:rsidRPr="00090C64">
        <w:t>8.4.1</w:t>
      </w:r>
      <w:r w:rsidRPr="00090C64">
        <w:tab/>
        <w:t>General</w:t>
      </w:r>
      <w:bookmarkEnd w:id="4483"/>
      <w:bookmarkEnd w:id="4484"/>
      <w:bookmarkEnd w:id="4485"/>
      <w:bookmarkEnd w:id="4486"/>
      <w:bookmarkEnd w:id="4487"/>
      <w:bookmarkEnd w:id="4488"/>
      <w:bookmarkEnd w:id="4489"/>
      <w:bookmarkEnd w:id="4490"/>
      <w:bookmarkEnd w:id="449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4492" w:name="_Toc21125331"/>
      <w:bookmarkStart w:id="4493" w:name="_Toc29768321"/>
      <w:bookmarkStart w:id="4494" w:name="_Toc36044763"/>
      <w:bookmarkStart w:id="4495" w:name="_Toc37230668"/>
      <w:bookmarkStart w:id="4496" w:name="_Toc45907811"/>
      <w:bookmarkStart w:id="4497" w:name="_Toc53181916"/>
      <w:bookmarkStart w:id="4498" w:name="_Toc61117651"/>
      <w:bookmarkStart w:id="4499" w:name="_Toc67076740"/>
      <w:bookmarkStart w:id="4500" w:name="_Toc67077278"/>
      <w:r w:rsidRPr="00090C64">
        <w:lastRenderedPageBreak/>
        <w:t>8.4.2</w:t>
      </w:r>
      <w:r w:rsidRPr="00090C64">
        <w:tab/>
        <w:t>Definitions and applicability</w:t>
      </w:r>
      <w:bookmarkEnd w:id="4492"/>
      <w:bookmarkEnd w:id="4493"/>
      <w:bookmarkEnd w:id="4494"/>
      <w:bookmarkEnd w:id="4495"/>
      <w:bookmarkEnd w:id="4496"/>
      <w:bookmarkEnd w:id="4497"/>
      <w:bookmarkEnd w:id="4498"/>
      <w:bookmarkEnd w:id="4499"/>
      <w:bookmarkEnd w:id="450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4501" w:name="_Toc21125332"/>
      <w:bookmarkStart w:id="4502" w:name="_Toc29768322"/>
      <w:bookmarkStart w:id="4503" w:name="_Toc36044764"/>
      <w:bookmarkStart w:id="4504" w:name="_Toc37230669"/>
      <w:bookmarkStart w:id="4505" w:name="_Toc45907812"/>
      <w:bookmarkStart w:id="4506" w:name="_Toc53181917"/>
      <w:bookmarkStart w:id="4507" w:name="_Toc61117652"/>
      <w:bookmarkStart w:id="4508" w:name="_Toc67076741"/>
      <w:bookmarkStart w:id="4509" w:name="_Toc67077279"/>
      <w:r w:rsidRPr="00090C64">
        <w:t>8.4.3</w:t>
      </w:r>
      <w:r w:rsidRPr="00090C64">
        <w:tab/>
        <w:t>Minimum requirements</w:t>
      </w:r>
      <w:bookmarkEnd w:id="4501"/>
      <w:bookmarkEnd w:id="4502"/>
      <w:bookmarkEnd w:id="4503"/>
      <w:bookmarkEnd w:id="4504"/>
      <w:bookmarkEnd w:id="4505"/>
      <w:bookmarkEnd w:id="4506"/>
      <w:bookmarkEnd w:id="4507"/>
      <w:bookmarkEnd w:id="4508"/>
      <w:bookmarkEnd w:id="450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4510" w:name="_Toc21125333"/>
      <w:bookmarkStart w:id="4511" w:name="_Toc29768323"/>
      <w:bookmarkStart w:id="4512" w:name="_Toc36044765"/>
      <w:bookmarkStart w:id="4513" w:name="_Toc37230670"/>
      <w:bookmarkStart w:id="4514" w:name="_Toc45907813"/>
      <w:bookmarkStart w:id="4515" w:name="_Toc53181918"/>
      <w:bookmarkStart w:id="4516" w:name="_Toc61117653"/>
      <w:bookmarkStart w:id="4517" w:name="_Toc67076742"/>
      <w:bookmarkStart w:id="4518" w:name="_Toc67077280"/>
      <w:r w:rsidRPr="00090C64">
        <w:t>8.4.4</w:t>
      </w:r>
      <w:r w:rsidRPr="00090C64">
        <w:tab/>
        <w:t>Test purposes</w:t>
      </w:r>
      <w:bookmarkEnd w:id="4510"/>
      <w:bookmarkEnd w:id="4511"/>
      <w:bookmarkEnd w:id="4512"/>
      <w:bookmarkEnd w:id="4513"/>
      <w:bookmarkEnd w:id="4514"/>
      <w:bookmarkEnd w:id="4515"/>
      <w:bookmarkEnd w:id="4516"/>
      <w:bookmarkEnd w:id="4517"/>
      <w:bookmarkEnd w:id="451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4519" w:name="_Toc21125334"/>
      <w:bookmarkStart w:id="4520" w:name="_Toc29768324"/>
      <w:bookmarkStart w:id="4521" w:name="_Toc36044766"/>
      <w:bookmarkStart w:id="4522" w:name="_Toc37230671"/>
      <w:bookmarkStart w:id="4523" w:name="_Toc45907814"/>
      <w:bookmarkStart w:id="4524" w:name="_Toc53181919"/>
      <w:bookmarkStart w:id="4525" w:name="_Toc61117654"/>
      <w:bookmarkStart w:id="4526" w:name="_Toc67076743"/>
      <w:bookmarkStart w:id="4527" w:name="_Toc67077281"/>
      <w:r w:rsidRPr="00090C64">
        <w:lastRenderedPageBreak/>
        <w:t>8.4.5</w:t>
      </w:r>
      <w:r w:rsidRPr="00090C64">
        <w:rPr>
          <w:lang w:eastAsia="sv-SE"/>
        </w:rPr>
        <w:tab/>
        <w:t>Method of test</w:t>
      </w:r>
      <w:bookmarkEnd w:id="4519"/>
      <w:bookmarkEnd w:id="4520"/>
      <w:bookmarkEnd w:id="4521"/>
      <w:bookmarkEnd w:id="4522"/>
      <w:bookmarkEnd w:id="4523"/>
      <w:bookmarkEnd w:id="4524"/>
      <w:bookmarkEnd w:id="4525"/>
      <w:bookmarkEnd w:id="4526"/>
      <w:bookmarkEnd w:id="4527"/>
    </w:p>
    <w:p w14:paraId="45C33D95" w14:textId="77777777" w:rsidR="00D57C09" w:rsidRPr="00090C64" w:rsidRDefault="00D57C09" w:rsidP="00D57C09">
      <w:pPr>
        <w:pStyle w:val="Heading4"/>
        <w:rPr>
          <w:lang w:eastAsia="sv-SE"/>
        </w:rPr>
      </w:pPr>
      <w:bookmarkStart w:id="4528" w:name="_Toc21125335"/>
      <w:bookmarkStart w:id="4529" w:name="_Toc29768325"/>
      <w:bookmarkStart w:id="4530" w:name="_Toc36044767"/>
      <w:bookmarkStart w:id="4531" w:name="_Toc37230672"/>
      <w:bookmarkStart w:id="4532" w:name="_Toc45907815"/>
      <w:bookmarkStart w:id="4533" w:name="_Toc53181920"/>
      <w:bookmarkStart w:id="4534" w:name="_Toc61117655"/>
      <w:bookmarkStart w:id="4535" w:name="_Toc67076744"/>
      <w:bookmarkStart w:id="4536" w:name="_Toc67077282"/>
      <w:r w:rsidRPr="00090C64">
        <w:rPr>
          <w:lang w:eastAsia="sv-SE"/>
        </w:rPr>
        <w:t>8.4.5.1</w:t>
      </w:r>
      <w:r w:rsidRPr="00090C64">
        <w:rPr>
          <w:lang w:eastAsia="sv-SE"/>
        </w:rPr>
        <w:tab/>
        <w:t>Initial conditions</w:t>
      </w:r>
      <w:bookmarkEnd w:id="4528"/>
      <w:bookmarkEnd w:id="4529"/>
      <w:bookmarkEnd w:id="4530"/>
      <w:bookmarkEnd w:id="4531"/>
      <w:bookmarkEnd w:id="4532"/>
      <w:bookmarkEnd w:id="4533"/>
      <w:bookmarkEnd w:id="4534"/>
      <w:bookmarkEnd w:id="4535"/>
      <w:bookmarkEnd w:id="4536"/>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4537" w:name="_Toc21125336"/>
      <w:bookmarkStart w:id="4538" w:name="_Toc29768326"/>
      <w:bookmarkStart w:id="4539" w:name="_Toc36044768"/>
      <w:bookmarkStart w:id="4540" w:name="_Toc37230673"/>
      <w:bookmarkStart w:id="4541" w:name="_Toc45907816"/>
      <w:bookmarkStart w:id="4542" w:name="_Toc53181921"/>
      <w:bookmarkStart w:id="4543" w:name="_Toc61117656"/>
      <w:bookmarkStart w:id="4544" w:name="_Toc67076745"/>
      <w:bookmarkStart w:id="4545" w:name="_Toc67077283"/>
      <w:r w:rsidRPr="00090C64">
        <w:rPr>
          <w:lang w:eastAsia="sv-SE"/>
        </w:rPr>
        <w:t>8.4.5.2</w:t>
      </w:r>
      <w:r w:rsidRPr="00090C64">
        <w:rPr>
          <w:lang w:eastAsia="sv-SE"/>
        </w:rPr>
        <w:tab/>
        <w:t>Procedure</w:t>
      </w:r>
      <w:bookmarkEnd w:id="4537"/>
      <w:bookmarkEnd w:id="4538"/>
      <w:bookmarkEnd w:id="4539"/>
      <w:bookmarkEnd w:id="4540"/>
      <w:bookmarkEnd w:id="4541"/>
      <w:bookmarkEnd w:id="4542"/>
      <w:bookmarkEnd w:id="4543"/>
      <w:bookmarkEnd w:id="4544"/>
      <w:bookmarkEnd w:id="4545"/>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4546" w:name="_Toc21125337"/>
      <w:bookmarkStart w:id="4547" w:name="_Toc29768327"/>
      <w:bookmarkStart w:id="4548" w:name="_Toc36044769"/>
      <w:bookmarkStart w:id="4549" w:name="_Toc37230674"/>
      <w:bookmarkStart w:id="4550" w:name="_Toc45907817"/>
      <w:bookmarkStart w:id="4551" w:name="_Toc53181922"/>
      <w:bookmarkStart w:id="4552" w:name="_Toc61117657"/>
      <w:bookmarkStart w:id="4553" w:name="_Toc67076746"/>
      <w:bookmarkStart w:id="4554" w:name="_Toc67077284"/>
      <w:r w:rsidRPr="00090C64">
        <w:t>8.4.6</w:t>
      </w:r>
      <w:r w:rsidRPr="00090C64">
        <w:tab/>
        <w:t>Test requirements</w:t>
      </w:r>
      <w:bookmarkEnd w:id="4546"/>
      <w:bookmarkEnd w:id="4547"/>
      <w:bookmarkEnd w:id="4548"/>
      <w:bookmarkEnd w:id="4549"/>
      <w:bookmarkEnd w:id="4550"/>
      <w:bookmarkEnd w:id="4551"/>
      <w:bookmarkEnd w:id="4552"/>
      <w:bookmarkEnd w:id="4553"/>
      <w:bookmarkEnd w:id="455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4555" w:name="_Toc21125338"/>
      <w:bookmarkStart w:id="4556" w:name="_Toc29768328"/>
      <w:bookmarkStart w:id="4557" w:name="_Toc36044770"/>
      <w:bookmarkStart w:id="4558" w:name="_Toc37230675"/>
      <w:bookmarkStart w:id="4559" w:name="_Toc45907818"/>
      <w:bookmarkStart w:id="4560" w:name="_Toc53181923"/>
      <w:bookmarkStart w:id="4561" w:name="_Toc61117658"/>
      <w:bookmarkStart w:id="4562" w:name="_Toc67076747"/>
      <w:bookmarkStart w:id="4563" w:name="_Toc67077285"/>
      <w:r w:rsidRPr="00090C64">
        <w:t>8.5</w:t>
      </w:r>
      <w:r w:rsidRPr="00090C64">
        <w:tab/>
        <w:t>Radiated performance requirements for NR</w:t>
      </w:r>
      <w:bookmarkEnd w:id="4555"/>
      <w:bookmarkEnd w:id="4556"/>
      <w:bookmarkEnd w:id="4557"/>
      <w:bookmarkEnd w:id="4558"/>
      <w:bookmarkEnd w:id="4559"/>
      <w:bookmarkEnd w:id="4560"/>
      <w:bookmarkEnd w:id="4561"/>
      <w:bookmarkEnd w:id="4562"/>
      <w:bookmarkEnd w:id="4563"/>
    </w:p>
    <w:p w14:paraId="1673B084" w14:textId="77777777" w:rsidR="00D57C09" w:rsidRPr="00090C64" w:rsidRDefault="00D57C09" w:rsidP="00D57C09">
      <w:pPr>
        <w:pStyle w:val="Heading3"/>
      </w:pPr>
      <w:bookmarkStart w:id="4564" w:name="_Toc21125339"/>
      <w:bookmarkStart w:id="4565" w:name="_Toc29768329"/>
      <w:bookmarkStart w:id="4566" w:name="_Toc36044771"/>
      <w:bookmarkStart w:id="4567" w:name="_Toc37230676"/>
      <w:bookmarkStart w:id="4568" w:name="_Toc45907819"/>
      <w:bookmarkStart w:id="4569" w:name="_Toc53181924"/>
      <w:bookmarkStart w:id="4570" w:name="_Toc61117659"/>
      <w:bookmarkStart w:id="4571" w:name="_Toc67076748"/>
      <w:bookmarkStart w:id="4572" w:name="_Toc67077286"/>
      <w:r w:rsidRPr="00090C64">
        <w:t>8.5.1</w:t>
      </w:r>
      <w:r w:rsidRPr="00090C64">
        <w:tab/>
        <w:t>General</w:t>
      </w:r>
      <w:bookmarkEnd w:id="4564"/>
      <w:bookmarkEnd w:id="4565"/>
      <w:bookmarkEnd w:id="4566"/>
      <w:bookmarkEnd w:id="4567"/>
      <w:bookmarkEnd w:id="4568"/>
      <w:bookmarkEnd w:id="4569"/>
      <w:bookmarkEnd w:id="4570"/>
      <w:bookmarkEnd w:id="4571"/>
      <w:bookmarkEnd w:id="4572"/>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4573" w:name="_Toc21125340"/>
      <w:bookmarkStart w:id="4574" w:name="_Toc29768330"/>
      <w:bookmarkStart w:id="4575" w:name="_Toc36044772"/>
      <w:bookmarkStart w:id="4576" w:name="_Toc37230677"/>
      <w:bookmarkStart w:id="4577" w:name="_Toc45907820"/>
      <w:bookmarkStart w:id="4578" w:name="_Toc53181925"/>
      <w:bookmarkStart w:id="4579" w:name="_Toc61117660"/>
      <w:bookmarkStart w:id="4580" w:name="_Toc67076749"/>
      <w:bookmarkStart w:id="4581" w:name="_Toc67077287"/>
      <w:r w:rsidRPr="00090C64">
        <w:t>8.5.2</w:t>
      </w:r>
      <w:r w:rsidRPr="00090C64">
        <w:tab/>
        <w:t>Definitions and applicability</w:t>
      </w:r>
      <w:bookmarkEnd w:id="4573"/>
      <w:bookmarkEnd w:id="4574"/>
      <w:bookmarkEnd w:id="4575"/>
      <w:bookmarkEnd w:id="4576"/>
      <w:bookmarkEnd w:id="4577"/>
      <w:bookmarkEnd w:id="4578"/>
      <w:bookmarkEnd w:id="4579"/>
      <w:bookmarkEnd w:id="4580"/>
      <w:bookmarkEnd w:id="458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4582" w:name="_Toc21125341"/>
      <w:bookmarkStart w:id="4583" w:name="_Toc29768331"/>
      <w:bookmarkStart w:id="4584" w:name="_Toc36044773"/>
      <w:bookmarkStart w:id="4585" w:name="_Toc37230678"/>
      <w:bookmarkStart w:id="4586" w:name="_Toc45907821"/>
      <w:bookmarkStart w:id="4587" w:name="_Toc53181926"/>
      <w:bookmarkStart w:id="4588" w:name="_Toc61117661"/>
      <w:bookmarkStart w:id="4589" w:name="_Toc67076750"/>
      <w:bookmarkStart w:id="4590" w:name="_Toc67077288"/>
      <w:r w:rsidRPr="00090C64">
        <w:t>8.5.3</w:t>
      </w:r>
      <w:r w:rsidRPr="00090C64">
        <w:tab/>
        <w:t>Minimum requirements</w:t>
      </w:r>
      <w:bookmarkEnd w:id="4582"/>
      <w:bookmarkEnd w:id="4583"/>
      <w:bookmarkEnd w:id="4584"/>
      <w:bookmarkEnd w:id="4585"/>
      <w:bookmarkEnd w:id="4586"/>
      <w:bookmarkEnd w:id="4587"/>
      <w:bookmarkEnd w:id="4588"/>
      <w:bookmarkEnd w:id="4589"/>
      <w:bookmarkEnd w:id="459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4591" w:name="_Toc21125342"/>
      <w:bookmarkStart w:id="4592" w:name="_Toc29768332"/>
      <w:bookmarkStart w:id="4593" w:name="_Toc36044774"/>
      <w:bookmarkStart w:id="4594" w:name="_Toc37230679"/>
      <w:bookmarkStart w:id="4595" w:name="_Toc45907822"/>
      <w:bookmarkStart w:id="4596" w:name="_Toc53181927"/>
      <w:bookmarkStart w:id="4597" w:name="_Toc61117662"/>
      <w:bookmarkStart w:id="4598" w:name="_Toc67076751"/>
      <w:bookmarkStart w:id="4599" w:name="_Toc67077289"/>
      <w:r w:rsidRPr="00090C64">
        <w:lastRenderedPageBreak/>
        <w:t>8.5.4</w:t>
      </w:r>
      <w:r w:rsidRPr="00090C64">
        <w:tab/>
        <w:t>Test purposes</w:t>
      </w:r>
      <w:bookmarkEnd w:id="4591"/>
      <w:bookmarkEnd w:id="4592"/>
      <w:bookmarkEnd w:id="4593"/>
      <w:bookmarkEnd w:id="4594"/>
      <w:bookmarkEnd w:id="4595"/>
      <w:bookmarkEnd w:id="4596"/>
      <w:bookmarkEnd w:id="4597"/>
      <w:bookmarkEnd w:id="4598"/>
      <w:bookmarkEnd w:id="459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4600" w:name="_Toc21125343"/>
      <w:bookmarkStart w:id="4601" w:name="_Toc29768333"/>
      <w:bookmarkStart w:id="4602" w:name="_Toc36044775"/>
      <w:bookmarkStart w:id="4603" w:name="_Toc37230680"/>
      <w:bookmarkStart w:id="4604" w:name="_Toc45907823"/>
      <w:bookmarkStart w:id="4605" w:name="_Toc53181928"/>
      <w:bookmarkStart w:id="4606" w:name="_Toc61117663"/>
      <w:bookmarkStart w:id="4607" w:name="_Toc67076752"/>
      <w:bookmarkStart w:id="4608" w:name="_Toc67077290"/>
      <w:r w:rsidRPr="00090C64">
        <w:t>8.5.5</w:t>
      </w:r>
      <w:r w:rsidRPr="00090C64">
        <w:rPr>
          <w:lang w:eastAsia="sv-SE"/>
        </w:rPr>
        <w:tab/>
        <w:t>Method of test</w:t>
      </w:r>
      <w:bookmarkEnd w:id="4600"/>
      <w:bookmarkEnd w:id="4601"/>
      <w:bookmarkEnd w:id="4602"/>
      <w:bookmarkEnd w:id="4603"/>
      <w:bookmarkEnd w:id="4604"/>
      <w:bookmarkEnd w:id="4605"/>
      <w:bookmarkEnd w:id="4606"/>
      <w:bookmarkEnd w:id="4607"/>
      <w:bookmarkEnd w:id="4608"/>
    </w:p>
    <w:p w14:paraId="55532991" w14:textId="77777777" w:rsidR="00D57C09" w:rsidRPr="00090C64" w:rsidRDefault="00D57C09" w:rsidP="00D57C09">
      <w:pPr>
        <w:pStyle w:val="Heading4"/>
        <w:rPr>
          <w:lang w:eastAsia="sv-SE"/>
        </w:rPr>
      </w:pPr>
      <w:bookmarkStart w:id="4609" w:name="_Toc21125344"/>
      <w:bookmarkStart w:id="4610" w:name="_Toc29768334"/>
      <w:bookmarkStart w:id="4611" w:name="_Toc36044776"/>
      <w:bookmarkStart w:id="4612" w:name="_Toc37230681"/>
      <w:bookmarkStart w:id="4613" w:name="_Toc45907824"/>
      <w:bookmarkStart w:id="4614" w:name="_Toc53181929"/>
      <w:bookmarkStart w:id="4615" w:name="_Toc61117664"/>
      <w:bookmarkStart w:id="4616" w:name="_Toc67076753"/>
      <w:bookmarkStart w:id="4617" w:name="_Toc67077291"/>
      <w:r w:rsidRPr="00090C64">
        <w:rPr>
          <w:lang w:eastAsia="sv-SE"/>
        </w:rPr>
        <w:t>8.5.5.1</w:t>
      </w:r>
      <w:r w:rsidRPr="00090C64">
        <w:rPr>
          <w:lang w:eastAsia="sv-SE"/>
        </w:rPr>
        <w:tab/>
        <w:t>Initial conditions</w:t>
      </w:r>
      <w:bookmarkEnd w:id="4609"/>
      <w:bookmarkEnd w:id="4610"/>
      <w:bookmarkEnd w:id="4611"/>
      <w:bookmarkEnd w:id="4612"/>
      <w:bookmarkEnd w:id="4613"/>
      <w:bookmarkEnd w:id="4614"/>
      <w:bookmarkEnd w:id="4615"/>
      <w:bookmarkEnd w:id="4616"/>
      <w:bookmarkEnd w:id="4617"/>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4618" w:name="_Toc21125345"/>
      <w:bookmarkStart w:id="4619" w:name="_Toc29768335"/>
      <w:bookmarkStart w:id="4620" w:name="_Toc36044777"/>
      <w:bookmarkStart w:id="4621" w:name="_Toc37230682"/>
      <w:bookmarkStart w:id="4622" w:name="_Toc45907825"/>
      <w:bookmarkStart w:id="4623" w:name="_Toc53181930"/>
      <w:bookmarkStart w:id="4624" w:name="_Toc61117665"/>
      <w:bookmarkStart w:id="4625" w:name="_Toc67076754"/>
      <w:bookmarkStart w:id="4626" w:name="_Toc67077292"/>
      <w:r w:rsidRPr="00090C64">
        <w:rPr>
          <w:lang w:eastAsia="sv-SE"/>
        </w:rPr>
        <w:t>8.5.5.2</w:t>
      </w:r>
      <w:r w:rsidRPr="00090C64">
        <w:rPr>
          <w:lang w:eastAsia="sv-SE"/>
        </w:rPr>
        <w:tab/>
        <w:t>Procedure</w:t>
      </w:r>
      <w:bookmarkEnd w:id="4618"/>
      <w:bookmarkEnd w:id="4619"/>
      <w:bookmarkEnd w:id="4620"/>
      <w:bookmarkEnd w:id="4621"/>
      <w:bookmarkEnd w:id="4622"/>
      <w:bookmarkEnd w:id="4623"/>
      <w:bookmarkEnd w:id="4624"/>
      <w:bookmarkEnd w:id="4625"/>
      <w:bookmarkEnd w:id="4626"/>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4627" w:name="_Toc21125346"/>
      <w:bookmarkStart w:id="4628" w:name="_Toc29768336"/>
      <w:bookmarkStart w:id="4629" w:name="_Toc36044778"/>
      <w:bookmarkStart w:id="4630" w:name="_Toc37230683"/>
      <w:bookmarkStart w:id="4631" w:name="_Toc45907826"/>
      <w:bookmarkStart w:id="4632" w:name="_Toc53181931"/>
      <w:bookmarkStart w:id="4633" w:name="_Toc61117666"/>
      <w:bookmarkStart w:id="4634" w:name="_Toc67076755"/>
      <w:bookmarkStart w:id="4635" w:name="_Toc67077293"/>
      <w:r w:rsidRPr="00090C64">
        <w:t>8.5.6</w:t>
      </w:r>
      <w:r w:rsidRPr="00090C64">
        <w:tab/>
        <w:t>Test requirements</w:t>
      </w:r>
      <w:bookmarkEnd w:id="4627"/>
      <w:bookmarkEnd w:id="4628"/>
      <w:bookmarkEnd w:id="4629"/>
      <w:bookmarkEnd w:id="4630"/>
      <w:bookmarkEnd w:id="4631"/>
      <w:bookmarkEnd w:id="4632"/>
      <w:bookmarkEnd w:id="4633"/>
      <w:bookmarkEnd w:id="4634"/>
      <w:bookmarkEnd w:id="4635"/>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4636" w:name="_Toc21125347"/>
      <w:bookmarkStart w:id="4637" w:name="_Toc29768337"/>
      <w:bookmarkStart w:id="4638" w:name="_Toc36044779"/>
      <w:bookmarkStart w:id="4639" w:name="_Toc37230684"/>
      <w:bookmarkStart w:id="4640" w:name="_Toc45907827"/>
      <w:bookmarkStart w:id="4641" w:name="_Toc53181932"/>
      <w:bookmarkStart w:id="4642" w:name="_Toc61117667"/>
      <w:bookmarkStart w:id="4643" w:name="_Toc67076756"/>
      <w:bookmarkStart w:id="4644" w:name="_Toc67077294"/>
      <w:r w:rsidRPr="00090C64">
        <w:lastRenderedPageBreak/>
        <w:t>Annex A (normative):</w:t>
      </w:r>
      <w:r w:rsidRPr="00090C64">
        <w:br/>
        <w:t>Test system characterization</w:t>
      </w:r>
      <w:bookmarkEnd w:id="4636"/>
      <w:bookmarkEnd w:id="4637"/>
      <w:bookmarkEnd w:id="4638"/>
      <w:bookmarkEnd w:id="4639"/>
      <w:bookmarkEnd w:id="4640"/>
      <w:bookmarkEnd w:id="4641"/>
      <w:bookmarkEnd w:id="4642"/>
      <w:bookmarkEnd w:id="4643"/>
      <w:bookmarkEnd w:id="464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4645" w:name="_Toc21125348"/>
      <w:bookmarkStart w:id="4646" w:name="_Toc29768338"/>
      <w:bookmarkStart w:id="4647" w:name="_Toc36044780"/>
      <w:bookmarkStart w:id="4648" w:name="_Toc37230685"/>
      <w:bookmarkStart w:id="4649" w:name="_Toc45907828"/>
      <w:bookmarkStart w:id="4650" w:name="_Toc53181933"/>
      <w:bookmarkStart w:id="4651" w:name="_Toc61117668"/>
      <w:bookmarkStart w:id="4652" w:name="_Toc67076757"/>
      <w:bookmarkStart w:id="4653" w:name="_Toc67077295"/>
      <w:r w:rsidRPr="00090C64">
        <w:lastRenderedPageBreak/>
        <w:t>Annex B (normative):</w:t>
      </w:r>
      <w:r w:rsidRPr="00090C64">
        <w:br/>
        <w:t>Calibration</w:t>
      </w:r>
      <w:bookmarkEnd w:id="4645"/>
      <w:bookmarkEnd w:id="4646"/>
      <w:bookmarkEnd w:id="4647"/>
      <w:bookmarkEnd w:id="4648"/>
      <w:bookmarkEnd w:id="4649"/>
      <w:bookmarkEnd w:id="4650"/>
      <w:bookmarkEnd w:id="4651"/>
      <w:bookmarkEnd w:id="4652"/>
      <w:bookmarkEnd w:id="4653"/>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4654" w:name="_Toc21125349"/>
      <w:bookmarkStart w:id="4655" w:name="_Toc29768339"/>
      <w:bookmarkStart w:id="4656" w:name="_Toc36044781"/>
      <w:bookmarkStart w:id="4657" w:name="_Toc37230686"/>
      <w:bookmarkStart w:id="4658" w:name="_Toc45907829"/>
      <w:bookmarkStart w:id="4659" w:name="_Toc53181934"/>
      <w:bookmarkStart w:id="4660" w:name="_Toc61117669"/>
      <w:bookmarkStart w:id="4661" w:name="_Toc67076758"/>
      <w:bookmarkStart w:id="4662" w:name="_Toc67077296"/>
      <w:r w:rsidRPr="00090C64">
        <w:lastRenderedPageBreak/>
        <w:t>Annex C (informative):</w:t>
      </w:r>
      <w:r w:rsidRPr="00090C64">
        <w:br/>
        <w:t>Test tolerances and derivation of test requirements</w:t>
      </w:r>
      <w:bookmarkEnd w:id="4654"/>
      <w:bookmarkEnd w:id="4655"/>
      <w:bookmarkEnd w:id="4656"/>
      <w:bookmarkEnd w:id="4657"/>
      <w:bookmarkEnd w:id="4658"/>
      <w:bookmarkEnd w:id="4659"/>
      <w:bookmarkEnd w:id="4660"/>
      <w:bookmarkEnd w:id="4661"/>
      <w:bookmarkEnd w:id="4662"/>
    </w:p>
    <w:p w14:paraId="4A79EB55" w14:textId="77777777" w:rsidR="00D57C09" w:rsidRPr="00090C64" w:rsidRDefault="00D57C09" w:rsidP="00D57C09">
      <w:pPr>
        <w:pStyle w:val="Heading1"/>
      </w:pPr>
      <w:bookmarkStart w:id="4663" w:name="_Toc21125350"/>
      <w:bookmarkStart w:id="4664" w:name="_Toc29768340"/>
      <w:bookmarkStart w:id="4665" w:name="_Toc36044782"/>
      <w:bookmarkStart w:id="4666" w:name="_Toc37230687"/>
      <w:bookmarkStart w:id="4667" w:name="_Toc45907830"/>
      <w:bookmarkStart w:id="4668" w:name="_Toc53181935"/>
      <w:bookmarkStart w:id="4669" w:name="_Toc61117670"/>
      <w:bookmarkStart w:id="4670" w:name="_Toc67076759"/>
      <w:bookmarkStart w:id="4671" w:name="_Toc67077297"/>
      <w:r w:rsidRPr="00090C64">
        <w:t>C.1</w:t>
      </w:r>
      <w:r w:rsidRPr="00090C64">
        <w:tab/>
      </w:r>
      <w:r w:rsidRPr="00090C64">
        <w:rPr>
          <w:lang w:eastAsia="sv-SE"/>
        </w:rPr>
        <w:t>General</w:t>
      </w:r>
      <w:bookmarkEnd w:id="4663"/>
      <w:bookmarkEnd w:id="4664"/>
      <w:bookmarkEnd w:id="4665"/>
      <w:bookmarkEnd w:id="4666"/>
      <w:bookmarkEnd w:id="4667"/>
      <w:bookmarkEnd w:id="4668"/>
      <w:bookmarkEnd w:id="4669"/>
      <w:bookmarkEnd w:id="4670"/>
      <w:bookmarkEnd w:id="467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4672" w:name="_Toc21125351"/>
      <w:bookmarkStart w:id="4673" w:name="_Toc29768341"/>
      <w:bookmarkStart w:id="4674" w:name="_Toc36044783"/>
      <w:bookmarkStart w:id="4675" w:name="_Toc37230688"/>
      <w:bookmarkStart w:id="4676" w:name="_Toc45907831"/>
      <w:bookmarkStart w:id="4677" w:name="_Toc53181936"/>
      <w:bookmarkStart w:id="4678" w:name="_Toc61117671"/>
      <w:bookmarkStart w:id="4679" w:name="_Toc67076760"/>
      <w:bookmarkStart w:id="4680" w:name="_Toc67077298"/>
      <w:r w:rsidRPr="00090C64">
        <w:lastRenderedPageBreak/>
        <w:t>C.2</w:t>
      </w:r>
      <w:r w:rsidRPr="00090C64">
        <w:tab/>
      </w:r>
      <w:r w:rsidRPr="00090C64">
        <w:rPr>
          <w:lang w:eastAsia="sv-SE"/>
        </w:rPr>
        <w:t>Measurement of transmitter (OTA)</w:t>
      </w:r>
      <w:bookmarkEnd w:id="4672"/>
      <w:bookmarkEnd w:id="4673"/>
      <w:bookmarkEnd w:id="4674"/>
      <w:bookmarkEnd w:id="4675"/>
      <w:bookmarkEnd w:id="4676"/>
      <w:bookmarkEnd w:id="4677"/>
      <w:bookmarkEnd w:id="4678"/>
      <w:bookmarkEnd w:id="4679"/>
      <w:bookmarkEnd w:id="4680"/>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4681" w:name="_Toc21125352"/>
      <w:bookmarkStart w:id="4682" w:name="_Toc29768342"/>
      <w:bookmarkStart w:id="4683" w:name="_Toc36044784"/>
      <w:bookmarkStart w:id="4684" w:name="_Toc37230689"/>
      <w:bookmarkStart w:id="4685" w:name="_Toc45907832"/>
      <w:bookmarkStart w:id="4686" w:name="_Toc53181937"/>
      <w:bookmarkStart w:id="4687" w:name="_Toc61117672"/>
      <w:bookmarkStart w:id="4688" w:name="_Toc67076761"/>
      <w:bookmarkStart w:id="4689" w:name="_Toc67077299"/>
      <w:r w:rsidRPr="00090C64">
        <w:t>C.3</w:t>
      </w:r>
      <w:r w:rsidRPr="00090C64">
        <w:tab/>
      </w:r>
      <w:r w:rsidRPr="00090C64">
        <w:rPr>
          <w:lang w:eastAsia="sv-SE"/>
        </w:rPr>
        <w:t>Measurement of receiv</w:t>
      </w:r>
      <w:r w:rsidRPr="00090C64">
        <w:t>er (OTA)</w:t>
      </w:r>
      <w:bookmarkEnd w:id="4681"/>
      <w:bookmarkEnd w:id="4682"/>
      <w:bookmarkEnd w:id="4683"/>
      <w:bookmarkEnd w:id="4684"/>
      <w:bookmarkEnd w:id="4685"/>
      <w:bookmarkEnd w:id="4686"/>
      <w:bookmarkEnd w:id="4687"/>
      <w:bookmarkEnd w:id="4688"/>
      <w:bookmarkEnd w:id="468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4690" w:name="_Toc21125353"/>
      <w:bookmarkStart w:id="4691" w:name="_Toc29768343"/>
      <w:bookmarkStart w:id="4692" w:name="_Toc36044785"/>
      <w:bookmarkStart w:id="4693" w:name="_Toc37230690"/>
      <w:bookmarkStart w:id="4694" w:name="_Toc45907833"/>
      <w:bookmarkStart w:id="4695" w:name="_Toc53181938"/>
      <w:bookmarkStart w:id="4696" w:name="_Toc61117673"/>
      <w:bookmarkStart w:id="4697" w:name="_Toc67076762"/>
      <w:bookmarkStart w:id="4698" w:name="_Toc67077300"/>
      <w:r w:rsidRPr="00090C64">
        <w:lastRenderedPageBreak/>
        <w:t>Annex D (informative):</w:t>
      </w:r>
      <w:r w:rsidRPr="00090C64">
        <w:br/>
        <w:t>Test system set-up</w:t>
      </w:r>
      <w:bookmarkEnd w:id="4690"/>
      <w:bookmarkEnd w:id="4691"/>
      <w:bookmarkEnd w:id="4692"/>
      <w:bookmarkEnd w:id="4693"/>
      <w:bookmarkEnd w:id="4694"/>
      <w:bookmarkEnd w:id="4695"/>
      <w:bookmarkEnd w:id="4696"/>
      <w:bookmarkEnd w:id="4697"/>
      <w:bookmarkEnd w:id="4698"/>
    </w:p>
    <w:p w14:paraId="41BFEE4C" w14:textId="77777777" w:rsidR="00D57C09" w:rsidRPr="00090C64" w:rsidRDefault="00D57C09" w:rsidP="00D57C09">
      <w:pPr>
        <w:pStyle w:val="Heading1"/>
      </w:pPr>
      <w:bookmarkStart w:id="4699" w:name="_Toc21125354"/>
      <w:bookmarkStart w:id="4700" w:name="_Toc29768344"/>
      <w:bookmarkStart w:id="4701" w:name="_Toc36044786"/>
      <w:bookmarkStart w:id="4702" w:name="_Toc37230691"/>
      <w:bookmarkStart w:id="4703" w:name="_Toc45907834"/>
      <w:bookmarkStart w:id="4704" w:name="_Toc53181939"/>
      <w:bookmarkStart w:id="4705" w:name="_Toc61117674"/>
      <w:bookmarkStart w:id="4706" w:name="_Toc67076763"/>
      <w:bookmarkStart w:id="4707" w:name="_Toc67077301"/>
      <w:r w:rsidRPr="00090C64">
        <w:t>D.1</w:t>
      </w:r>
      <w:r w:rsidRPr="00090C64">
        <w:tab/>
        <w:t>Transmitter</w:t>
      </w:r>
      <w:bookmarkEnd w:id="4699"/>
      <w:bookmarkEnd w:id="4700"/>
      <w:bookmarkEnd w:id="4701"/>
      <w:bookmarkEnd w:id="4702"/>
      <w:bookmarkEnd w:id="4703"/>
      <w:bookmarkEnd w:id="4704"/>
      <w:bookmarkEnd w:id="4705"/>
      <w:bookmarkEnd w:id="4706"/>
      <w:bookmarkEnd w:id="4707"/>
    </w:p>
    <w:p w14:paraId="7B25B192" w14:textId="77777777" w:rsidR="00D57C09" w:rsidRPr="00090C64" w:rsidRDefault="00D57C09" w:rsidP="00D57C09">
      <w:pPr>
        <w:pStyle w:val="Heading2"/>
      </w:pPr>
      <w:bookmarkStart w:id="4708" w:name="_Toc21125355"/>
      <w:bookmarkStart w:id="4709" w:name="_Toc29768345"/>
      <w:bookmarkStart w:id="4710" w:name="_Toc36044787"/>
      <w:bookmarkStart w:id="4711" w:name="_Toc37230692"/>
      <w:bookmarkStart w:id="4712" w:name="_Toc45907835"/>
      <w:bookmarkStart w:id="4713" w:name="_Toc53181940"/>
      <w:bookmarkStart w:id="4714" w:name="_Toc61117675"/>
      <w:bookmarkStart w:id="4715" w:name="_Toc67076764"/>
      <w:bookmarkStart w:id="4716" w:name="_Toc67077302"/>
      <w:r w:rsidRPr="00090C64">
        <w:t>D.1.1</w:t>
      </w:r>
      <w:r w:rsidRPr="00090C64">
        <w:tab/>
        <w:t>Radiated Transmit Power, OTA E-UTRA DL RS power, output power dynamics and Transmitter signal quality</w:t>
      </w:r>
      <w:bookmarkEnd w:id="4708"/>
      <w:bookmarkEnd w:id="4709"/>
      <w:bookmarkEnd w:id="4710"/>
      <w:bookmarkEnd w:id="4711"/>
      <w:bookmarkEnd w:id="4712"/>
      <w:bookmarkEnd w:id="4713"/>
      <w:bookmarkEnd w:id="4714"/>
      <w:bookmarkEnd w:id="4715"/>
      <w:bookmarkEnd w:id="4716"/>
    </w:p>
    <w:bookmarkStart w:id="4717" w:name="_MON_1537741137"/>
    <w:bookmarkEnd w:id="4717"/>
    <w:p w14:paraId="701A37AE" w14:textId="77777777" w:rsidR="00D57C09" w:rsidRPr="00C330E2" w:rsidRDefault="00D57C09" w:rsidP="00D57C09">
      <w:pPr>
        <w:pStyle w:val="TH"/>
      </w:pPr>
      <w:r w:rsidRPr="00C330E2">
        <w:object w:dxaOrig="10382" w:dyaOrig="5433" w14:anchorId="7B7E1A2A">
          <v:shape id="_x0000_i1042" type="#_x0000_t75" style="width:481pt;height:253.5pt" o:ole="">
            <v:imagedata r:id="rId56" o:title=""/>
          </v:shape>
          <o:OLEObject Type="Embed" ProgID="Word.Picture.8" ShapeID="_x0000_i1042" DrawAspect="Content" ObjectID="_1679333831" r:id="rId57"/>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4718" w:name="_Toc21125356"/>
      <w:bookmarkStart w:id="4719" w:name="_Toc29768346"/>
      <w:bookmarkStart w:id="4720" w:name="_Toc36044788"/>
      <w:bookmarkStart w:id="4721" w:name="_Toc37230693"/>
      <w:bookmarkStart w:id="4722" w:name="_Toc45907836"/>
      <w:bookmarkStart w:id="4723" w:name="_Toc53181941"/>
      <w:bookmarkStart w:id="4724" w:name="_Toc61117676"/>
      <w:bookmarkStart w:id="4725" w:name="_Toc67076765"/>
      <w:bookmarkStart w:id="4726" w:name="_Toc67077303"/>
      <w:r w:rsidRPr="00090C64">
        <w:lastRenderedPageBreak/>
        <w:t>D.1.2</w:t>
      </w:r>
      <w:r w:rsidRPr="00090C64">
        <w:tab/>
        <w:t>OTA Base Station output power, ACLR, OTA spectrum emissions mask, OTA operating band unwanted emissions</w:t>
      </w:r>
      <w:bookmarkEnd w:id="4718"/>
      <w:bookmarkEnd w:id="4719"/>
      <w:bookmarkEnd w:id="4720"/>
      <w:bookmarkEnd w:id="4721"/>
      <w:bookmarkEnd w:id="4722"/>
      <w:bookmarkEnd w:id="4723"/>
      <w:bookmarkEnd w:id="4724"/>
      <w:bookmarkEnd w:id="4725"/>
      <w:bookmarkEnd w:id="4726"/>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4727" w:name="_Toc21125357"/>
      <w:bookmarkStart w:id="4728" w:name="_Toc29768347"/>
      <w:bookmarkStart w:id="4729" w:name="_Toc36044789"/>
      <w:bookmarkStart w:id="4730" w:name="_Toc37230694"/>
      <w:bookmarkStart w:id="4731" w:name="_Toc45907837"/>
      <w:bookmarkStart w:id="4732" w:name="_Toc53181942"/>
      <w:bookmarkStart w:id="4733" w:name="_Toc61117677"/>
      <w:bookmarkStart w:id="4734" w:name="_Toc67076766"/>
      <w:bookmarkStart w:id="4735" w:name="_Toc67077304"/>
      <w:r w:rsidRPr="00090C64">
        <w:t>D.1.3</w:t>
      </w:r>
      <w:r w:rsidRPr="00090C64">
        <w:tab/>
        <w:t>OTA spurious emissions</w:t>
      </w:r>
      <w:bookmarkEnd w:id="4727"/>
      <w:bookmarkEnd w:id="4728"/>
      <w:bookmarkEnd w:id="4729"/>
      <w:bookmarkEnd w:id="4730"/>
      <w:bookmarkEnd w:id="4731"/>
      <w:bookmarkEnd w:id="4732"/>
      <w:bookmarkEnd w:id="4733"/>
      <w:bookmarkEnd w:id="4734"/>
      <w:bookmarkEnd w:id="473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4736" w:name="_Toc21125358"/>
      <w:bookmarkStart w:id="4737" w:name="_Toc29768348"/>
      <w:bookmarkStart w:id="4738" w:name="_Toc36044790"/>
      <w:bookmarkStart w:id="4739" w:name="_Toc37230695"/>
      <w:bookmarkStart w:id="4740" w:name="_Toc45907838"/>
      <w:bookmarkStart w:id="4741" w:name="_Toc53181943"/>
      <w:bookmarkStart w:id="4742" w:name="_Toc61117678"/>
      <w:bookmarkStart w:id="4743" w:name="_Toc67076767"/>
      <w:bookmarkStart w:id="4744" w:name="_Toc67077305"/>
      <w:r w:rsidRPr="00090C64">
        <w:lastRenderedPageBreak/>
        <w:t>D.1.4</w:t>
      </w:r>
      <w:r w:rsidRPr="00090C64">
        <w:tab/>
        <w:t>OTA Co-location emissions, TX OFF power</w:t>
      </w:r>
      <w:bookmarkEnd w:id="4736"/>
      <w:bookmarkEnd w:id="4737"/>
      <w:bookmarkEnd w:id="4738"/>
      <w:bookmarkEnd w:id="4739"/>
      <w:bookmarkEnd w:id="4740"/>
      <w:bookmarkEnd w:id="4741"/>
      <w:bookmarkEnd w:id="4742"/>
      <w:bookmarkEnd w:id="4743"/>
      <w:bookmarkEnd w:id="4744"/>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4745" w:name="_Toc21125359"/>
      <w:bookmarkStart w:id="4746" w:name="_Toc29768349"/>
      <w:bookmarkStart w:id="4747" w:name="_Toc36044791"/>
      <w:bookmarkStart w:id="4748" w:name="_Toc37230696"/>
      <w:bookmarkStart w:id="4749" w:name="_Toc45907839"/>
      <w:bookmarkStart w:id="4750" w:name="_Toc53181944"/>
      <w:bookmarkStart w:id="4751" w:name="_Toc61117679"/>
      <w:bookmarkStart w:id="4752" w:name="_Toc67076768"/>
      <w:bookmarkStart w:id="4753" w:name="_Toc67077306"/>
      <w:r w:rsidRPr="00090C64">
        <w:t>D.1.5</w:t>
      </w:r>
      <w:r w:rsidRPr="00090C64">
        <w:tab/>
        <w:t>OTA Transmitter Intermodulation</w:t>
      </w:r>
      <w:bookmarkEnd w:id="4745"/>
      <w:bookmarkEnd w:id="4746"/>
      <w:bookmarkEnd w:id="4747"/>
      <w:bookmarkEnd w:id="4748"/>
      <w:bookmarkEnd w:id="4749"/>
      <w:bookmarkEnd w:id="4750"/>
      <w:bookmarkEnd w:id="4751"/>
      <w:bookmarkEnd w:id="4752"/>
      <w:bookmarkEnd w:id="4753"/>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4754" w:name="_Toc21125360"/>
      <w:bookmarkStart w:id="4755" w:name="_Toc29768350"/>
      <w:bookmarkStart w:id="4756" w:name="_Toc36044792"/>
      <w:bookmarkStart w:id="4757" w:name="_Toc37230697"/>
      <w:bookmarkStart w:id="4758" w:name="_Toc45907840"/>
      <w:bookmarkStart w:id="4759" w:name="_Toc53181945"/>
      <w:bookmarkStart w:id="4760" w:name="_Toc61117680"/>
      <w:bookmarkStart w:id="4761" w:name="_Toc67076769"/>
      <w:bookmarkStart w:id="4762" w:name="_Toc67077307"/>
      <w:r w:rsidRPr="00090C64">
        <w:lastRenderedPageBreak/>
        <w:t>D.2</w:t>
      </w:r>
      <w:r w:rsidRPr="00090C64">
        <w:tab/>
        <w:t>Receiver</w:t>
      </w:r>
      <w:bookmarkEnd w:id="4754"/>
      <w:bookmarkEnd w:id="4755"/>
      <w:bookmarkEnd w:id="4756"/>
      <w:bookmarkEnd w:id="4757"/>
      <w:bookmarkEnd w:id="4758"/>
      <w:bookmarkEnd w:id="4759"/>
      <w:bookmarkEnd w:id="4760"/>
      <w:bookmarkEnd w:id="4761"/>
      <w:bookmarkEnd w:id="4762"/>
    </w:p>
    <w:p w14:paraId="6E1E5044" w14:textId="77777777" w:rsidR="00D57C09" w:rsidRPr="00090C64" w:rsidRDefault="00D57C09" w:rsidP="00D57C09">
      <w:pPr>
        <w:pStyle w:val="Heading2"/>
      </w:pPr>
      <w:bookmarkStart w:id="4763" w:name="_Toc21125361"/>
      <w:bookmarkStart w:id="4764" w:name="_Toc29768351"/>
      <w:bookmarkStart w:id="4765" w:name="_Toc36044793"/>
      <w:bookmarkStart w:id="4766" w:name="_Toc37230698"/>
      <w:bookmarkStart w:id="4767" w:name="_Toc45907841"/>
      <w:bookmarkStart w:id="4768" w:name="_Toc53181946"/>
      <w:bookmarkStart w:id="4769" w:name="_Toc61117681"/>
      <w:bookmarkStart w:id="4770" w:name="_Toc67076770"/>
      <w:bookmarkStart w:id="4771" w:name="_Toc67077308"/>
      <w:r w:rsidRPr="00090C64">
        <w:t>D.2.1</w:t>
      </w:r>
      <w:r w:rsidRPr="00090C64">
        <w:tab/>
        <w:t>OTA sensitivity and OTA Reference sensitivity</w:t>
      </w:r>
      <w:bookmarkEnd w:id="4763"/>
      <w:bookmarkEnd w:id="4764"/>
      <w:bookmarkEnd w:id="4765"/>
      <w:bookmarkEnd w:id="4766"/>
      <w:bookmarkEnd w:id="4767"/>
      <w:bookmarkEnd w:id="4768"/>
      <w:bookmarkEnd w:id="4769"/>
      <w:bookmarkEnd w:id="4770"/>
      <w:bookmarkEnd w:id="477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4772" w:name="_Toc21125362"/>
      <w:bookmarkStart w:id="4773" w:name="_Toc29768352"/>
      <w:bookmarkStart w:id="4774" w:name="_Toc36044794"/>
      <w:bookmarkStart w:id="4775" w:name="_Toc37230699"/>
      <w:bookmarkStart w:id="4776" w:name="_Toc45907842"/>
      <w:bookmarkStart w:id="4777" w:name="_Toc53181947"/>
      <w:bookmarkStart w:id="4778" w:name="_Toc61117682"/>
      <w:bookmarkStart w:id="4779" w:name="_Toc67076771"/>
      <w:bookmarkStart w:id="4780" w:name="_Toc67077309"/>
      <w:r w:rsidRPr="00090C64">
        <w:t>D.2.2</w:t>
      </w:r>
      <w:r w:rsidRPr="00090C64">
        <w:tab/>
        <w:t>OTA Dynamic range</w:t>
      </w:r>
      <w:bookmarkEnd w:id="4772"/>
      <w:bookmarkEnd w:id="4773"/>
      <w:bookmarkEnd w:id="4774"/>
      <w:bookmarkEnd w:id="4775"/>
      <w:bookmarkEnd w:id="4776"/>
      <w:bookmarkEnd w:id="4777"/>
      <w:bookmarkEnd w:id="4778"/>
      <w:bookmarkEnd w:id="4779"/>
      <w:bookmarkEnd w:id="478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4781" w:name="_Toc21125363"/>
      <w:bookmarkStart w:id="4782" w:name="_Toc29768353"/>
      <w:bookmarkStart w:id="4783" w:name="_Toc36044795"/>
      <w:bookmarkStart w:id="4784" w:name="_Toc37230700"/>
      <w:bookmarkStart w:id="4785" w:name="_Toc45907843"/>
      <w:bookmarkStart w:id="4786" w:name="_Toc53181948"/>
      <w:bookmarkStart w:id="4787" w:name="_Toc61117683"/>
      <w:bookmarkStart w:id="4788" w:name="_Toc67076772"/>
      <w:bookmarkStart w:id="4789" w:name="_Toc67077310"/>
      <w:r w:rsidRPr="00090C64">
        <w:lastRenderedPageBreak/>
        <w:t>D.2.3</w:t>
      </w:r>
      <w:r w:rsidRPr="00090C64">
        <w:tab/>
        <w:t>OTA Adjacent channel selectivity, general blocking, and narrowband blocking</w:t>
      </w:r>
      <w:bookmarkEnd w:id="4781"/>
      <w:bookmarkEnd w:id="4782"/>
      <w:bookmarkEnd w:id="4783"/>
      <w:bookmarkEnd w:id="4784"/>
      <w:bookmarkEnd w:id="4785"/>
      <w:bookmarkEnd w:id="4786"/>
      <w:bookmarkEnd w:id="4787"/>
      <w:bookmarkEnd w:id="4788"/>
      <w:bookmarkEnd w:id="47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4790" w:name="_Toc21125364"/>
      <w:bookmarkStart w:id="4791" w:name="_Toc29768354"/>
      <w:bookmarkStart w:id="4792" w:name="_Toc36044796"/>
      <w:bookmarkStart w:id="4793" w:name="_Toc37230701"/>
      <w:bookmarkStart w:id="4794" w:name="_Toc45907844"/>
      <w:bookmarkStart w:id="4795" w:name="_Toc53181949"/>
      <w:bookmarkStart w:id="4796" w:name="_Toc61117684"/>
      <w:bookmarkStart w:id="4797" w:name="_Toc67076773"/>
      <w:bookmarkStart w:id="4798" w:name="_Toc67077311"/>
      <w:r w:rsidRPr="00090C64">
        <w:lastRenderedPageBreak/>
        <w:t>D.2.4</w:t>
      </w:r>
      <w:r w:rsidRPr="00090C64">
        <w:tab/>
        <w:t>OTA Blocking</w:t>
      </w:r>
      <w:bookmarkEnd w:id="4790"/>
      <w:bookmarkEnd w:id="4791"/>
      <w:bookmarkEnd w:id="4792"/>
      <w:bookmarkEnd w:id="4793"/>
      <w:bookmarkEnd w:id="4794"/>
      <w:bookmarkEnd w:id="4795"/>
      <w:bookmarkEnd w:id="4796"/>
      <w:bookmarkEnd w:id="4797"/>
      <w:bookmarkEnd w:id="4798"/>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4799" w:name="_Toc21125365"/>
      <w:bookmarkStart w:id="4800" w:name="_Toc29768355"/>
      <w:bookmarkStart w:id="4801" w:name="_Toc36044797"/>
      <w:bookmarkStart w:id="4802" w:name="_Toc37230702"/>
      <w:bookmarkStart w:id="4803" w:name="_Toc45907845"/>
      <w:bookmarkStart w:id="4804" w:name="_Toc53181950"/>
      <w:bookmarkStart w:id="4805" w:name="_Toc61117685"/>
      <w:bookmarkStart w:id="4806" w:name="_Toc67076774"/>
      <w:bookmarkStart w:id="4807" w:name="_Toc67077312"/>
      <w:r w:rsidRPr="00090C64">
        <w:lastRenderedPageBreak/>
        <w:t>D.2.5</w:t>
      </w:r>
      <w:r w:rsidRPr="00090C64">
        <w:tab/>
        <w:t>OTA Receiver spurious emissions</w:t>
      </w:r>
      <w:bookmarkEnd w:id="4799"/>
      <w:bookmarkEnd w:id="4800"/>
      <w:bookmarkEnd w:id="4801"/>
      <w:bookmarkEnd w:id="4802"/>
      <w:bookmarkEnd w:id="4803"/>
      <w:bookmarkEnd w:id="4804"/>
      <w:bookmarkEnd w:id="4805"/>
      <w:bookmarkEnd w:id="4806"/>
      <w:bookmarkEnd w:id="4807"/>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4808" w:name="_Toc21125366"/>
      <w:bookmarkStart w:id="4809" w:name="_Toc29768356"/>
      <w:bookmarkStart w:id="4810" w:name="_Toc36044798"/>
      <w:bookmarkStart w:id="4811" w:name="_Toc37230703"/>
      <w:bookmarkStart w:id="4812" w:name="_Toc45907846"/>
      <w:bookmarkStart w:id="4813" w:name="_Toc53181951"/>
      <w:bookmarkStart w:id="4814" w:name="_Toc61117686"/>
      <w:bookmarkStart w:id="4815" w:name="_Toc67076775"/>
      <w:bookmarkStart w:id="4816" w:name="_Toc67077313"/>
      <w:r w:rsidRPr="00090C64">
        <w:t>D.2.6</w:t>
      </w:r>
      <w:r w:rsidRPr="00090C64">
        <w:tab/>
        <w:t>OTA Receiver intermodulation</w:t>
      </w:r>
      <w:bookmarkEnd w:id="4808"/>
      <w:bookmarkEnd w:id="4809"/>
      <w:bookmarkEnd w:id="4810"/>
      <w:bookmarkEnd w:id="4811"/>
      <w:bookmarkEnd w:id="4812"/>
      <w:bookmarkEnd w:id="4813"/>
      <w:bookmarkEnd w:id="4814"/>
      <w:bookmarkEnd w:id="4815"/>
      <w:bookmarkEnd w:id="4816"/>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4817" w:name="_Toc21125367"/>
      <w:bookmarkStart w:id="4818" w:name="_Toc29768357"/>
      <w:bookmarkStart w:id="4819" w:name="_Toc36044799"/>
      <w:bookmarkStart w:id="4820" w:name="_Toc37230704"/>
      <w:bookmarkStart w:id="4821" w:name="_Toc45907847"/>
      <w:bookmarkStart w:id="4822" w:name="_Toc53181952"/>
      <w:bookmarkStart w:id="4823" w:name="_Toc61117687"/>
      <w:bookmarkStart w:id="4824" w:name="_Toc67076776"/>
      <w:bookmarkStart w:id="4825" w:name="_Toc67077314"/>
      <w:r w:rsidRPr="00090C64">
        <w:lastRenderedPageBreak/>
        <w:t>D.2.7</w:t>
      </w:r>
      <w:r w:rsidRPr="00090C64">
        <w:tab/>
        <w:t>OTA In-channel selectivity</w:t>
      </w:r>
      <w:bookmarkEnd w:id="4817"/>
      <w:bookmarkEnd w:id="4818"/>
      <w:bookmarkEnd w:id="4819"/>
      <w:bookmarkEnd w:id="4820"/>
      <w:bookmarkEnd w:id="4821"/>
      <w:bookmarkEnd w:id="4822"/>
      <w:bookmarkEnd w:id="4823"/>
      <w:bookmarkEnd w:id="4824"/>
      <w:bookmarkEnd w:id="482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4826" w:name="_Toc21125368"/>
      <w:bookmarkStart w:id="4827" w:name="_Toc29768358"/>
      <w:bookmarkStart w:id="4828" w:name="_Toc36044800"/>
      <w:bookmarkStart w:id="4829" w:name="_Toc37230705"/>
      <w:bookmarkStart w:id="4830" w:name="_Toc45907848"/>
      <w:bookmarkStart w:id="4831" w:name="_Toc53181953"/>
      <w:bookmarkStart w:id="4832" w:name="_Toc61117688"/>
      <w:bookmarkStart w:id="4833" w:name="_Toc67076777"/>
      <w:bookmarkStart w:id="4834" w:name="_Toc67077315"/>
      <w:r w:rsidRPr="00090C64">
        <w:lastRenderedPageBreak/>
        <w:t>D.3</w:t>
      </w:r>
      <w:r w:rsidRPr="00090C64">
        <w:tab/>
        <w:t>Performance requirements</w:t>
      </w:r>
      <w:bookmarkEnd w:id="4826"/>
      <w:bookmarkEnd w:id="4827"/>
      <w:bookmarkEnd w:id="4828"/>
      <w:bookmarkEnd w:id="4829"/>
      <w:bookmarkEnd w:id="4830"/>
      <w:bookmarkEnd w:id="4831"/>
      <w:bookmarkEnd w:id="4832"/>
      <w:bookmarkEnd w:id="4833"/>
      <w:bookmarkEnd w:id="4834"/>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4835" w:name="_Toc21125369"/>
      <w:bookmarkStart w:id="4836" w:name="_Toc29768359"/>
      <w:bookmarkStart w:id="4837" w:name="_Toc36044801"/>
      <w:bookmarkStart w:id="4838" w:name="_Toc37230706"/>
      <w:bookmarkStart w:id="4839" w:name="_Toc45907849"/>
      <w:bookmarkStart w:id="4840" w:name="_Toc53181954"/>
      <w:r>
        <w:br w:type="page"/>
      </w:r>
    </w:p>
    <w:p w14:paraId="3E989CE9" w14:textId="0E7CBA0E" w:rsidR="00D57C09" w:rsidRPr="00090C64" w:rsidRDefault="00D57C09" w:rsidP="00D57C09">
      <w:pPr>
        <w:pStyle w:val="Heading8"/>
      </w:pPr>
      <w:bookmarkStart w:id="4841" w:name="_Toc61117689"/>
      <w:bookmarkStart w:id="4842" w:name="_Toc67076778"/>
      <w:bookmarkStart w:id="4843" w:name="_Toc67077316"/>
      <w:r w:rsidRPr="00090C64">
        <w:lastRenderedPageBreak/>
        <w:t>Annex E (normative):</w:t>
      </w:r>
      <w:r w:rsidRPr="00090C64">
        <w:br/>
        <w:t>Estimation of Measurement Uncertainty</w:t>
      </w:r>
      <w:bookmarkEnd w:id="4835"/>
      <w:bookmarkEnd w:id="4836"/>
      <w:bookmarkEnd w:id="4837"/>
      <w:bookmarkEnd w:id="4838"/>
      <w:bookmarkEnd w:id="4839"/>
      <w:bookmarkEnd w:id="4840"/>
      <w:bookmarkEnd w:id="4841"/>
      <w:bookmarkEnd w:id="4842"/>
      <w:bookmarkEnd w:id="4843"/>
    </w:p>
    <w:p w14:paraId="7FC86384" w14:textId="77777777" w:rsidR="00D57C09" w:rsidRPr="00090C64" w:rsidRDefault="00D57C09" w:rsidP="00D57C09">
      <w:pPr>
        <w:pStyle w:val="Heading1"/>
      </w:pPr>
      <w:bookmarkStart w:id="4844" w:name="_Toc21125370"/>
      <w:bookmarkStart w:id="4845" w:name="_Toc29768360"/>
      <w:bookmarkStart w:id="4846" w:name="_Toc36044802"/>
      <w:bookmarkStart w:id="4847" w:name="_Toc37230707"/>
      <w:bookmarkStart w:id="4848" w:name="_Toc45907850"/>
      <w:bookmarkStart w:id="4849" w:name="_Toc53181955"/>
      <w:bookmarkStart w:id="4850" w:name="_Toc61117690"/>
      <w:bookmarkStart w:id="4851" w:name="_Toc67076779"/>
      <w:bookmarkStart w:id="4852" w:name="_Toc67077317"/>
      <w:r w:rsidRPr="00090C64">
        <w:t>E.1</w:t>
      </w:r>
      <w:r w:rsidRPr="00090C64">
        <w:tab/>
        <w:t>General</w:t>
      </w:r>
      <w:bookmarkEnd w:id="4844"/>
      <w:bookmarkEnd w:id="4845"/>
      <w:bookmarkEnd w:id="4846"/>
      <w:bookmarkEnd w:id="4847"/>
      <w:bookmarkEnd w:id="4848"/>
      <w:bookmarkEnd w:id="4849"/>
      <w:bookmarkEnd w:id="4850"/>
      <w:bookmarkEnd w:id="4851"/>
      <w:bookmarkEnd w:id="4852"/>
    </w:p>
    <w:p w14:paraId="459ECD18" w14:textId="1B308514" w:rsidR="00CF0E35" w:rsidRPr="00090C64" w:rsidRDefault="00CF0E35" w:rsidP="00CF0E35">
      <w:bookmarkStart w:id="4853" w:name="_Toc21125371"/>
      <w:bookmarkStart w:id="4854" w:name="_Toc29768361"/>
      <w:bookmarkStart w:id="4855" w:name="_Toc36044803"/>
      <w:bookmarkStart w:id="4856" w:name="_Toc37230708"/>
      <w:bookmarkStart w:id="485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4858" w:name="_Toc53181956"/>
      <w:bookmarkStart w:id="4859" w:name="_Toc61117691"/>
      <w:bookmarkStart w:id="4860" w:name="_Toc67076780"/>
      <w:bookmarkStart w:id="4861" w:name="_Toc67077318"/>
      <w:r w:rsidRPr="00090C64">
        <w:t>E.2</w:t>
      </w:r>
      <w:r w:rsidRPr="00090C64">
        <w:tab/>
        <w:t>Measurement methodology descriptions</w:t>
      </w:r>
      <w:bookmarkEnd w:id="4853"/>
      <w:bookmarkEnd w:id="4854"/>
      <w:bookmarkEnd w:id="4855"/>
      <w:bookmarkEnd w:id="4856"/>
      <w:bookmarkEnd w:id="4857"/>
      <w:bookmarkEnd w:id="4858"/>
      <w:bookmarkEnd w:id="4859"/>
      <w:bookmarkEnd w:id="4860"/>
      <w:bookmarkEnd w:id="4861"/>
    </w:p>
    <w:p w14:paraId="389CFAD1" w14:textId="5C0B34B1" w:rsidR="00CF0E35" w:rsidRPr="00090C64" w:rsidRDefault="00CF0E35" w:rsidP="00CF0E35">
      <w:bookmarkStart w:id="4862" w:name="_Toc21125372"/>
      <w:bookmarkStart w:id="4863" w:name="_Toc29768362"/>
      <w:bookmarkStart w:id="4864" w:name="_Toc36044804"/>
      <w:bookmarkStart w:id="4865" w:name="_Toc37230709"/>
      <w:bookmarkStart w:id="486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4867" w:name="_Toc53181957"/>
      <w:bookmarkStart w:id="4868" w:name="_Toc61117692"/>
      <w:bookmarkStart w:id="4869" w:name="_Toc67076781"/>
      <w:bookmarkStart w:id="4870" w:name="_Toc67077319"/>
      <w:r w:rsidRPr="00090C64">
        <w:t>E.3</w:t>
      </w:r>
      <w:r w:rsidRPr="00090C64">
        <w:tab/>
        <w:t>Measurement uncertainty budget format</w:t>
      </w:r>
      <w:bookmarkEnd w:id="4862"/>
      <w:bookmarkEnd w:id="4863"/>
      <w:bookmarkEnd w:id="4864"/>
      <w:bookmarkEnd w:id="4865"/>
      <w:bookmarkEnd w:id="4866"/>
      <w:bookmarkEnd w:id="4867"/>
      <w:bookmarkEnd w:id="4868"/>
      <w:bookmarkEnd w:id="4869"/>
      <w:bookmarkEnd w:id="4870"/>
    </w:p>
    <w:p w14:paraId="63004130" w14:textId="6F1F9134" w:rsidR="00CF0E35" w:rsidRPr="00090C64" w:rsidRDefault="00CF0E35" w:rsidP="00CF0E35">
      <w:pPr>
        <w:rPr>
          <w:lang w:eastAsia="zh-CN"/>
        </w:rPr>
      </w:pPr>
      <w:bookmarkStart w:id="4871" w:name="_Toc21125373"/>
      <w:bookmarkStart w:id="4872" w:name="_Toc29768363"/>
      <w:bookmarkStart w:id="4873" w:name="_Toc36044805"/>
      <w:bookmarkStart w:id="4874" w:name="_Toc37230710"/>
      <w:bookmarkStart w:id="487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4876" w:name="_Toc21123351"/>
      <w:bookmarkStart w:id="4877" w:name="_Toc53181958"/>
      <w:bookmarkStart w:id="4878" w:name="_Toc61117693"/>
      <w:bookmarkStart w:id="4879" w:name="_Toc67076782"/>
      <w:bookmarkStart w:id="4880" w:name="_Toc67077320"/>
      <w:bookmarkEnd w:id="4871"/>
      <w:bookmarkEnd w:id="4872"/>
      <w:bookmarkEnd w:id="4873"/>
      <w:bookmarkEnd w:id="4874"/>
      <w:bookmarkEnd w:id="4875"/>
      <w:r w:rsidRPr="00090C64">
        <w:t>E.4</w:t>
      </w:r>
      <w:r w:rsidRPr="00090C64">
        <w:tab/>
        <w:t>Measurement uncertainty budgets</w:t>
      </w:r>
      <w:bookmarkEnd w:id="4876"/>
      <w:bookmarkEnd w:id="4877"/>
      <w:bookmarkEnd w:id="4878"/>
      <w:bookmarkEnd w:id="4879"/>
      <w:bookmarkEnd w:id="488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4881" w:name="_Toc21123352"/>
      <w:bookmarkStart w:id="4882" w:name="_Toc53181959"/>
      <w:bookmarkStart w:id="4883" w:name="_Toc61117694"/>
      <w:bookmarkStart w:id="4884" w:name="_Toc67076783"/>
      <w:bookmarkStart w:id="4885" w:name="_Toc67077321"/>
      <w:r w:rsidRPr="00090C64">
        <w:t>E.5</w:t>
      </w:r>
      <w:r w:rsidRPr="00090C64">
        <w:tab/>
        <w:t>Measurement error contribution descriptions</w:t>
      </w:r>
      <w:bookmarkEnd w:id="4881"/>
      <w:bookmarkEnd w:id="4882"/>
      <w:bookmarkEnd w:id="4883"/>
      <w:bookmarkEnd w:id="4884"/>
      <w:bookmarkEnd w:id="4885"/>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4886" w:name="_Hlk513537424"/>
      <w:bookmarkStart w:id="4887" w:name="_Toc21125375"/>
      <w:bookmarkStart w:id="4888" w:name="_Toc29768365"/>
      <w:bookmarkStart w:id="4889" w:name="_Toc36044807"/>
      <w:bookmarkStart w:id="4890" w:name="_Toc37230712"/>
      <w:bookmarkStart w:id="4891" w:name="_Toc45907855"/>
      <w:bookmarkStart w:id="4892" w:name="_Toc53181960"/>
      <w:bookmarkStart w:id="4893" w:name="historyclause"/>
      <w:r>
        <w:br w:type="page"/>
      </w:r>
    </w:p>
    <w:p w14:paraId="61E9A7BF" w14:textId="5D9967C5" w:rsidR="00D57C09" w:rsidRPr="00090C64" w:rsidRDefault="00D57C09" w:rsidP="00D57C09">
      <w:pPr>
        <w:pStyle w:val="Heading8"/>
      </w:pPr>
      <w:bookmarkStart w:id="4894" w:name="_Toc61117695"/>
      <w:bookmarkStart w:id="4895" w:name="_Toc67076784"/>
      <w:bookmarkStart w:id="4896" w:name="_Toc67077322"/>
      <w:r w:rsidRPr="00090C64">
        <w:lastRenderedPageBreak/>
        <w:t>Annex F (normative):</w:t>
      </w:r>
      <w:bookmarkEnd w:id="4886"/>
      <w:r w:rsidRPr="00090C64">
        <w:br/>
        <w:t>TRP measurement grids</w:t>
      </w:r>
      <w:bookmarkEnd w:id="4887"/>
      <w:bookmarkEnd w:id="4888"/>
      <w:bookmarkEnd w:id="4889"/>
      <w:bookmarkEnd w:id="4890"/>
      <w:bookmarkEnd w:id="4891"/>
      <w:bookmarkEnd w:id="4892"/>
      <w:bookmarkEnd w:id="4894"/>
      <w:bookmarkEnd w:id="4895"/>
      <w:bookmarkEnd w:id="4896"/>
    </w:p>
    <w:p w14:paraId="5BD53A54" w14:textId="77777777" w:rsidR="00D57C09" w:rsidRPr="00090C64" w:rsidRDefault="00D57C09" w:rsidP="00D57C09">
      <w:pPr>
        <w:pStyle w:val="Heading1"/>
      </w:pPr>
      <w:bookmarkStart w:id="4897" w:name="_Toc21125376"/>
      <w:bookmarkStart w:id="4898" w:name="_Toc29768366"/>
      <w:bookmarkStart w:id="4899" w:name="_Toc36044808"/>
      <w:bookmarkStart w:id="4900" w:name="_Toc37230713"/>
      <w:bookmarkStart w:id="4901" w:name="_Toc45907856"/>
      <w:bookmarkStart w:id="4902" w:name="_Toc53181961"/>
      <w:bookmarkStart w:id="4903" w:name="_Toc61117696"/>
      <w:bookmarkStart w:id="4904" w:name="_Toc67076785"/>
      <w:bookmarkStart w:id="4905" w:name="_Toc67077323"/>
      <w:r w:rsidRPr="00090C64">
        <w:t>F.1</w:t>
      </w:r>
      <w:r w:rsidRPr="00090C64">
        <w:tab/>
        <w:t>General</w:t>
      </w:r>
      <w:bookmarkEnd w:id="4897"/>
      <w:bookmarkEnd w:id="4898"/>
      <w:bookmarkEnd w:id="4899"/>
      <w:bookmarkEnd w:id="4900"/>
      <w:bookmarkEnd w:id="4901"/>
      <w:bookmarkEnd w:id="4902"/>
      <w:bookmarkEnd w:id="4903"/>
      <w:bookmarkEnd w:id="4904"/>
      <w:bookmarkEnd w:id="4905"/>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4906" w:name="_Toc21125377"/>
      <w:bookmarkStart w:id="4907" w:name="_Toc29768367"/>
      <w:bookmarkStart w:id="4908" w:name="_Toc36044809"/>
      <w:bookmarkStart w:id="4909" w:name="_Toc37230714"/>
      <w:bookmarkStart w:id="4910" w:name="_Toc45907857"/>
      <w:bookmarkStart w:id="4911" w:name="_Toc53181962"/>
      <w:bookmarkStart w:id="4912" w:name="_Toc61117697"/>
      <w:bookmarkStart w:id="4913" w:name="_Toc67076786"/>
      <w:bookmarkStart w:id="4914" w:name="_Toc67077324"/>
      <w:r w:rsidRPr="00090C64">
        <w:t>F.2</w:t>
      </w:r>
      <w:r w:rsidRPr="00090C64">
        <w:tab/>
        <w:t>Spherical equal angle grid</w:t>
      </w:r>
      <w:bookmarkEnd w:id="4906"/>
      <w:bookmarkEnd w:id="4907"/>
      <w:bookmarkEnd w:id="4908"/>
      <w:bookmarkEnd w:id="4909"/>
      <w:bookmarkEnd w:id="4910"/>
      <w:bookmarkEnd w:id="4911"/>
      <w:bookmarkEnd w:id="4912"/>
      <w:bookmarkEnd w:id="4913"/>
      <w:bookmarkEnd w:id="4914"/>
    </w:p>
    <w:p w14:paraId="36DE4B43" w14:textId="77777777" w:rsidR="00D57C09" w:rsidRPr="00090C64" w:rsidRDefault="00D57C09" w:rsidP="00D57C09">
      <w:pPr>
        <w:pStyle w:val="Heading2"/>
      </w:pPr>
      <w:bookmarkStart w:id="4915" w:name="_Toc21125378"/>
      <w:bookmarkStart w:id="4916" w:name="_Toc29768368"/>
      <w:bookmarkStart w:id="4917" w:name="_Toc36044810"/>
      <w:bookmarkStart w:id="4918" w:name="_Toc37230715"/>
      <w:bookmarkStart w:id="4919" w:name="_Toc45907858"/>
      <w:bookmarkStart w:id="4920" w:name="_Toc53181963"/>
      <w:bookmarkStart w:id="4921" w:name="_Toc61117698"/>
      <w:bookmarkStart w:id="4922" w:name="_Toc67076787"/>
      <w:bookmarkStart w:id="4923" w:name="_Toc67077325"/>
      <w:r w:rsidRPr="00090C64">
        <w:rPr>
          <w:rFonts w:eastAsia="SimSun"/>
          <w:lang w:eastAsia="zh-CN"/>
        </w:rPr>
        <w:t>F.2.1</w:t>
      </w:r>
      <w:r w:rsidRPr="00090C64">
        <w:rPr>
          <w:lang w:eastAsia="en-GB"/>
        </w:rPr>
        <w:tab/>
        <w:t>General</w:t>
      </w:r>
      <w:bookmarkEnd w:id="4915"/>
      <w:bookmarkEnd w:id="4916"/>
      <w:bookmarkEnd w:id="4917"/>
      <w:bookmarkEnd w:id="4918"/>
      <w:bookmarkEnd w:id="4919"/>
      <w:bookmarkEnd w:id="4920"/>
      <w:bookmarkEnd w:id="4921"/>
      <w:bookmarkEnd w:id="4922"/>
      <w:bookmarkEnd w:id="4923"/>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4924" w:name="_Toc21125379"/>
      <w:bookmarkStart w:id="4925" w:name="_Toc29768369"/>
      <w:bookmarkStart w:id="4926" w:name="_Toc36044811"/>
      <w:bookmarkStart w:id="4927" w:name="_Toc37230716"/>
      <w:bookmarkStart w:id="4928" w:name="_Toc45907859"/>
      <w:bookmarkStart w:id="4929" w:name="_Toc53181964"/>
      <w:bookmarkStart w:id="4930" w:name="_Toc61117699"/>
      <w:bookmarkStart w:id="4931" w:name="_Toc67076788"/>
      <w:bookmarkStart w:id="4932" w:name="_Toc67077326"/>
      <w:r w:rsidRPr="00090C64">
        <w:rPr>
          <w:rFonts w:eastAsia="SimSun"/>
          <w:lang w:eastAsia="zh-CN"/>
        </w:rPr>
        <w:t>F.2.2</w:t>
      </w:r>
      <w:r w:rsidRPr="00090C64">
        <w:rPr>
          <w:lang w:eastAsia="en-GB"/>
        </w:rPr>
        <w:tab/>
        <w:t>Reference angular step criteria</w:t>
      </w:r>
      <w:bookmarkEnd w:id="4924"/>
      <w:bookmarkEnd w:id="4925"/>
      <w:bookmarkEnd w:id="4926"/>
      <w:bookmarkEnd w:id="4927"/>
      <w:bookmarkEnd w:id="4928"/>
      <w:bookmarkEnd w:id="4929"/>
      <w:bookmarkEnd w:id="4930"/>
      <w:bookmarkEnd w:id="4931"/>
      <w:bookmarkEnd w:id="4932"/>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5A78C6"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5A78C6"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5pt;height:14pt" o:ole="">
            <v:imagedata r:id="rId75" o:title=""/>
          </v:shape>
          <o:OLEObject Type="Embed" ProgID="Equation.3" ShapeID="_x0000_i1043" DrawAspect="Content" ObjectID="_1679333832" r:id="rId76"/>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4933" w:name="_Toc21125380"/>
      <w:bookmarkStart w:id="4934" w:name="_Toc29768370"/>
      <w:bookmarkStart w:id="4935" w:name="_Toc36044812"/>
      <w:bookmarkStart w:id="4936" w:name="_Toc37230717"/>
      <w:bookmarkStart w:id="4937" w:name="_Toc45907860"/>
      <w:bookmarkStart w:id="4938" w:name="_Toc53181965"/>
      <w:bookmarkStart w:id="4939" w:name="_Toc61117700"/>
      <w:bookmarkStart w:id="4940" w:name="_Toc67076789"/>
      <w:bookmarkStart w:id="4941" w:name="_Toc67077327"/>
      <w:r w:rsidRPr="00090C64">
        <w:t>F.3</w:t>
      </w:r>
      <w:r w:rsidRPr="00090C64">
        <w:tab/>
        <w:t>Spherical equal area grid</w:t>
      </w:r>
      <w:bookmarkEnd w:id="4933"/>
      <w:bookmarkEnd w:id="4934"/>
      <w:bookmarkEnd w:id="4935"/>
      <w:bookmarkEnd w:id="4936"/>
      <w:bookmarkEnd w:id="4937"/>
      <w:bookmarkEnd w:id="4938"/>
      <w:bookmarkEnd w:id="4939"/>
      <w:bookmarkEnd w:id="4940"/>
      <w:bookmarkEnd w:id="494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4942" w:name="_Toc21125381"/>
      <w:bookmarkStart w:id="4943" w:name="_Toc29768371"/>
      <w:bookmarkStart w:id="4944" w:name="_Toc36044813"/>
      <w:bookmarkStart w:id="4945" w:name="_Toc37230718"/>
      <w:bookmarkStart w:id="4946" w:name="_Toc45907861"/>
      <w:bookmarkStart w:id="4947" w:name="_Toc53181966"/>
      <w:bookmarkStart w:id="4948" w:name="_Toc61117701"/>
      <w:bookmarkStart w:id="4949" w:name="_Toc67076790"/>
      <w:bookmarkStart w:id="4950" w:name="_Toc67077328"/>
      <w:r w:rsidRPr="00090C64">
        <w:lastRenderedPageBreak/>
        <w:t>F.4</w:t>
      </w:r>
      <w:r w:rsidRPr="00090C64">
        <w:tab/>
        <w:t>Spherical Fibonacci grid</w:t>
      </w:r>
      <w:bookmarkEnd w:id="4942"/>
      <w:bookmarkEnd w:id="4943"/>
      <w:bookmarkEnd w:id="4944"/>
      <w:bookmarkEnd w:id="4945"/>
      <w:bookmarkEnd w:id="4946"/>
      <w:bookmarkEnd w:id="4947"/>
      <w:bookmarkEnd w:id="4948"/>
      <w:bookmarkEnd w:id="4949"/>
      <w:bookmarkEnd w:id="495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495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495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4952" w:name="_Toc21125382"/>
      <w:bookmarkStart w:id="4953" w:name="_Toc29768372"/>
      <w:bookmarkStart w:id="4954" w:name="_Toc36044814"/>
      <w:bookmarkStart w:id="4955" w:name="_Toc37230719"/>
      <w:bookmarkStart w:id="4956" w:name="_Toc45907862"/>
      <w:bookmarkStart w:id="4957" w:name="_Toc53181967"/>
      <w:bookmarkStart w:id="4958" w:name="_Toc61117702"/>
      <w:bookmarkStart w:id="4959" w:name="_Toc67076791"/>
      <w:bookmarkStart w:id="4960" w:name="_Toc67077329"/>
      <w:r w:rsidRPr="00090C64">
        <w:t>F.5</w:t>
      </w:r>
      <w:r w:rsidRPr="00090C64">
        <w:tab/>
        <w:t>Orthogonal cut grid</w:t>
      </w:r>
      <w:bookmarkEnd w:id="4952"/>
      <w:bookmarkEnd w:id="4953"/>
      <w:bookmarkEnd w:id="4954"/>
      <w:bookmarkEnd w:id="4955"/>
      <w:bookmarkEnd w:id="4956"/>
      <w:bookmarkEnd w:id="4957"/>
      <w:bookmarkEnd w:id="4958"/>
      <w:bookmarkEnd w:id="4959"/>
      <w:bookmarkEnd w:id="4960"/>
    </w:p>
    <w:p w14:paraId="11064014" w14:textId="77777777" w:rsidR="00D57C09" w:rsidRPr="00090C64" w:rsidRDefault="00D57C09" w:rsidP="00554118">
      <w:pPr>
        <w:pStyle w:val="Heading2"/>
      </w:pPr>
      <w:bookmarkStart w:id="4961" w:name="_Toc21125383"/>
      <w:bookmarkStart w:id="4962" w:name="_Toc29768373"/>
      <w:bookmarkStart w:id="4963" w:name="_Toc36044815"/>
      <w:bookmarkStart w:id="4964" w:name="_Toc37230720"/>
      <w:bookmarkStart w:id="4965" w:name="_Toc45907863"/>
      <w:bookmarkStart w:id="4966" w:name="_Toc53181968"/>
      <w:bookmarkStart w:id="4967" w:name="_Toc61117703"/>
      <w:bookmarkStart w:id="4968" w:name="_Toc67076792"/>
      <w:bookmarkStart w:id="4969" w:name="_Toc67077330"/>
      <w:r w:rsidRPr="00090C64">
        <w:t>F.5.1</w:t>
      </w:r>
      <w:r w:rsidRPr="00090C64">
        <w:tab/>
        <w:t>General</w:t>
      </w:r>
      <w:bookmarkEnd w:id="4961"/>
      <w:bookmarkEnd w:id="4962"/>
      <w:bookmarkEnd w:id="4963"/>
      <w:bookmarkEnd w:id="4964"/>
      <w:bookmarkEnd w:id="4965"/>
      <w:bookmarkEnd w:id="4966"/>
      <w:bookmarkEnd w:id="4967"/>
      <w:bookmarkEnd w:id="4968"/>
      <w:bookmarkEnd w:id="496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4970" w:name="_Toc21125384"/>
      <w:bookmarkStart w:id="4971" w:name="_Toc29768374"/>
      <w:bookmarkStart w:id="4972" w:name="_Toc36044816"/>
      <w:bookmarkStart w:id="4973" w:name="_Toc37230721"/>
      <w:bookmarkStart w:id="4974" w:name="_Toc45907864"/>
      <w:bookmarkStart w:id="4975" w:name="_Toc53181969"/>
      <w:bookmarkStart w:id="4976" w:name="_Toc61117704"/>
      <w:bookmarkStart w:id="4977" w:name="_Toc67076793"/>
      <w:bookmarkStart w:id="4978" w:name="_Toc67077331"/>
      <w:r w:rsidRPr="00090C64">
        <w:t>F.5.2</w:t>
      </w:r>
      <w:r w:rsidRPr="00090C64">
        <w:tab/>
        <w:t>Operating band unwanted emissions</w:t>
      </w:r>
      <w:bookmarkEnd w:id="4970"/>
      <w:bookmarkEnd w:id="4971"/>
      <w:bookmarkEnd w:id="4972"/>
      <w:bookmarkEnd w:id="4973"/>
      <w:bookmarkEnd w:id="4974"/>
      <w:bookmarkEnd w:id="4975"/>
      <w:bookmarkEnd w:id="4976"/>
      <w:bookmarkEnd w:id="4977"/>
      <w:bookmarkEnd w:id="4978"/>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4979" w:name="_Toc21125385"/>
      <w:bookmarkStart w:id="4980" w:name="_Toc29768375"/>
      <w:bookmarkStart w:id="4981" w:name="_Toc36044817"/>
      <w:bookmarkStart w:id="4982" w:name="_Toc37230722"/>
      <w:bookmarkStart w:id="4983" w:name="_Toc45907865"/>
      <w:bookmarkStart w:id="4984" w:name="_Toc53181970"/>
      <w:bookmarkStart w:id="4985" w:name="_Toc61117705"/>
      <w:bookmarkStart w:id="4986" w:name="_Toc67076794"/>
      <w:bookmarkStart w:id="4987" w:name="_Toc67077332"/>
      <w:r w:rsidRPr="00090C64">
        <w:t>F.5.3</w:t>
      </w:r>
      <w:r w:rsidRPr="00090C64">
        <w:tab/>
        <w:t>Spurious unwanted emissions</w:t>
      </w:r>
      <w:bookmarkEnd w:id="4979"/>
      <w:bookmarkEnd w:id="4980"/>
      <w:bookmarkEnd w:id="4981"/>
      <w:bookmarkEnd w:id="4982"/>
      <w:bookmarkEnd w:id="4983"/>
      <w:bookmarkEnd w:id="4984"/>
      <w:bookmarkEnd w:id="4985"/>
      <w:bookmarkEnd w:id="4986"/>
      <w:bookmarkEnd w:id="4987"/>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4988" w:name="_Toc21125386"/>
      <w:bookmarkStart w:id="4989" w:name="_Toc29768376"/>
      <w:bookmarkStart w:id="4990" w:name="_Toc36044818"/>
      <w:bookmarkStart w:id="4991" w:name="_Toc37230723"/>
      <w:bookmarkStart w:id="4992" w:name="_Toc45907866"/>
      <w:bookmarkStart w:id="4993" w:name="_Toc53181971"/>
      <w:bookmarkStart w:id="4994" w:name="_Toc61117706"/>
      <w:bookmarkStart w:id="4995" w:name="_Toc67076795"/>
      <w:bookmarkStart w:id="4996" w:name="_Toc67077333"/>
      <w:r w:rsidRPr="00090C64">
        <w:lastRenderedPageBreak/>
        <w:t>F.6</w:t>
      </w:r>
      <w:r w:rsidRPr="00090C64">
        <w:tab/>
        <w:t>Wave vector space grid</w:t>
      </w:r>
      <w:bookmarkEnd w:id="4988"/>
      <w:bookmarkEnd w:id="4989"/>
      <w:bookmarkEnd w:id="4990"/>
      <w:bookmarkEnd w:id="4991"/>
      <w:bookmarkEnd w:id="4992"/>
      <w:bookmarkEnd w:id="4993"/>
      <w:bookmarkEnd w:id="4994"/>
      <w:bookmarkEnd w:id="4995"/>
      <w:bookmarkEnd w:id="4996"/>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4997" w:name="_Toc21125387"/>
      <w:bookmarkStart w:id="4998" w:name="_Toc29768377"/>
      <w:bookmarkStart w:id="4999" w:name="_Toc36044819"/>
      <w:bookmarkStart w:id="5000" w:name="_Toc37230724"/>
      <w:bookmarkStart w:id="5001" w:name="_Toc45907867"/>
      <w:bookmarkStart w:id="5002" w:name="_Toc53181972"/>
      <w:bookmarkStart w:id="5003" w:name="_Toc61117707"/>
      <w:bookmarkStart w:id="5004" w:name="_Toc67076796"/>
      <w:bookmarkStart w:id="5005" w:name="_Toc67077334"/>
      <w:r w:rsidRPr="00090C64">
        <w:t>F.7</w:t>
      </w:r>
      <w:r w:rsidRPr="00090C64">
        <w:tab/>
        <w:t>Orthogonal 2 cuts with pattern multiplication</w:t>
      </w:r>
      <w:bookmarkEnd w:id="4997"/>
      <w:bookmarkEnd w:id="4998"/>
      <w:bookmarkEnd w:id="4999"/>
      <w:bookmarkEnd w:id="5000"/>
      <w:bookmarkEnd w:id="5001"/>
      <w:bookmarkEnd w:id="5002"/>
      <w:bookmarkEnd w:id="5003"/>
      <w:bookmarkEnd w:id="5004"/>
      <w:bookmarkEnd w:id="500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5006" w:name="_Toc21125388"/>
      <w:bookmarkStart w:id="5007" w:name="_Toc29768378"/>
      <w:bookmarkStart w:id="5008" w:name="_Toc36044820"/>
      <w:bookmarkStart w:id="5009" w:name="_Toc37230725"/>
      <w:bookmarkStart w:id="5010" w:name="_Toc45907868"/>
      <w:bookmarkStart w:id="5011" w:name="_Toc53181973"/>
      <w:bookmarkStart w:id="5012" w:name="_Toc61117708"/>
      <w:bookmarkStart w:id="5013" w:name="_Toc67076797"/>
      <w:bookmarkStart w:id="5014" w:name="_Toc67077335"/>
      <w:r w:rsidRPr="00090C64">
        <w:t>F.8</w:t>
      </w:r>
      <w:r w:rsidRPr="00090C64">
        <w:tab/>
        <w:t>Void</w:t>
      </w:r>
      <w:bookmarkEnd w:id="5006"/>
      <w:bookmarkEnd w:id="5007"/>
      <w:bookmarkEnd w:id="5008"/>
      <w:bookmarkEnd w:id="5009"/>
      <w:bookmarkEnd w:id="5010"/>
      <w:bookmarkEnd w:id="5011"/>
      <w:bookmarkEnd w:id="5012"/>
      <w:bookmarkEnd w:id="5013"/>
      <w:bookmarkEnd w:id="5014"/>
    </w:p>
    <w:p w14:paraId="2BF8FD25" w14:textId="77777777" w:rsidR="00D57C09" w:rsidRPr="00090C64" w:rsidRDefault="00D57C09" w:rsidP="00D57C09"/>
    <w:p w14:paraId="0A144CEF" w14:textId="77777777" w:rsidR="00D57C09" w:rsidRPr="00090C64" w:rsidRDefault="00D57C09" w:rsidP="00D57C09">
      <w:pPr>
        <w:pStyle w:val="Heading1"/>
      </w:pPr>
      <w:bookmarkStart w:id="5015" w:name="_Toc21125389"/>
      <w:bookmarkStart w:id="5016" w:name="_Toc29768379"/>
      <w:bookmarkStart w:id="5017" w:name="_Toc36044821"/>
      <w:bookmarkStart w:id="5018" w:name="_Toc37230726"/>
      <w:bookmarkStart w:id="5019" w:name="_Toc45907869"/>
      <w:bookmarkStart w:id="5020" w:name="_Toc53181974"/>
      <w:bookmarkStart w:id="5021" w:name="_Toc61117709"/>
      <w:bookmarkStart w:id="5022" w:name="_Toc67076798"/>
      <w:bookmarkStart w:id="5023" w:name="_Toc67077336"/>
      <w:r w:rsidRPr="00090C64">
        <w:t>F.9</w:t>
      </w:r>
      <w:r w:rsidRPr="00090C64">
        <w:tab/>
        <w:t>Full sphere with sparse sampling</w:t>
      </w:r>
      <w:bookmarkEnd w:id="5015"/>
      <w:bookmarkEnd w:id="5016"/>
      <w:bookmarkEnd w:id="5017"/>
      <w:bookmarkEnd w:id="5018"/>
      <w:bookmarkEnd w:id="5019"/>
      <w:bookmarkEnd w:id="5020"/>
      <w:bookmarkEnd w:id="5021"/>
      <w:bookmarkEnd w:id="5022"/>
      <w:bookmarkEnd w:id="5023"/>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5024" w:name="_Toc21125390"/>
      <w:bookmarkStart w:id="5025" w:name="_Toc29768380"/>
      <w:bookmarkStart w:id="5026" w:name="_Toc36044822"/>
      <w:bookmarkStart w:id="5027" w:name="_Toc37230727"/>
      <w:bookmarkStart w:id="5028" w:name="_Toc45907870"/>
      <w:bookmarkStart w:id="5029" w:name="_Toc53181975"/>
      <w:bookmarkStart w:id="5030" w:name="_Toc61117710"/>
      <w:bookmarkStart w:id="5031" w:name="_Toc67076799"/>
      <w:bookmarkStart w:id="5032" w:name="_Toc67077337"/>
      <w:r w:rsidRPr="00090C64">
        <w:t>F.10</w:t>
      </w:r>
      <w:r w:rsidRPr="00090C64">
        <w:tab/>
        <w:t>Beam-based directions</w:t>
      </w:r>
      <w:bookmarkEnd w:id="5024"/>
      <w:bookmarkEnd w:id="5025"/>
      <w:bookmarkEnd w:id="5026"/>
      <w:bookmarkEnd w:id="5027"/>
      <w:bookmarkEnd w:id="5028"/>
      <w:bookmarkEnd w:id="5029"/>
      <w:bookmarkEnd w:id="5030"/>
      <w:bookmarkEnd w:id="5031"/>
      <w:bookmarkEnd w:id="503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5033" w:name="_Toc21125391"/>
      <w:bookmarkStart w:id="5034" w:name="_Toc29768381"/>
      <w:bookmarkStart w:id="5035" w:name="_Toc36044823"/>
      <w:bookmarkStart w:id="5036" w:name="_Toc37230728"/>
      <w:bookmarkStart w:id="5037" w:name="_Toc45907871"/>
      <w:bookmarkStart w:id="5038" w:name="_Toc53181976"/>
      <w:bookmarkStart w:id="5039" w:name="_Toc61117711"/>
      <w:bookmarkStart w:id="5040" w:name="_Toc67076800"/>
      <w:bookmarkStart w:id="5041" w:name="_Toc67077338"/>
      <w:r w:rsidRPr="00090C64">
        <w:t>F.11</w:t>
      </w:r>
      <w:r w:rsidRPr="00090C64">
        <w:tab/>
        <w:t>Peak method</w:t>
      </w:r>
      <w:bookmarkEnd w:id="5033"/>
      <w:bookmarkEnd w:id="5034"/>
      <w:bookmarkEnd w:id="5035"/>
      <w:bookmarkEnd w:id="5036"/>
      <w:bookmarkEnd w:id="5037"/>
      <w:bookmarkEnd w:id="5038"/>
      <w:bookmarkEnd w:id="5039"/>
      <w:bookmarkEnd w:id="5040"/>
      <w:bookmarkEnd w:id="504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5042" w:name="_Toc21125392"/>
      <w:bookmarkStart w:id="5043" w:name="_Toc29768382"/>
      <w:bookmarkStart w:id="5044" w:name="_Toc36044824"/>
      <w:bookmarkStart w:id="5045" w:name="_Toc37230729"/>
      <w:bookmarkStart w:id="5046" w:name="_Toc45907872"/>
      <w:bookmarkStart w:id="5047" w:name="_Toc53181977"/>
      <w:bookmarkStart w:id="5048" w:name="_Toc61117712"/>
      <w:bookmarkStart w:id="5049" w:name="_Toc67076801"/>
      <w:bookmarkStart w:id="5050" w:name="_Toc67077339"/>
      <w:r w:rsidRPr="00090C64">
        <w:t>F.12</w:t>
      </w:r>
      <w:r w:rsidRPr="00090C64">
        <w:tab/>
        <w:t>Equal sector with peak average</w:t>
      </w:r>
      <w:bookmarkEnd w:id="5042"/>
      <w:bookmarkEnd w:id="5043"/>
      <w:bookmarkEnd w:id="5044"/>
      <w:bookmarkEnd w:id="5045"/>
      <w:bookmarkEnd w:id="5046"/>
      <w:bookmarkEnd w:id="5047"/>
      <w:bookmarkEnd w:id="5048"/>
      <w:bookmarkEnd w:id="5049"/>
      <w:bookmarkEnd w:id="505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5051" w:name="_Toc21125393"/>
      <w:bookmarkStart w:id="5052" w:name="_Toc29768383"/>
      <w:bookmarkStart w:id="5053" w:name="_Toc36044825"/>
      <w:bookmarkStart w:id="5054" w:name="_Toc37230730"/>
      <w:bookmarkStart w:id="5055" w:name="_Toc45907873"/>
      <w:bookmarkStart w:id="5056" w:name="_Toc53181978"/>
      <w:bookmarkStart w:id="5057" w:name="_Toc61117713"/>
      <w:bookmarkStart w:id="5058" w:name="_Toc67076802"/>
      <w:bookmarkStart w:id="5059" w:name="_Toc67077340"/>
      <w:r w:rsidRPr="00090C64">
        <w:t>F.13</w:t>
      </w:r>
      <w:r w:rsidRPr="00090C64">
        <w:tab/>
        <w:t>Pre-scan</w:t>
      </w:r>
      <w:bookmarkEnd w:id="5051"/>
      <w:bookmarkEnd w:id="5052"/>
      <w:bookmarkEnd w:id="5053"/>
      <w:bookmarkEnd w:id="5054"/>
      <w:bookmarkEnd w:id="5055"/>
      <w:bookmarkEnd w:id="5056"/>
      <w:bookmarkEnd w:id="5057"/>
      <w:bookmarkEnd w:id="5058"/>
      <w:bookmarkEnd w:id="505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5060" w:name="_Toc21125394"/>
      <w:bookmarkStart w:id="5061" w:name="_Toc29768384"/>
      <w:bookmarkStart w:id="5062" w:name="_Toc36044826"/>
      <w:bookmarkStart w:id="5063" w:name="_Toc37230731"/>
      <w:bookmarkStart w:id="5064" w:name="_Toc45907874"/>
      <w:bookmarkStart w:id="5065" w:name="_Toc53181979"/>
      <w:r>
        <w:br w:type="page"/>
      </w:r>
    </w:p>
    <w:p w14:paraId="12F76DE8" w14:textId="089A9F02" w:rsidR="00D57C09" w:rsidRPr="00090C64" w:rsidRDefault="00D57C09" w:rsidP="00D57C09">
      <w:pPr>
        <w:pStyle w:val="Heading8"/>
      </w:pPr>
      <w:bookmarkStart w:id="5066" w:name="_Toc61117714"/>
      <w:bookmarkStart w:id="5067" w:name="_Toc67076803"/>
      <w:bookmarkStart w:id="5068" w:name="_Toc67077341"/>
      <w:r w:rsidRPr="00090C64">
        <w:lastRenderedPageBreak/>
        <w:t>Annex G (normative):</w:t>
      </w:r>
      <w:r w:rsidRPr="00090C64">
        <w:br/>
        <w:t>Environmental requirements for the BS equipment</w:t>
      </w:r>
      <w:bookmarkEnd w:id="5060"/>
      <w:bookmarkEnd w:id="5061"/>
      <w:bookmarkEnd w:id="5062"/>
      <w:bookmarkEnd w:id="5063"/>
      <w:bookmarkEnd w:id="5064"/>
      <w:bookmarkEnd w:id="5065"/>
      <w:bookmarkEnd w:id="5066"/>
      <w:bookmarkEnd w:id="5067"/>
      <w:bookmarkEnd w:id="5068"/>
    </w:p>
    <w:p w14:paraId="39402A4F" w14:textId="77777777" w:rsidR="00D57C09" w:rsidRPr="00090C64" w:rsidRDefault="00D57C09" w:rsidP="00D57C09">
      <w:pPr>
        <w:pStyle w:val="Heading1"/>
      </w:pPr>
      <w:bookmarkStart w:id="5069" w:name="_Toc21125395"/>
      <w:bookmarkStart w:id="5070" w:name="_Toc29768385"/>
      <w:bookmarkStart w:id="5071" w:name="_Toc36044827"/>
      <w:bookmarkStart w:id="5072" w:name="_Toc37230732"/>
      <w:bookmarkStart w:id="5073" w:name="_Toc45907875"/>
      <w:bookmarkStart w:id="5074" w:name="_Toc53181980"/>
      <w:bookmarkStart w:id="5075" w:name="_Toc61117715"/>
      <w:bookmarkStart w:id="5076" w:name="_Toc67076804"/>
      <w:bookmarkStart w:id="5077" w:name="_Toc67077342"/>
      <w:r w:rsidRPr="00090C64">
        <w:t>G.1</w:t>
      </w:r>
      <w:r w:rsidRPr="00090C64">
        <w:tab/>
        <w:t>General</w:t>
      </w:r>
      <w:bookmarkEnd w:id="5069"/>
      <w:bookmarkEnd w:id="5070"/>
      <w:bookmarkEnd w:id="5071"/>
      <w:bookmarkEnd w:id="5072"/>
      <w:bookmarkEnd w:id="5073"/>
      <w:bookmarkEnd w:id="5074"/>
      <w:bookmarkEnd w:id="5075"/>
      <w:bookmarkEnd w:id="5076"/>
      <w:bookmarkEnd w:id="507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5078" w:name="_Toc21125396"/>
      <w:bookmarkStart w:id="5079" w:name="_Toc29768386"/>
      <w:bookmarkStart w:id="5080" w:name="_Toc36044828"/>
      <w:bookmarkStart w:id="5081" w:name="_Toc37230733"/>
      <w:bookmarkStart w:id="5082" w:name="_Toc45907876"/>
      <w:bookmarkStart w:id="5083" w:name="_Toc53181981"/>
      <w:bookmarkStart w:id="5084" w:name="_Toc61117716"/>
      <w:bookmarkStart w:id="5085" w:name="_Toc67076805"/>
      <w:bookmarkStart w:id="5086" w:name="_Toc67077343"/>
      <w:r w:rsidRPr="00090C64">
        <w:t>G.2</w:t>
      </w:r>
      <w:r w:rsidRPr="00090C64">
        <w:tab/>
      </w:r>
      <w:r w:rsidRPr="00090C64">
        <w:rPr>
          <w:rFonts w:cs="v4.2.0"/>
        </w:rPr>
        <w:t>Normal test environment</w:t>
      </w:r>
      <w:bookmarkEnd w:id="5078"/>
      <w:bookmarkEnd w:id="5079"/>
      <w:bookmarkEnd w:id="5080"/>
      <w:bookmarkEnd w:id="5081"/>
      <w:bookmarkEnd w:id="5082"/>
      <w:bookmarkEnd w:id="5083"/>
      <w:bookmarkEnd w:id="5084"/>
      <w:bookmarkEnd w:id="5085"/>
      <w:bookmarkEnd w:id="5086"/>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5087" w:name="_Toc21125397"/>
      <w:bookmarkStart w:id="5088" w:name="_Toc29768387"/>
      <w:bookmarkStart w:id="5089" w:name="_Toc36044829"/>
      <w:bookmarkStart w:id="5090" w:name="_Toc37230734"/>
      <w:bookmarkStart w:id="5091" w:name="_Toc45907877"/>
      <w:bookmarkStart w:id="5092" w:name="_Toc53181982"/>
      <w:bookmarkStart w:id="5093" w:name="_Toc61117717"/>
      <w:bookmarkStart w:id="5094" w:name="_Toc67076806"/>
      <w:bookmarkStart w:id="5095" w:name="_Toc67077344"/>
      <w:r w:rsidRPr="00090C64">
        <w:t>G.3</w:t>
      </w:r>
      <w:r w:rsidRPr="00090C64">
        <w:tab/>
      </w:r>
      <w:r w:rsidRPr="00090C64">
        <w:rPr>
          <w:rFonts w:cs="v4.2.0"/>
        </w:rPr>
        <w:t>Extreme test environment</w:t>
      </w:r>
      <w:bookmarkEnd w:id="5087"/>
      <w:bookmarkEnd w:id="5088"/>
      <w:bookmarkEnd w:id="5089"/>
      <w:bookmarkEnd w:id="5090"/>
      <w:bookmarkEnd w:id="5091"/>
      <w:bookmarkEnd w:id="5092"/>
      <w:bookmarkEnd w:id="5093"/>
      <w:bookmarkEnd w:id="5094"/>
      <w:bookmarkEnd w:id="5095"/>
    </w:p>
    <w:p w14:paraId="62096E3B" w14:textId="77777777" w:rsidR="00D57C09" w:rsidRPr="00090C64" w:rsidRDefault="00D57C09" w:rsidP="00D57C09">
      <w:pPr>
        <w:pStyle w:val="Heading2"/>
      </w:pPr>
      <w:bookmarkStart w:id="5096" w:name="_Toc21125398"/>
      <w:bookmarkStart w:id="5097" w:name="_Toc29768388"/>
      <w:bookmarkStart w:id="5098" w:name="_Toc36044830"/>
      <w:bookmarkStart w:id="5099" w:name="_Toc37230735"/>
      <w:bookmarkStart w:id="5100" w:name="_Toc45907878"/>
      <w:bookmarkStart w:id="5101" w:name="_Toc53181983"/>
      <w:bookmarkStart w:id="5102" w:name="_Toc61117718"/>
      <w:bookmarkStart w:id="5103" w:name="_Toc67076807"/>
      <w:bookmarkStart w:id="5104" w:name="_Toc67077345"/>
      <w:r w:rsidRPr="00090C64">
        <w:t>G.3.1</w:t>
      </w:r>
      <w:r w:rsidRPr="00090C64">
        <w:tab/>
        <w:t>General</w:t>
      </w:r>
      <w:bookmarkEnd w:id="5096"/>
      <w:bookmarkEnd w:id="5097"/>
      <w:bookmarkEnd w:id="5098"/>
      <w:bookmarkEnd w:id="5099"/>
      <w:bookmarkEnd w:id="5100"/>
      <w:bookmarkEnd w:id="5101"/>
      <w:bookmarkEnd w:id="5102"/>
      <w:bookmarkEnd w:id="5103"/>
      <w:bookmarkEnd w:id="5104"/>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5105" w:name="_Toc21125399"/>
      <w:bookmarkStart w:id="5106" w:name="_Toc29768389"/>
      <w:bookmarkStart w:id="5107" w:name="_Toc36044831"/>
      <w:bookmarkStart w:id="5108" w:name="_Toc37230736"/>
      <w:bookmarkStart w:id="5109" w:name="_Toc45907879"/>
      <w:bookmarkStart w:id="5110" w:name="_Toc53181984"/>
      <w:bookmarkStart w:id="5111" w:name="_Toc61117719"/>
      <w:bookmarkStart w:id="5112" w:name="_Toc67076808"/>
      <w:bookmarkStart w:id="5113" w:name="_Toc67077346"/>
      <w:r w:rsidRPr="00090C64">
        <w:lastRenderedPageBreak/>
        <w:t>G.3.2</w:t>
      </w:r>
      <w:r w:rsidRPr="00090C64">
        <w:tab/>
        <w:t>Extreme temperature</w:t>
      </w:r>
      <w:bookmarkEnd w:id="5105"/>
      <w:bookmarkEnd w:id="5106"/>
      <w:bookmarkEnd w:id="5107"/>
      <w:bookmarkEnd w:id="5108"/>
      <w:bookmarkEnd w:id="5109"/>
      <w:bookmarkEnd w:id="5110"/>
      <w:bookmarkEnd w:id="5111"/>
      <w:bookmarkEnd w:id="5112"/>
      <w:bookmarkEnd w:id="5113"/>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5114" w:name="_Toc21125400"/>
      <w:bookmarkStart w:id="5115" w:name="_Toc29768390"/>
      <w:bookmarkStart w:id="5116" w:name="_Toc36044832"/>
      <w:bookmarkStart w:id="5117" w:name="_Toc37230737"/>
      <w:bookmarkStart w:id="5118" w:name="_Toc45907880"/>
      <w:bookmarkStart w:id="5119" w:name="_Toc53181985"/>
      <w:bookmarkStart w:id="5120" w:name="_Toc61117720"/>
      <w:bookmarkStart w:id="5121" w:name="_Toc67076809"/>
      <w:bookmarkStart w:id="5122" w:name="_Toc67077347"/>
      <w:r w:rsidRPr="00090C64">
        <w:t>G.4</w:t>
      </w:r>
      <w:r w:rsidRPr="00090C64">
        <w:tab/>
      </w:r>
      <w:r w:rsidRPr="00090C64">
        <w:rPr>
          <w:rFonts w:cs="v4.2.0"/>
        </w:rPr>
        <w:t>Vibration</w:t>
      </w:r>
      <w:bookmarkEnd w:id="5114"/>
      <w:bookmarkEnd w:id="5115"/>
      <w:bookmarkEnd w:id="5116"/>
      <w:bookmarkEnd w:id="5117"/>
      <w:bookmarkEnd w:id="5118"/>
      <w:bookmarkEnd w:id="5119"/>
      <w:bookmarkEnd w:id="5120"/>
      <w:bookmarkEnd w:id="5121"/>
      <w:bookmarkEnd w:id="512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5123" w:name="_Toc21125401"/>
      <w:bookmarkStart w:id="5124" w:name="_Toc29768391"/>
      <w:bookmarkStart w:id="5125" w:name="_Toc36044833"/>
      <w:bookmarkStart w:id="5126" w:name="_Toc37230738"/>
      <w:bookmarkStart w:id="5127" w:name="_Toc45907881"/>
      <w:bookmarkStart w:id="5128" w:name="_Toc53181986"/>
      <w:bookmarkStart w:id="5129" w:name="_Toc61117721"/>
      <w:bookmarkStart w:id="5130" w:name="_Toc67076810"/>
      <w:bookmarkStart w:id="5131" w:name="_Toc67077348"/>
      <w:r w:rsidRPr="00090C64">
        <w:t>G.5</w:t>
      </w:r>
      <w:r w:rsidRPr="00090C64">
        <w:tab/>
      </w:r>
      <w:r w:rsidRPr="00090C64">
        <w:rPr>
          <w:rFonts w:cs="v4.2.0"/>
        </w:rPr>
        <w:t>Power supply</w:t>
      </w:r>
      <w:bookmarkEnd w:id="5123"/>
      <w:bookmarkEnd w:id="5124"/>
      <w:bookmarkEnd w:id="5125"/>
      <w:bookmarkEnd w:id="5126"/>
      <w:bookmarkEnd w:id="5127"/>
      <w:bookmarkEnd w:id="5128"/>
      <w:bookmarkEnd w:id="5129"/>
      <w:bookmarkEnd w:id="5130"/>
      <w:bookmarkEnd w:id="513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5132" w:name="_Toc21125402"/>
      <w:bookmarkStart w:id="5133" w:name="_Toc29768392"/>
      <w:bookmarkStart w:id="5134" w:name="_Toc36044834"/>
      <w:bookmarkStart w:id="5135" w:name="_Toc37230739"/>
      <w:bookmarkStart w:id="5136" w:name="_Toc45907882"/>
      <w:bookmarkStart w:id="5137" w:name="_Toc53181987"/>
      <w:bookmarkStart w:id="5138" w:name="_Toc61117722"/>
      <w:bookmarkStart w:id="5139" w:name="_Toc67076811"/>
      <w:bookmarkStart w:id="5140" w:name="_Toc67077349"/>
      <w:r w:rsidRPr="00090C64">
        <w:rPr>
          <w:lang w:eastAsia="sv-SE"/>
        </w:rPr>
        <w:t>G.6</w:t>
      </w:r>
      <w:r w:rsidRPr="00090C64">
        <w:rPr>
          <w:lang w:eastAsia="sv-SE"/>
        </w:rPr>
        <w:tab/>
        <w:t>Measurement of test environments</w:t>
      </w:r>
      <w:bookmarkEnd w:id="5132"/>
      <w:bookmarkEnd w:id="5133"/>
      <w:bookmarkEnd w:id="5134"/>
      <w:bookmarkEnd w:id="5135"/>
      <w:bookmarkEnd w:id="5136"/>
      <w:bookmarkEnd w:id="5137"/>
      <w:bookmarkEnd w:id="5138"/>
      <w:bookmarkEnd w:id="5139"/>
      <w:bookmarkEnd w:id="514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5141" w:name="_Toc21125403"/>
      <w:bookmarkStart w:id="5142" w:name="_Toc29768393"/>
      <w:bookmarkStart w:id="5143" w:name="_Toc36044835"/>
      <w:bookmarkStart w:id="5144" w:name="_Toc37230740"/>
      <w:bookmarkStart w:id="5145" w:name="_Toc45907883"/>
      <w:bookmarkStart w:id="5146" w:name="_Toc53181988"/>
      <w:bookmarkStart w:id="5147" w:name="_Toc61117723"/>
      <w:bookmarkStart w:id="5148" w:name="_Toc67076812"/>
      <w:bookmarkStart w:id="5149" w:name="_Toc67077350"/>
      <w:r w:rsidRPr="00090C64">
        <w:rPr>
          <w:lang w:eastAsia="sv-SE"/>
        </w:rPr>
        <w:t>G.7</w:t>
      </w:r>
      <w:r w:rsidRPr="00090C64">
        <w:rPr>
          <w:lang w:eastAsia="sv-SE"/>
        </w:rPr>
        <w:tab/>
        <w:t>OTA extreme test methods</w:t>
      </w:r>
      <w:bookmarkEnd w:id="5141"/>
      <w:bookmarkEnd w:id="5142"/>
      <w:bookmarkEnd w:id="5143"/>
      <w:bookmarkEnd w:id="5144"/>
      <w:bookmarkEnd w:id="5145"/>
      <w:bookmarkEnd w:id="5146"/>
      <w:bookmarkEnd w:id="5147"/>
      <w:bookmarkEnd w:id="5148"/>
      <w:bookmarkEnd w:id="5149"/>
    </w:p>
    <w:p w14:paraId="307FF6C8" w14:textId="77777777" w:rsidR="00D57C09" w:rsidRPr="00090C64" w:rsidRDefault="00D57C09" w:rsidP="00D57C09">
      <w:pPr>
        <w:pStyle w:val="Heading2"/>
        <w:rPr>
          <w:lang w:eastAsia="sv-SE"/>
        </w:rPr>
      </w:pPr>
      <w:bookmarkStart w:id="5150" w:name="_Toc21125404"/>
      <w:bookmarkStart w:id="5151" w:name="_Toc29768394"/>
      <w:bookmarkStart w:id="5152" w:name="_Toc36044836"/>
      <w:bookmarkStart w:id="5153" w:name="_Toc37230741"/>
      <w:bookmarkStart w:id="5154" w:name="_Toc45907884"/>
      <w:bookmarkStart w:id="5155" w:name="_Toc53181989"/>
      <w:bookmarkStart w:id="5156" w:name="_Toc61117724"/>
      <w:bookmarkStart w:id="5157" w:name="_Toc67076813"/>
      <w:bookmarkStart w:id="5158" w:name="_Toc67077351"/>
      <w:r w:rsidRPr="00090C64">
        <w:rPr>
          <w:lang w:eastAsia="sv-SE"/>
        </w:rPr>
        <w:t>G.7.1</w:t>
      </w:r>
      <w:r w:rsidRPr="00090C64">
        <w:rPr>
          <w:lang w:eastAsia="sv-SE"/>
        </w:rPr>
        <w:tab/>
        <w:t>Direct far field method</w:t>
      </w:r>
      <w:bookmarkEnd w:id="5150"/>
      <w:bookmarkEnd w:id="5151"/>
      <w:bookmarkEnd w:id="5152"/>
      <w:bookmarkEnd w:id="5153"/>
      <w:bookmarkEnd w:id="5154"/>
      <w:bookmarkEnd w:id="5155"/>
      <w:bookmarkEnd w:id="5156"/>
      <w:bookmarkEnd w:id="5157"/>
      <w:bookmarkEnd w:id="5158"/>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5159" w:name="_Toc21125405"/>
      <w:bookmarkStart w:id="5160" w:name="_Toc29768395"/>
      <w:bookmarkStart w:id="5161" w:name="_Toc36044837"/>
      <w:bookmarkStart w:id="5162" w:name="_Toc37230742"/>
      <w:bookmarkStart w:id="5163" w:name="_Toc45907885"/>
      <w:bookmarkStart w:id="5164" w:name="_Toc53181990"/>
      <w:bookmarkStart w:id="5165" w:name="_Toc61117725"/>
      <w:bookmarkStart w:id="5166" w:name="_Toc67076814"/>
      <w:bookmarkStart w:id="5167" w:name="_Toc67077352"/>
      <w:r w:rsidRPr="00090C64">
        <w:rPr>
          <w:lang w:eastAsia="sv-SE"/>
        </w:rPr>
        <w:t>G.7.2</w:t>
      </w:r>
      <w:r w:rsidRPr="00090C64">
        <w:rPr>
          <w:lang w:eastAsia="sv-SE"/>
        </w:rPr>
        <w:tab/>
        <w:t>Relative method</w:t>
      </w:r>
      <w:bookmarkEnd w:id="5159"/>
      <w:bookmarkEnd w:id="5160"/>
      <w:bookmarkEnd w:id="5161"/>
      <w:bookmarkEnd w:id="5162"/>
      <w:bookmarkEnd w:id="5163"/>
      <w:bookmarkEnd w:id="5164"/>
      <w:bookmarkEnd w:id="5165"/>
      <w:bookmarkEnd w:id="5166"/>
      <w:bookmarkEnd w:id="516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5168" w:name="_Toc21125406"/>
      <w:bookmarkStart w:id="5169" w:name="_Toc29768396"/>
      <w:bookmarkStart w:id="5170" w:name="_Toc36044838"/>
      <w:bookmarkStart w:id="5171" w:name="_Toc37230743"/>
      <w:bookmarkStart w:id="5172" w:name="_Toc45907886"/>
      <w:bookmarkStart w:id="5173" w:name="_Toc53181991"/>
      <w:bookmarkStart w:id="5174" w:name="_Toc61117726"/>
      <w:bookmarkStart w:id="5175" w:name="_Toc67076815"/>
      <w:bookmarkStart w:id="5176" w:name="_Toc67077353"/>
      <w:r w:rsidRPr="00090C64">
        <w:lastRenderedPageBreak/>
        <w:t>Annex H (informative):</w:t>
      </w:r>
      <w:r w:rsidRPr="00090C64">
        <w:br/>
        <w:t>Measuring noise close to noise-floor</w:t>
      </w:r>
      <w:bookmarkEnd w:id="5168"/>
      <w:bookmarkEnd w:id="5169"/>
      <w:bookmarkEnd w:id="5170"/>
      <w:bookmarkEnd w:id="5171"/>
      <w:bookmarkEnd w:id="5172"/>
      <w:bookmarkEnd w:id="5173"/>
      <w:bookmarkEnd w:id="5174"/>
      <w:bookmarkEnd w:id="5175"/>
      <w:bookmarkEnd w:id="5176"/>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5177" w:name="_Hlk521396356"/>
      <w:r w:rsidR="00D57C09" w:rsidRPr="00090C64">
        <w:rPr>
          <w:rFonts w:ascii="Symbol" w:hAnsi="Symbol"/>
          <w:i/>
        </w:rPr>
        <w:t></w:t>
      </w:r>
      <w:r w:rsidR="00D57C09" w:rsidRPr="00090C64">
        <w:rPr>
          <w:i/>
          <w:vertAlign w:val="subscript"/>
        </w:rPr>
        <w:t>2</w:t>
      </w:r>
      <w:bookmarkEnd w:id="517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5178" w:name="_Toc21125407"/>
      <w:bookmarkStart w:id="5179" w:name="_Toc29768397"/>
      <w:bookmarkStart w:id="5180" w:name="_Toc36044839"/>
      <w:bookmarkStart w:id="5181" w:name="_Toc37230744"/>
      <w:bookmarkStart w:id="5182" w:name="_Toc45907887"/>
      <w:bookmarkStart w:id="5183" w:name="_Toc53181992"/>
      <w:bookmarkStart w:id="5184" w:name="_Toc61117727"/>
      <w:bookmarkStart w:id="5185" w:name="_Toc67076816"/>
      <w:bookmarkStart w:id="5186" w:name="_Toc67077354"/>
      <w:r w:rsidRPr="00090C64">
        <w:lastRenderedPageBreak/>
        <w:t>Annex I (informative):</w:t>
      </w:r>
      <w:r w:rsidRPr="00090C64">
        <w:br/>
        <w:t>Change history</w:t>
      </w:r>
      <w:bookmarkEnd w:id="5178"/>
      <w:bookmarkEnd w:id="5179"/>
      <w:bookmarkEnd w:id="5180"/>
      <w:bookmarkEnd w:id="5181"/>
      <w:bookmarkEnd w:id="5182"/>
      <w:bookmarkEnd w:id="5183"/>
      <w:bookmarkEnd w:id="5184"/>
      <w:bookmarkEnd w:id="5185"/>
      <w:bookmarkEnd w:id="51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4893"/>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bl>
    <w:p w14:paraId="5DE7F8B6" w14:textId="77777777" w:rsidR="00D57C09" w:rsidRPr="00090C64" w:rsidRDefault="00D57C09" w:rsidP="00D57C09"/>
    <w:sectPr w:rsidR="00D57C09" w:rsidRPr="00090C64">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DF394A" w:rsidRDefault="00DF394A">
      <w:r>
        <w:separator/>
      </w:r>
    </w:p>
  </w:endnote>
  <w:endnote w:type="continuationSeparator" w:id="0">
    <w:p w14:paraId="603359CD" w14:textId="77777777" w:rsidR="00DF394A" w:rsidRDefault="00DF3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FF9945" w14:textId="77777777" w:rsidR="005A78C6" w:rsidRDefault="005A78C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1A7C05" w14:textId="77777777" w:rsidR="005A78C6" w:rsidRDefault="005A78C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5351BA" w14:textId="77777777" w:rsidR="005A78C6" w:rsidRDefault="005A78C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DF394A" w:rsidRDefault="00DF3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DF394A" w:rsidRDefault="00DF394A">
      <w:r>
        <w:separator/>
      </w:r>
    </w:p>
  </w:footnote>
  <w:footnote w:type="continuationSeparator" w:id="0">
    <w:p w14:paraId="6CD394CD" w14:textId="77777777" w:rsidR="00DF394A" w:rsidRDefault="00DF39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56AAD8" w14:textId="77777777" w:rsidR="005A78C6" w:rsidRDefault="005A78C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6A13AB" w14:textId="77777777" w:rsidR="005A78C6" w:rsidRDefault="005A78C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415C73" w14:textId="77777777" w:rsidR="005A78C6" w:rsidRDefault="005A78C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59EE7F3E" w:rsidR="00DF394A" w:rsidRDefault="00DF39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78C6">
      <w:rPr>
        <w:rFonts w:ascii="Arial" w:hAnsi="Arial" w:cs="Arial"/>
        <w:b/>
        <w:noProof/>
        <w:sz w:val="18"/>
        <w:szCs w:val="18"/>
      </w:rPr>
      <w:t>3GPP TS 37.145-2 V16.7.0 (2021-03)</w:t>
    </w:r>
    <w:r>
      <w:rPr>
        <w:rFonts w:ascii="Arial" w:hAnsi="Arial" w:cs="Arial"/>
        <w:b/>
        <w:sz w:val="18"/>
        <w:szCs w:val="18"/>
      </w:rPr>
      <w:fldChar w:fldCharType="end"/>
    </w:r>
  </w:p>
  <w:p w14:paraId="148DEA8F" w14:textId="77777777" w:rsidR="00DF394A" w:rsidRDefault="00DF39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2E9EF425" w:rsidR="00DF394A" w:rsidRDefault="00DF39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78C6">
      <w:rPr>
        <w:rFonts w:ascii="Arial" w:hAnsi="Arial" w:cs="Arial"/>
        <w:b/>
        <w:noProof/>
        <w:sz w:val="18"/>
        <w:szCs w:val="18"/>
      </w:rPr>
      <w:t>Release 16</w:t>
    </w:r>
    <w:r>
      <w:rPr>
        <w:rFonts w:ascii="Arial" w:hAnsi="Arial" w:cs="Arial"/>
        <w:b/>
        <w:sz w:val="18"/>
        <w:szCs w:val="18"/>
      </w:rPr>
      <w:fldChar w:fldCharType="end"/>
    </w:r>
  </w:p>
  <w:p w14:paraId="060824BD" w14:textId="77777777" w:rsidR="00DF394A" w:rsidRDefault="00DF3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7"/>
  </w:num>
  <w:num w:numId="2">
    <w:abstractNumId w:val="11"/>
  </w:num>
  <w:num w:numId="3">
    <w:abstractNumId w:val="18"/>
  </w:num>
  <w:num w:numId="4">
    <w:abstractNumId w:val="4"/>
  </w:num>
  <w:num w:numId="5">
    <w:abstractNumId w:val="5"/>
  </w:num>
  <w:num w:numId="6">
    <w:abstractNumId w:val="7"/>
  </w:num>
  <w:num w:numId="7">
    <w:abstractNumId w:val="14"/>
  </w:num>
  <w:num w:numId="8">
    <w:abstractNumId w:val="16"/>
  </w:num>
  <w:num w:numId="9">
    <w:abstractNumId w:val="3"/>
  </w:num>
  <w:num w:numId="10">
    <w:abstractNumId w:val="13"/>
  </w:num>
  <w:num w:numId="11">
    <w:abstractNumId w:val="10"/>
  </w:num>
  <w:num w:numId="12">
    <w:abstractNumId w:val="2"/>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2"/>
  </w:num>
  <w:num w:numId="15">
    <w:abstractNumId w:val="8"/>
  </w:num>
  <w:num w:numId="16">
    <w:abstractNumId w:val="6"/>
  </w:num>
  <w:num w:numId="17">
    <w:abstractNumId w:val="9"/>
  </w:num>
  <w:num w:numId="18">
    <w:abstractNumId w:val="1"/>
  </w:num>
  <w:num w:numId="19">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A22"/>
    <w:rsid w:val="00062023"/>
    <w:rsid w:val="000655A6"/>
    <w:rsid w:val="00080512"/>
    <w:rsid w:val="00090C64"/>
    <w:rsid w:val="000937A4"/>
    <w:rsid w:val="000A1F44"/>
    <w:rsid w:val="000C3662"/>
    <w:rsid w:val="000C47C3"/>
    <w:rsid w:val="000D58AB"/>
    <w:rsid w:val="0012716E"/>
    <w:rsid w:val="001334D6"/>
    <w:rsid w:val="00133525"/>
    <w:rsid w:val="00163188"/>
    <w:rsid w:val="001A4C42"/>
    <w:rsid w:val="001A7420"/>
    <w:rsid w:val="001B6637"/>
    <w:rsid w:val="001C21C3"/>
    <w:rsid w:val="001C6DF2"/>
    <w:rsid w:val="001D02C2"/>
    <w:rsid w:val="001E05EA"/>
    <w:rsid w:val="001F0C1D"/>
    <w:rsid w:val="001F1132"/>
    <w:rsid w:val="001F168B"/>
    <w:rsid w:val="001F5D6E"/>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3971"/>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5087"/>
    <w:rsid w:val="00593960"/>
    <w:rsid w:val="00597B11"/>
    <w:rsid w:val="005A78C6"/>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C86"/>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2688"/>
    <w:rsid w:val="0097360C"/>
    <w:rsid w:val="009D555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4D58"/>
    <w:rsid w:val="00AA45DF"/>
    <w:rsid w:val="00AC6BC6"/>
    <w:rsid w:val="00AE65E2"/>
    <w:rsid w:val="00AE6C7B"/>
    <w:rsid w:val="00B15449"/>
    <w:rsid w:val="00B7430C"/>
    <w:rsid w:val="00B86B9A"/>
    <w:rsid w:val="00B9132C"/>
    <w:rsid w:val="00B93086"/>
    <w:rsid w:val="00BA19ED"/>
    <w:rsid w:val="00BA4B8D"/>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rsid w:val="00DF394A"/>
    <w:rPr>
      <w:sz w:val="16"/>
    </w:rPr>
  </w:style>
  <w:style w:type="paragraph" w:styleId="CommentText">
    <w:name w:val="annotation text"/>
    <w:basedOn w:val="Normal"/>
    <w:link w:val="CommentTextChar"/>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package" Target="embeddings/Microsoft_Visio_Drawing1.vsdx"/><Relationship Id="rId39" Type="http://schemas.openxmlformats.org/officeDocument/2006/relationships/image" Target="media/image15.wmf"/><Relationship Id="rId21" Type="http://schemas.openxmlformats.org/officeDocument/2006/relationships/image" Target="media/image5.emf"/><Relationship Id="rId34" Type="http://schemas.openxmlformats.org/officeDocument/2006/relationships/package" Target="embeddings/Microsoft_Visio_Drawing3.vsdx"/><Relationship Id="rId42" Type="http://schemas.openxmlformats.org/officeDocument/2006/relationships/oleObject" Target="embeddings/oleObject8.bin"/><Relationship Id="rId47" Type="http://schemas.openxmlformats.org/officeDocument/2006/relationships/oleObject" Target="embeddings/oleObject9.bin"/><Relationship Id="rId50" Type="http://schemas.openxmlformats.org/officeDocument/2006/relationships/image" Target="media/image22.wmf"/><Relationship Id="rId55" Type="http://schemas.openxmlformats.org/officeDocument/2006/relationships/oleObject" Target="embeddings/oleObject13.bin"/><Relationship Id="rId63" Type="http://schemas.openxmlformats.org/officeDocument/2006/relationships/image" Target="media/image31.emf"/><Relationship Id="rId68" Type="http://schemas.openxmlformats.org/officeDocument/2006/relationships/image" Target="media/image36.emf"/><Relationship Id="rId76" Type="http://schemas.openxmlformats.org/officeDocument/2006/relationships/oleObject" Target="embeddings/oleObject15.bin"/><Relationship Id="rId8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image" Target="media/image19.wmf"/><Relationship Id="rId53" Type="http://schemas.openxmlformats.org/officeDocument/2006/relationships/oleObject" Target="embeddings/oleObject12.bin"/><Relationship Id="rId58" Type="http://schemas.openxmlformats.org/officeDocument/2006/relationships/image" Target="media/image26.emf"/><Relationship Id="rId66" Type="http://schemas.openxmlformats.org/officeDocument/2006/relationships/image" Target="media/image34.emf"/><Relationship Id="rId74" Type="http://schemas.openxmlformats.org/officeDocument/2006/relationships/image" Target="media/image42.png"/><Relationship Id="rId79"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9.wmf"/><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image" Target="media/image17.wmf"/><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0.png"/><Relationship Id="rId80" Type="http://schemas.openxmlformats.org/officeDocument/2006/relationships/image" Target="media/image47.e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image" Target="media/image20.wmf"/><Relationship Id="rId59" Type="http://schemas.openxmlformats.org/officeDocument/2006/relationships/image" Target="media/image27.emf"/><Relationship Id="rId67" Type="http://schemas.openxmlformats.org/officeDocument/2006/relationships/image" Target="media/image35.emf"/><Relationship Id="rId20"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image" Target="media/image24.wmf"/><Relationship Id="rId62"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3.w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wmf"/><Relationship Id="rId52" Type="http://schemas.openxmlformats.org/officeDocument/2006/relationships/image" Target="media/image23.wmf"/><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1.png"/><Relationship Id="rId78" Type="http://schemas.openxmlformats.org/officeDocument/2006/relationships/image" Target="media/image45.emf"/><Relationship Id="rId81" Type="http://schemas.openxmlformats.org/officeDocument/2006/relationships/image" Target="media/image48.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371</Pages>
  <Words>140159</Words>
  <Characters>798912</Characters>
  <Application>Microsoft Office Word</Application>
  <DocSecurity>0</DocSecurity>
  <Lines>6657</Lines>
  <Paragraphs>1874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937197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2021-04-07T18:42:00Z</dcterms:created>
  <dcterms:modified xsi:type="dcterms:W3CDTF">2021-04-07T18:50:00Z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