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4539E3F5"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E118D8" w:rsidRPr="009C4728">
              <w:t>V1</w:t>
            </w:r>
            <w:r w:rsidR="00E118D8">
              <w:t>9</w:t>
            </w:r>
            <w:r w:rsidRPr="009C4728">
              <w:t>.</w:t>
            </w:r>
            <w:r w:rsidR="00E118D8">
              <w:t>0</w:t>
            </w:r>
            <w:r w:rsidRPr="009C4728">
              <w:t>.</w:t>
            </w:r>
            <w:bookmarkEnd w:id="3"/>
            <w:r w:rsidRPr="009C4728">
              <w:t xml:space="preserve">0 </w:t>
            </w:r>
            <w:r w:rsidRPr="009C4728">
              <w:rPr>
                <w:sz w:val="32"/>
              </w:rPr>
              <w:t>(</w:t>
            </w:r>
            <w:bookmarkStart w:id="4" w:name="issueDate"/>
            <w:r w:rsidR="00466120" w:rsidRPr="009C4728">
              <w:rPr>
                <w:sz w:val="32"/>
              </w:rPr>
              <w:t>202</w:t>
            </w:r>
            <w:r w:rsidR="00466120">
              <w:rPr>
                <w:sz w:val="32"/>
              </w:rPr>
              <w:t>5</w:t>
            </w:r>
            <w:r w:rsidRPr="009C4728">
              <w:rPr>
                <w:sz w:val="32"/>
              </w:rPr>
              <w:t>-</w:t>
            </w:r>
            <w:bookmarkEnd w:id="4"/>
            <w:r w:rsidR="00466120">
              <w:rPr>
                <w:sz w:val="32"/>
              </w:rPr>
              <w:t>03</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 xml:space="preserve">3rd Generation Partnership </w:t>
            </w:r>
            <w:proofErr w:type="gramStart"/>
            <w:r w:rsidRPr="009C4728">
              <w:t>Project;</w:t>
            </w:r>
            <w:proofErr w:type="gramEnd"/>
          </w:p>
          <w:p w14:paraId="07D8D95E" w14:textId="77777777" w:rsidR="00C53C29" w:rsidRPr="009C4728" w:rsidRDefault="00C53C29" w:rsidP="00C53C29">
            <w:pPr>
              <w:pStyle w:val="ZT"/>
              <w:framePr w:wrap="auto" w:hAnchor="text" w:yAlign="inline"/>
            </w:pPr>
            <w:r w:rsidRPr="009C4728">
              <w:t xml:space="preserve">Technical Specification Group Radio Access </w:t>
            </w:r>
            <w:proofErr w:type="gramStart"/>
            <w:r w:rsidRPr="009C4728">
              <w:t>Network;</w:t>
            </w:r>
            <w:proofErr w:type="gramEnd"/>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79522C7"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E118D8" w:rsidRPr="009C4728">
              <w:rPr>
                <w:rStyle w:val="ZGSM"/>
              </w:rPr>
              <w:t>1</w:t>
            </w:r>
            <w:r w:rsidR="00E118D8">
              <w:rPr>
                <w:rStyle w:val="ZGSM"/>
              </w:rPr>
              <w:t>9</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804698594"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8FA45DC" w:rsidR="00E16509" w:rsidRPr="009C4728" w:rsidRDefault="00E16509" w:rsidP="00133525">
            <w:pPr>
              <w:pStyle w:val="FP"/>
              <w:jc w:val="center"/>
              <w:rPr>
                <w:noProof/>
                <w:sz w:val="18"/>
              </w:rPr>
            </w:pPr>
            <w:r w:rsidRPr="009C4728">
              <w:rPr>
                <w:noProof/>
                <w:sz w:val="18"/>
              </w:rPr>
              <w:t xml:space="preserve">© </w:t>
            </w:r>
            <w:r w:rsidR="00466120" w:rsidRPr="009C4728">
              <w:rPr>
                <w:noProof/>
                <w:sz w:val="18"/>
              </w:rPr>
              <w:t>202</w:t>
            </w:r>
            <w:r w:rsidR="00466120">
              <w:rPr>
                <w:noProof/>
                <w:sz w:val="18"/>
              </w:rPr>
              <w:t>5</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163C2448" w14:textId="7231B794" w:rsidR="001701A9" w:rsidRDefault="001701A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_Toc187260556 \h </w:instrText>
      </w:r>
      <w:r>
        <w:fldChar w:fldCharType="separate"/>
      </w:r>
      <w:r>
        <w:t>6</w:t>
      </w:r>
      <w:r>
        <w:fldChar w:fldCharType="end"/>
      </w:r>
    </w:p>
    <w:p w14:paraId="1C48A112" w14:textId="263A1143" w:rsidR="001701A9" w:rsidRDefault="001701A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_Toc187260557 \h </w:instrText>
      </w:r>
      <w:r>
        <w:fldChar w:fldCharType="separate"/>
      </w:r>
      <w:r>
        <w:t>8</w:t>
      </w:r>
      <w:r>
        <w:fldChar w:fldCharType="end"/>
      </w:r>
    </w:p>
    <w:p w14:paraId="2957EAE2" w14:textId="47443B60" w:rsidR="001701A9" w:rsidRDefault="001701A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_Toc187260558 \h </w:instrText>
      </w:r>
      <w:r>
        <w:fldChar w:fldCharType="separate"/>
      </w:r>
      <w:r>
        <w:t>8</w:t>
      </w:r>
      <w:r>
        <w:fldChar w:fldCharType="end"/>
      </w:r>
    </w:p>
    <w:p w14:paraId="2CDAB48C" w14:textId="4D5B1677" w:rsidR="001701A9" w:rsidRDefault="001701A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_Toc187260559 \h </w:instrText>
      </w:r>
      <w:r>
        <w:fldChar w:fldCharType="separate"/>
      </w:r>
      <w:r>
        <w:t>9</w:t>
      </w:r>
      <w:r>
        <w:fldChar w:fldCharType="end"/>
      </w:r>
    </w:p>
    <w:p w14:paraId="5D4D2D88" w14:textId="2BB4A880" w:rsidR="001701A9" w:rsidRDefault="001701A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_Toc187260560 \h </w:instrText>
      </w:r>
      <w:r>
        <w:fldChar w:fldCharType="separate"/>
      </w:r>
      <w:r>
        <w:t>9</w:t>
      </w:r>
      <w:r>
        <w:fldChar w:fldCharType="end"/>
      </w:r>
    </w:p>
    <w:p w14:paraId="74D8AFF7" w14:textId="5D38978D" w:rsidR="001701A9" w:rsidRDefault="001701A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_Toc187260561 \h </w:instrText>
      </w:r>
      <w:r>
        <w:fldChar w:fldCharType="separate"/>
      </w:r>
      <w:r>
        <w:t>12</w:t>
      </w:r>
      <w:r>
        <w:fldChar w:fldCharType="end"/>
      </w:r>
    </w:p>
    <w:p w14:paraId="37E396B5" w14:textId="2DDECB47" w:rsidR="001701A9" w:rsidRDefault="001701A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_Toc187260562 \h </w:instrText>
      </w:r>
      <w:r>
        <w:fldChar w:fldCharType="separate"/>
      </w:r>
      <w:r>
        <w:t>14</w:t>
      </w:r>
      <w:r>
        <w:fldChar w:fldCharType="end"/>
      </w:r>
    </w:p>
    <w:p w14:paraId="311980E3" w14:textId="60B1182A" w:rsidR="001701A9" w:rsidRDefault="001701A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_Toc187260563 \h </w:instrText>
      </w:r>
      <w:r>
        <w:fldChar w:fldCharType="separate"/>
      </w:r>
      <w:r>
        <w:t>16</w:t>
      </w:r>
      <w:r>
        <w:fldChar w:fldCharType="end"/>
      </w:r>
    </w:p>
    <w:p w14:paraId="3A7243DB" w14:textId="74BE2BED" w:rsidR="001701A9" w:rsidRDefault="001701A9">
      <w:pPr>
        <w:pStyle w:val="TOC2"/>
        <w:rPr>
          <w:rFonts w:asciiTheme="minorHAnsi" w:eastAsiaTheme="minorEastAsia" w:hAnsiTheme="minorHAnsi" w:cstheme="minorBidi"/>
          <w:kern w:val="2"/>
          <w:sz w:val="24"/>
          <w:szCs w:val="24"/>
          <w:lang w:eastAsia="en-GB"/>
          <w14:ligatures w14:val="standardContextual"/>
        </w:rPr>
      </w:pPr>
      <w:r w:rsidRPr="00416D5C">
        <w:rPr>
          <w:snapToGrid w:val="0"/>
        </w:rPr>
        <w:t>4.1</w:t>
      </w:r>
      <w:r>
        <w:rPr>
          <w:rFonts w:asciiTheme="minorHAnsi" w:eastAsiaTheme="minorEastAsia" w:hAnsiTheme="minorHAnsi" w:cstheme="minorBidi"/>
          <w:kern w:val="2"/>
          <w:sz w:val="24"/>
          <w:szCs w:val="24"/>
          <w:lang w:eastAsia="en-GB"/>
          <w14:ligatures w14:val="standardContextual"/>
        </w:rPr>
        <w:tab/>
      </w:r>
      <w:r w:rsidRPr="00416D5C">
        <w:rPr>
          <w:snapToGrid w:val="0"/>
        </w:rPr>
        <w:t>Relation between the MSR specification and the single-RAT specifications</w:t>
      </w:r>
      <w:r>
        <w:tab/>
      </w:r>
      <w:r>
        <w:fldChar w:fldCharType="begin"/>
      </w:r>
      <w:r>
        <w:instrText xml:space="preserve"> PAGEREF _Toc187260564 \h </w:instrText>
      </w:r>
      <w:r>
        <w:fldChar w:fldCharType="separate"/>
      </w:r>
      <w:r>
        <w:t>16</w:t>
      </w:r>
      <w:r>
        <w:fldChar w:fldCharType="end"/>
      </w:r>
    </w:p>
    <w:p w14:paraId="4CA1F5A9" w14:textId="600FEF42" w:rsidR="001701A9" w:rsidRDefault="001701A9">
      <w:pPr>
        <w:pStyle w:val="TOC2"/>
        <w:rPr>
          <w:rFonts w:asciiTheme="minorHAnsi" w:eastAsiaTheme="minorEastAsia" w:hAnsiTheme="minorHAnsi" w:cstheme="minorBidi"/>
          <w:kern w:val="2"/>
          <w:sz w:val="24"/>
          <w:szCs w:val="24"/>
          <w:lang w:eastAsia="en-GB"/>
          <w14:ligatures w14:val="standardContextual"/>
        </w:rPr>
      </w:pPr>
      <w:r w:rsidRPr="00416D5C">
        <w:rPr>
          <w:snapToGrid w:val="0"/>
        </w:rPr>
        <w:t>4.2</w:t>
      </w:r>
      <w:r>
        <w:rPr>
          <w:rFonts w:asciiTheme="minorHAnsi" w:eastAsiaTheme="minorEastAsia" w:hAnsiTheme="minorHAnsi" w:cstheme="minorBidi"/>
          <w:kern w:val="2"/>
          <w:sz w:val="24"/>
          <w:szCs w:val="24"/>
          <w:lang w:eastAsia="en-GB"/>
          <w14:ligatures w14:val="standardContextual"/>
        </w:rPr>
        <w:tab/>
      </w:r>
      <w:r w:rsidRPr="00416D5C">
        <w:rPr>
          <w:snapToGrid w:val="0"/>
        </w:rPr>
        <w:t>Relationship between minimum requirements and test requirements</w:t>
      </w:r>
      <w:r>
        <w:tab/>
      </w:r>
      <w:r>
        <w:fldChar w:fldCharType="begin"/>
      </w:r>
      <w:r>
        <w:instrText xml:space="preserve"> PAGEREF _Toc187260565 \h </w:instrText>
      </w:r>
      <w:r>
        <w:fldChar w:fldCharType="separate"/>
      </w:r>
      <w:r>
        <w:t>16</w:t>
      </w:r>
      <w:r>
        <w:fldChar w:fldCharType="end"/>
      </w:r>
    </w:p>
    <w:p w14:paraId="7C5A2AB5" w14:textId="6627FB44" w:rsidR="001701A9" w:rsidRDefault="001701A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Base station classes</w:t>
      </w:r>
      <w:r>
        <w:tab/>
      </w:r>
      <w:r>
        <w:fldChar w:fldCharType="begin"/>
      </w:r>
      <w:r>
        <w:instrText xml:space="preserve"> PAGEREF _Toc187260566 \h </w:instrText>
      </w:r>
      <w:r>
        <w:fldChar w:fldCharType="separate"/>
      </w:r>
      <w:r>
        <w:t>16</w:t>
      </w:r>
      <w:r>
        <w:fldChar w:fldCharType="end"/>
      </w:r>
    </w:p>
    <w:p w14:paraId="2A256B8C" w14:textId="5604075F" w:rsidR="001701A9" w:rsidRDefault="001701A9">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Regional requirements</w:t>
      </w:r>
      <w:r>
        <w:tab/>
      </w:r>
      <w:r>
        <w:fldChar w:fldCharType="begin"/>
      </w:r>
      <w:r>
        <w:instrText xml:space="preserve"> PAGEREF _Toc187260567 \h </w:instrText>
      </w:r>
      <w:r>
        <w:fldChar w:fldCharType="separate"/>
      </w:r>
      <w:r>
        <w:t>17</w:t>
      </w:r>
      <w:r>
        <w:fldChar w:fldCharType="end"/>
      </w:r>
    </w:p>
    <w:p w14:paraId="789BB532" w14:textId="074EF473" w:rsidR="001701A9" w:rsidRDefault="001701A9">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Operating bands and Band Categories</w:t>
      </w:r>
      <w:r>
        <w:tab/>
      </w:r>
      <w:r>
        <w:fldChar w:fldCharType="begin"/>
      </w:r>
      <w:r>
        <w:instrText xml:space="preserve"> PAGEREF _Toc187260568 \h </w:instrText>
      </w:r>
      <w:r>
        <w:fldChar w:fldCharType="separate"/>
      </w:r>
      <w:r>
        <w:t>18</w:t>
      </w:r>
      <w:r>
        <w:fldChar w:fldCharType="end"/>
      </w:r>
    </w:p>
    <w:p w14:paraId="0883291E" w14:textId="1A91C75B" w:rsidR="001701A9" w:rsidRDefault="001701A9">
      <w:pPr>
        <w:pStyle w:val="TOC3"/>
        <w:rPr>
          <w:rFonts w:asciiTheme="minorHAnsi" w:eastAsiaTheme="minorEastAsia" w:hAnsiTheme="minorHAnsi" w:cstheme="minorBidi"/>
          <w:kern w:val="2"/>
          <w:sz w:val="24"/>
          <w:szCs w:val="24"/>
          <w:lang w:eastAsia="en-GB"/>
          <w14:ligatures w14:val="standardContextual"/>
        </w:rPr>
      </w:pPr>
      <w:r>
        <w:t>4.5.1</w:t>
      </w:r>
      <w:r>
        <w:rPr>
          <w:rFonts w:asciiTheme="minorHAnsi" w:eastAsiaTheme="minorEastAsia" w:hAnsiTheme="minorHAnsi" w:cstheme="minorBidi"/>
          <w:kern w:val="2"/>
          <w:sz w:val="24"/>
          <w:szCs w:val="24"/>
          <w:lang w:eastAsia="en-GB"/>
          <w14:ligatures w14:val="standardContextual"/>
        </w:rPr>
        <w:tab/>
      </w:r>
      <w:r>
        <w:t>Band category 1 aspects (BC1)</w:t>
      </w:r>
      <w:r>
        <w:tab/>
      </w:r>
      <w:r>
        <w:fldChar w:fldCharType="begin"/>
      </w:r>
      <w:r>
        <w:instrText xml:space="preserve"> PAGEREF _Toc187260569 \h </w:instrText>
      </w:r>
      <w:r>
        <w:fldChar w:fldCharType="separate"/>
      </w:r>
      <w:r>
        <w:t>22</w:t>
      </w:r>
      <w:r>
        <w:fldChar w:fldCharType="end"/>
      </w:r>
    </w:p>
    <w:p w14:paraId="2ACD1162" w14:textId="302CD7E9" w:rsidR="001701A9" w:rsidRDefault="001701A9">
      <w:pPr>
        <w:pStyle w:val="TOC3"/>
        <w:rPr>
          <w:rFonts w:asciiTheme="minorHAnsi" w:eastAsiaTheme="minorEastAsia" w:hAnsiTheme="minorHAnsi" w:cstheme="minorBidi"/>
          <w:kern w:val="2"/>
          <w:sz w:val="24"/>
          <w:szCs w:val="24"/>
          <w:lang w:eastAsia="en-GB"/>
          <w14:ligatures w14:val="standardContextual"/>
        </w:rPr>
      </w:pPr>
      <w:r>
        <w:t>4.5.2</w:t>
      </w:r>
      <w:r>
        <w:rPr>
          <w:rFonts w:asciiTheme="minorHAnsi" w:eastAsiaTheme="minorEastAsia" w:hAnsiTheme="minorHAnsi" w:cstheme="minorBidi"/>
          <w:kern w:val="2"/>
          <w:sz w:val="24"/>
          <w:szCs w:val="24"/>
          <w:lang w:eastAsia="en-GB"/>
          <w14:ligatures w14:val="standardContextual"/>
        </w:rPr>
        <w:tab/>
      </w:r>
      <w:r>
        <w:t>Band category 2 aspects (BC2)</w:t>
      </w:r>
      <w:r>
        <w:tab/>
      </w:r>
      <w:r>
        <w:fldChar w:fldCharType="begin"/>
      </w:r>
      <w:r>
        <w:instrText xml:space="preserve"> PAGEREF _Toc187260570 \h </w:instrText>
      </w:r>
      <w:r>
        <w:fldChar w:fldCharType="separate"/>
      </w:r>
      <w:r>
        <w:t>22</w:t>
      </w:r>
      <w:r>
        <w:fldChar w:fldCharType="end"/>
      </w:r>
    </w:p>
    <w:p w14:paraId="182099E5" w14:textId="2F5C0B84" w:rsidR="001701A9" w:rsidRDefault="001701A9">
      <w:pPr>
        <w:pStyle w:val="TOC3"/>
        <w:rPr>
          <w:rFonts w:asciiTheme="minorHAnsi" w:eastAsiaTheme="minorEastAsia" w:hAnsiTheme="minorHAnsi" w:cstheme="minorBidi"/>
          <w:kern w:val="2"/>
          <w:sz w:val="24"/>
          <w:szCs w:val="24"/>
          <w:lang w:eastAsia="en-GB"/>
          <w14:ligatures w14:val="standardContextual"/>
        </w:rPr>
      </w:pPr>
      <w:r>
        <w:t>4.5.3</w:t>
      </w:r>
      <w:r>
        <w:rPr>
          <w:rFonts w:asciiTheme="minorHAnsi" w:eastAsiaTheme="minorEastAsia" w:hAnsiTheme="minorHAnsi" w:cstheme="minorBidi"/>
          <w:kern w:val="2"/>
          <w:sz w:val="24"/>
          <w:szCs w:val="24"/>
          <w:lang w:eastAsia="en-GB"/>
          <w14:ligatures w14:val="standardContextual"/>
        </w:rPr>
        <w:tab/>
      </w:r>
      <w:r>
        <w:t>Band category 3 aspects (BC3)</w:t>
      </w:r>
      <w:r>
        <w:tab/>
      </w:r>
      <w:r>
        <w:fldChar w:fldCharType="begin"/>
      </w:r>
      <w:r>
        <w:instrText xml:space="preserve"> PAGEREF _Toc187260571 \h </w:instrText>
      </w:r>
      <w:r>
        <w:fldChar w:fldCharType="separate"/>
      </w:r>
      <w:r>
        <w:t>22</w:t>
      </w:r>
      <w:r>
        <w:fldChar w:fldCharType="end"/>
      </w:r>
    </w:p>
    <w:p w14:paraId="35BCAFFF" w14:textId="717111D7" w:rsidR="001701A9" w:rsidRDefault="001701A9">
      <w:pPr>
        <w:pStyle w:val="TOC2"/>
        <w:rPr>
          <w:rFonts w:asciiTheme="minorHAnsi" w:eastAsiaTheme="minorEastAsia" w:hAnsiTheme="minorHAnsi" w:cstheme="minorBidi"/>
          <w:kern w:val="2"/>
          <w:sz w:val="24"/>
          <w:szCs w:val="24"/>
          <w:lang w:eastAsia="en-GB"/>
          <w14:ligatures w14:val="standardContextual"/>
        </w:rPr>
      </w:pPr>
      <w:r>
        <w:t>4.6</w:t>
      </w:r>
      <w:r>
        <w:rPr>
          <w:rFonts w:asciiTheme="minorHAnsi" w:eastAsiaTheme="minorEastAsia" w:hAnsiTheme="minorHAnsi" w:cstheme="minorBidi"/>
          <w:kern w:val="2"/>
          <w:sz w:val="24"/>
          <w:szCs w:val="24"/>
          <w:lang w:eastAsia="en-GB"/>
          <w14:ligatures w14:val="standardContextual"/>
        </w:rPr>
        <w:tab/>
      </w:r>
      <w:r>
        <w:t>Channel arrangement</w:t>
      </w:r>
      <w:r>
        <w:tab/>
      </w:r>
      <w:r>
        <w:fldChar w:fldCharType="begin"/>
      </w:r>
      <w:r>
        <w:instrText xml:space="preserve"> PAGEREF _Toc187260572 \h </w:instrText>
      </w:r>
      <w:r>
        <w:fldChar w:fldCharType="separate"/>
      </w:r>
      <w:r>
        <w:t>22</w:t>
      </w:r>
      <w:r>
        <w:fldChar w:fldCharType="end"/>
      </w:r>
    </w:p>
    <w:p w14:paraId="22B8A042" w14:textId="462DC56F" w:rsidR="001701A9" w:rsidRDefault="001701A9">
      <w:pPr>
        <w:pStyle w:val="TOC3"/>
        <w:rPr>
          <w:rFonts w:asciiTheme="minorHAnsi" w:eastAsiaTheme="minorEastAsia" w:hAnsiTheme="minorHAnsi" w:cstheme="minorBidi"/>
          <w:kern w:val="2"/>
          <w:sz w:val="24"/>
          <w:szCs w:val="24"/>
          <w:lang w:eastAsia="en-GB"/>
          <w14:ligatures w14:val="standardContextual"/>
        </w:rPr>
      </w:pPr>
      <w:r>
        <w:t>4.6.1</w:t>
      </w:r>
      <w:r>
        <w:rPr>
          <w:rFonts w:asciiTheme="minorHAnsi" w:eastAsiaTheme="minorEastAsia" w:hAnsiTheme="minorHAnsi" w:cstheme="minorBidi"/>
          <w:kern w:val="2"/>
          <w:sz w:val="24"/>
          <w:szCs w:val="24"/>
          <w:lang w:eastAsia="en-GB"/>
          <w14:ligatures w14:val="standardContextual"/>
        </w:rPr>
        <w:tab/>
      </w:r>
      <w:r>
        <w:t>Channel spacing</w:t>
      </w:r>
      <w:r>
        <w:tab/>
      </w:r>
      <w:r>
        <w:fldChar w:fldCharType="begin"/>
      </w:r>
      <w:r>
        <w:instrText xml:space="preserve"> PAGEREF _Toc187260573 \h </w:instrText>
      </w:r>
      <w:r>
        <w:fldChar w:fldCharType="separate"/>
      </w:r>
      <w:r>
        <w:t>22</w:t>
      </w:r>
      <w:r>
        <w:fldChar w:fldCharType="end"/>
      </w:r>
    </w:p>
    <w:p w14:paraId="1FE8B68E" w14:textId="4DA4DDD3" w:rsidR="001701A9" w:rsidRDefault="001701A9">
      <w:pPr>
        <w:pStyle w:val="TOC3"/>
        <w:rPr>
          <w:rFonts w:asciiTheme="minorHAnsi" w:eastAsiaTheme="minorEastAsia" w:hAnsiTheme="minorHAnsi" w:cstheme="minorBidi"/>
          <w:kern w:val="2"/>
          <w:sz w:val="24"/>
          <w:szCs w:val="24"/>
          <w:lang w:eastAsia="en-GB"/>
          <w14:ligatures w14:val="standardContextual"/>
        </w:rPr>
      </w:pPr>
      <w:r>
        <w:t>4.6.1A</w:t>
      </w:r>
      <w:r>
        <w:rPr>
          <w:rFonts w:asciiTheme="minorHAnsi" w:eastAsiaTheme="minorEastAsia" w:hAnsiTheme="minorHAnsi" w:cstheme="minorBidi"/>
          <w:kern w:val="2"/>
          <w:sz w:val="24"/>
          <w:szCs w:val="24"/>
          <w:lang w:eastAsia="en-GB"/>
          <w14:ligatures w14:val="standardContextual"/>
        </w:rPr>
        <w:tab/>
      </w:r>
      <w:r>
        <w:t>CA Channel spacing</w:t>
      </w:r>
      <w:r>
        <w:tab/>
      </w:r>
      <w:r>
        <w:fldChar w:fldCharType="begin"/>
      </w:r>
      <w:r>
        <w:instrText xml:space="preserve"> PAGEREF _Toc187260574 \h </w:instrText>
      </w:r>
      <w:r>
        <w:fldChar w:fldCharType="separate"/>
      </w:r>
      <w:r>
        <w:t>23</w:t>
      </w:r>
      <w:r>
        <w:fldChar w:fldCharType="end"/>
      </w:r>
    </w:p>
    <w:p w14:paraId="3DB0305D" w14:textId="466C769C" w:rsidR="001701A9" w:rsidRDefault="001701A9">
      <w:pPr>
        <w:pStyle w:val="TOC3"/>
        <w:rPr>
          <w:rFonts w:asciiTheme="minorHAnsi" w:eastAsiaTheme="minorEastAsia" w:hAnsiTheme="minorHAnsi" w:cstheme="minorBidi"/>
          <w:kern w:val="2"/>
          <w:sz w:val="24"/>
          <w:szCs w:val="24"/>
          <w:lang w:eastAsia="en-GB"/>
          <w14:ligatures w14:val="standardContextual"/>
        </w:rPr>
      </w:pPr>
      <w:r>
        <w:t>4.6.2</w:t>
      </w:r>
      <w:r>
        <w:rPr>
          <w:rFonts w:asciiTheme="minorHAnsi" w:eastAsiaTheme="minorEastAsia" w:hAnsiTheme="minorHAnsi" w:cstheme="minorBidi"/>
          <w:kern w:val="2"/>
          <w:sz w:val="24"/>
          <w:szCs w:val="24"/>
          <w:lang w:eastAsia="en-GB"/>
          <w14:ligatures w14:val="standardContextual"/>
        </w:rPr>
        <w:tab/>
      </w:r>
      <w:r>
        <w:t>Channel raster</w:t>
      </w:r>
      <w:r>
        <w:tab/>
      </w:r>
      <w:r>
        <w:fldChar w:fldCharType="begin"/>
      </w:r>
      <w:r>
        <w:instrText xml:space="preserve"> PAGEREF _Toc187260575 \h </w:instrText>
      </w:r>
      <w:r>
        <w:fldChar w:fldCharType="separate"/>
      </w:r>
      <w:r>
        <w:t>24</w:t>
      </w:r>
      <w:r>
        <w:fldChar w:fldCharType="end"/>
      </w:r>
    </w:p>
    <w:p w14:paraId="2B3C4444" w14:textId="5468ACA9" w:rsidR="001701A9" w:rsidRDefault="001701A9">
      <w:pPr>
        <w:pStyle w:val="TOC3"/>
        <w:rPr>
          <w:rFonts w:asciiTheme="minorHAnsi" w:eastAsiaTheme="minorEastAsia" w:hAnsiTheme="minorHAnsi" w:cstheme="minorBidi"/>
          <w:kern w:val="2"/>
          <w:sz w:val="24"/>
          <w:szCs w:val="24"/>
          <w:lang w:eastAsia="en-GB"/>
          <w14:ligatures w14:val="standardContextual"/>
        </w:rPr>
      </w:pPr>
      <w:r>
        <w:t>4.6.3</w:t>
      </w:r>
      <w:r>
        <w:rPr>
          <w:rFonts w:asciiTheme="minorHAnsi" w:eastAsiaTheme="minorEastAsia" w:hAnsiTheme="minorHAnsi" w:cstheme="minorBidi"/>
          <w:kern w:val="2"/>
          <w:sz w:val="24"/>
          <w:szCs w:val="24"/>
          <w:lang w:eastAsia="en-GB"/>
          <w14:ligatures w14:val="standardContextual"/>
        </w:rPr>
        <w:tab/>
      </w:r>
      <w:r>
        <w:t>Carrier frequencies and numbering</w:t>
      </w:r>
      <w:r>
        <w:tab/>
      </w:r>
      <w:r>
        <w:fldChar w:fldCharType="begin"/>
      </w:r>
      <w:r>
        <w:instrText xml:space="preserve"> PAGEREF _Toc187260576 \h </w:instrText>
      </w:r>
      <w:r>
        <w:fldChar w:fldCharType="separate"/>
      </w:r>
      <w:r>
        <w:t>24</w:t>
      </w:r>
      <w:r>
        <w:fldChar w:fldCharType="end"/>
      </w:r>
    </w:p>
    <w:p w14:paraId="4213AE6F" w14:textId="0DDCFDA1" w:rsidR="001701A9" w:rsidRDefault="001701A9">
      <w:pPr>
        <w:pStyle w:val="TOC2"/>
        <w:rPr>
          <w:rFonts w:asciiTheme="minorHAnsi" w:eastAsiaTheme="minorEastAsia" w:hAnsiTheme="minorHAnsi" w:cstheme="minorBidi"/>
          <w:kern w:val="2"/>
          <w:sz w:val="24"/>
          <w:szCs w:val="24"/>
          <w:lang w:eastAsia="en-GB"/>
          <w14:ligatures w14:val="standardContextual"/>
        </w:rPr>
      </w:pPr>
      <w:r>
        <w:t>4.7</w:t>
      </w:r>
      <w:r>
        <w:rPr>
          <w:rFonts w:asciiTheme="minorHAnsi" w:eastAsiaTheme="minorEastAsia" w:hAnsiTheme="minorHAnsi" w:cstheme="minorBidi"/>
          <w:kern w:val="2"/>
          <w:sz w:val="24"/>
          <w:szCs w:val="24"/>
          <w:lang w:eastAsia="en-GB"/>
          <w14:ligatures w14:val="standardContextual"/>
        </w:rPr>
        <w:tab/>
      </w:r>
      <w:r>
        <w:t>Requirements for contiguous and non-contiguous spectrum</w:t>
      </w:r>
      <w:r>
        <w:tab/>
      </w:r>
      <w:r>
        <w:fldChar w:fldCharType="begin"/>
      </w:r>
      <w:r>
        <w:instrText xml:space="preserve"> PAGEREF _Toc187260577 \h </w:instrText>
      </w:r>
      <w:r>
        <w:fldChar w:fldCharType="separate"/>
      </w:r>
      <w:r>
        <w:t>25</w:t>
      </w:r>
      <w:r>
        <w:fldChar w:fldCharType="end"/>
      </w:r>
    </w:p>
    <w:p w14:paraId="0817A7FA" w14:textId="053F7FF9" w:rsidR="001701A9" w:rsidRDefault="001701A9">
      <w:pPr>
        <w:pStyle w:val="TOC2"/>
        <w:rPr>
          <w:rFonts w:asciiTheme="minorHAnsi" w:eastAsiaTheme="minorEastAsia" w:hAnsiTheme="minorHAnsi" w:cstheme="minorBidi"/>
          <w:kern w:val="2"/>
          <w:sz w:val="24"/>
          <w:szCs w:val="24"/>
          <w:lang w:eastAsia="en-GB"/>
          <w14:ligatures w14:val="standardContextual"/>
        </w:rPr>
      </w:pPr>
      <w:r>
        <w:t>4.8</w:t>
      </w:r>
      <w:r>
        <w:rPr>
          <w:rFonts w:asciiTheme="minorHAnsi" w:eastAsiaTheme="minorEastAsia" w:hAnsiTheme="minorHAnsi" w:cstheme="minorBidi"/>
          <w:kern w:val="2"/>
          <w:sz w:val="24"/>
          <w:szCs w:val="24"/>
          <w:lang w:eastAsia="en-GB"/>
          <w14:ligatures w14:val="standardContextual"/>
        </w:rPr>
        <w:tab/>
      </w:r>
      <w:r>
        <w:t>Requirements for BS capable of multi-band operation</w:t>
      </w:r>
      <w:r>
        <w:tab/>
      </w:r>
      <w:r>
        <w:fldChar w:fldCharType="begin"/>
      </w:r>
      <w:r>
        <w:instrText xml:space="preserve"> PAGEREF _Toc187260578 \h </w:instrText>
      </w:r>
      <w:r>
        <w:fldChar w:fldCharType="separate"/>
      </w:r>
      <w:r>
        <w:t>25</w:t>
      </w:r>
      <w:r>
        <w:fldChar w:fldCharType="end"/>
      </w:r>
    </w:p>
    <w:p w14:paraId="0E93D885" w14:textId="2017CF54" w:rsidR="001701A9" w:rsidRDefault="001701A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Applicability of requirements</w:t>
      </w:r>
      <w:r>
        <w:tab/>
      </w:r>
      <w:r>
        <w:fldChar w:fldCharType="begin"/>
      </w:r>
      <w:r>
        <w:instrText xml:space="preserve"> PAGEREF _Toc187260579 \h </w:instrText>
      </w:r>
      <w:r>
        <w:fldChar w:fldCharType="separate"/>
      </w:r>
      <w:r>
        <w:t>26</w:t>
      </w:r>
      <w:r>
        <w:fldChar w:fldCharType="end"/>
      </w:r>
    </w:p>
    <w:p w14:paraId="58E630B8" w14:textId="5B001DC5" w:rsidR="001701A9" w:rsidRDefault="001701A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Band category 1</w:t>
      </w:r>
      <w:r>
        <w:tab/>
      </w:r>
      <w:r>
        <w:fldChar w:fldCharType="begin"/>
      </w:r>
      <w:r>
        <w:instrText xml:space="preserve"> PAGEREF _Toc187260580 \h </w:instrText>
      </w:r>
      <w:r>
        <w:fldChar w:fldCharType="separate"/>
      </w:r>
      <w:r>
        <w:t>26</w:t>
      </w:r>
      <w:r>
        <w:fldChar w:fldCharType="end"/>
      </w:r>
    </w:p>
    <w:p w14:paraId="11E7EAD9" w14:textId="3433B28A" w:rsidR="001701A9" w:rsidRDefault="001701A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Band category 2</w:t>
      </w:r>
      <w:r>
        <w:tab/>
      </w:r>
      <w:r>
        <w:fldChar w:fldCharType="begin"/>
      </w:r>
      <w:r>
        <w:instrText xml:space="preserve"> PAGEREF _Toc187260581 \h </w:instrText>
      </w:r>
      <w:r>
        <w:fldChar w:fldCharType="separate"/>
      </w:r>
      <w:r>
        <w:t>29</w:t>
      </w:r>
      <w:r>
        <w:fldChar w:fldCharType="end"/>
      </w:r>
    </w:p>
    <w:p w14:paraId="09293ECF" w14:textId="4272CF3A" w:rsidR="001701A9" w:rsidRDefault="001701A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Band category 3</w:t>
      </w:r>
      <w:r>
        <w:tab/>
      </w:r>
      <w:r>
        <w:fldChar w:fldCharType="begin"/>
      </w:r>
      <w:r>
        <w:instrText xml:space="preserve"> PAGEREF _Toc187260582 \h </w:instrText>
      </w:r>
      <w:r>
        <w:fldChar w:fldCharType="separate"/>
      </w:r>
      <w:r>
        <w:t>32</w:t>
      </w:r>
      <w:r>
        <w:fldChar w:fldCharType="end"/>
      </w:r>
    </w:p>
    <w:p w14:paraId="0E5B329D" w14:textId="2BEABCFC" w:rsidR="001701A9" w:rsidRDefault="001701A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Inclusion of requirements by reference</w:t>
      </w:r>
      <w:r>
        <w:tab/>
      </w:r>
      <w:r>
        <w:fldChar w:fldCharType="begin"/>
      </w:r>
      <w:r>
        <w:instrText xml:space="preserve"> PAGEREF _Toc187260583 \h </w:instrText>
      </w:r>
      <w:r>
        <w:fldChar w:fldCharType="separate"/>
      </w:r>
      <w:r>
        <w:t>35</w:t>
      </w:r>
      <w:r>
        <w:fldChar w:fldCharType="end"/>
      </w:r>
    </w:p>
    <w:p w14:paraId="5BB17957" w14:textId="42D051B3" w:rsidR="001701A9" w:rsidRDefault="001701A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r>
      <w:r>
        <w:fldChar w:fldCharType="begin"/>
      </w:r>
      <w:r>
        <w:instrText xml:space="preserve"> PAGEREF _Toc187260584 \h </w:instrText>
      </w:r>
      <w:r>
        <w:fldChar w:fldCharType="separate"/>
      </w:r>
      <w:r>
        <w:t>35</w:t>
      </w:r>
      <w:r>
        <w:fldChar w:fldCharType="end"/>
      </w:r>
    </w:p>
    <w:p w14:paraId="4288E34F" w14:textId="69AD23FB" w:rsidR="001701A9" w:rsidRDefault="001701A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_Toc187260585 \h </w:instrText>
      </w:r>
      <w:r>
        <w:fldChar w:fldCharType="separate"/>
      </w:r>
      <w:r>
        <w:t>35</w:t>
      </w:r>
      <w:r>
        <w:fldChar w:fldCharType="end"/>
      </w:r>
    </w:p>
    <w:p w14:paraId="18852C56" w14:textId="1FD0419C" w:rsidR="001701A9" w:rsidRDefault="001701A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Base station output power</w:t>
      </w:r>
      <w:r>
        <w:tab/>
      </w:r>
      <w:r>
        <w:fldChar w:fldCharType="begin"/>
      </w:r>
      <w:r>
        <w:instrText xml:space="preserve"> PAGEREF _Toc187260586 \h </w:instrText>
      </w:r>
      <w:r>
        <w:fldChar w:fldCharType="separate"/>
      </w:r>
      <w:r>
        <w:t>36</w:t>
      </w:r>
      <w:r>
        <w:fldChar w:fldCharType="end"/>
      </w:r>
    </w:p>
    <w:p w14:paraId="4802A287" w14:textId="0C3380C2" w:rsidR="001701A9" w:rsidRDefault="001701A9">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_Toc187260587 \h </w:instrText>
      </w:r>
      <w:r>
        <w:fldChar w:fldCharType="separate"/>
      </w:r>
      <w:r>
        <w:t>36</w:t>
      </w:r>
      <w:r>
        <w:fldChar w:fldCharType="end"/>
      </w:r>
    </w:p>
    <w:p w14:paraId="2821F33B" w14:textId="008D3391" w:rsidR="001701A9" w:rsidRDefault="001701A9">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Additional requirement (regional)</w:t>
      </w:r>
      <w:r>
        <w:tab/>
      </w:r>
      <w:r>
        <w:fldChar w:fldCharType="begin"/>
      </w:r>
      <w:r>
        <w:instrText xml:space="preserve"> PAGEREF _Toc187260588 \h </w:instrText>
      </w:r>
      <w:r>
        <w:fldChar w:fldCharType="separate"/>
      </w:r>
      <w:r>
        <w:t>36</w:t>
      </w:r>
      <w:r>
        <w:fldChar w:fldCharType="end"/>
      </w:r>
    </w:p>
    <w:p w14:paraId="397CDE46" w14:textId="70E0B073" w:rsidR="001701A9" w:rsidRDefault="001701A9">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E-UTRA minimum requirement for DL RS power</w:t>
      </w:r>
      <w:r>
        <w:tab/>
      </w:r>
      <w:r>
        <w:fldChar w:fldCharType="begin"/>
      </w:r>
      <w:r>
        <w:instrText xml:space="preserve"> PAGEREF _Toc187260589 \h </w:instrText>
      </w:r>
      <w:r>
        <w:fldChar w:fldCharType="separate"/>
      </w:r>
      <w:r>
        <w:t>37</w:t>
      </w:r>
      <w:r>
        <w:fldChar w:fldCharType="end"/>
      </w:r>
    </w:p>
    <w:p w14:paraId="0667F3FB" w14:textId="09918C0D" w:rsidR="001701A9" w:rsidRDefault="001701A9">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UTRA FDD minimum requirement for primary CPICH power</w:t>
      </w:r>
      <w:r>
        <w:tab/>
      </w:r>
      <w:r>
        <w:fldChar w:fldCharType="begin"/>
      </w:r>
      <w:r>
        <w:instrText xml:space="preserve"> PAGEREF _Toc187260590 \h </w:instrText>
      </w:r>
      <w:r>
        <w:fldChar w:fldCharType="separate"/>
      </w:r>
      <w:r>
        <w:t>37</w:t>
      </w:r>
      <w:r>
        <w:fldChar w:fldCharType="end"/>
      </w:r>
    </w:p>
    <w:p w14:paraId="5D07A1C6" w14:textId="7BB03980" w:rsidR="001701A9" w:rsidRDefault="001701A9">
      <w:pPr>
        <w:pStyle w:val="TOC3"/>
        <w:rPr>
          <w:rFonts w:asciiTheme="minorHAnsi" w:eastAsiaTheme="minorEastAsia" w:hAnsiTheme="minorHAnsi" w:cstheme="minorBidi"/>
          <w:kern w:val="2"/>
          <w:sz w:val="24"/>
          <w:szCs w:val="24"/>
          <w:lang w:eastAsia="en-GB"/>
          <w14:ligatures w14:val="standardContextual"/>
        </w:rPr>
      </w:pPr>
      <w:r>
        <w:t>6.2.4A</w:t>
      </w:r>
      <w:r>
        <w:rPr>
          <w:rFonts w:asciiTheme="minorHAnsi" w:eastAsiaTheme="minorEastAsia" w:hAnsiTheme="minorHAnsi" w:cstheme="minorBidi"/>
          <w:kern w:val="2"/>
          <w:sz w:val="24"/>
          <w:szCs w:val="24"/>
          <w:lang w:eastAsia="en-GB"/>
          <w14:ligatures w14:val="standardContextual"/>
        </w:rPr>
        <w:tab/>
      </w:r>
      <w:r>
        <w:t>UTRA FDD minimum requirement for secondary CPICH power</w:t>
      </w:r>
      <w:r>
        <w:tab/>
      </w:r>
      <w:r>
        <w:fldChar w:fldCharType="begin"/>
      </w:r>
      <w:r>
        <w:instrText xml:space="preserve"> PAGEREF _Toc187260591 \h </w:instrText>
      </w:r>
      <w:r>
        <w:fldChar w:fldCharType="separate"/>
      </w:r>
      <w:r>
        <w:t>37</w:t>
      </w:r>
      <w:r>
        <w:fldChar w:fldCharType="end"/>
      </w:r>
    </w:p>
    <w:p w14:paraId="08D60E9C" w14:textId="7C8065E8" w:rsidR="001701A9" w:rsidRDefault="001701A9">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UTRA TDD minimum requirement for primary CCPCH power</w:t>
      </w:r>
      <w:r>
        <w:tab/>
      </w:r>
      <w:r>
        <w:fldChar w:fldCharType="begin"/>
      </w:r>
      <w:r>
        <w:instrText xml:space="preserve"> PAGEREF _Toc187260592 \h </w:instrText>
      </w:r>
      <w:r>
        <w:fldChar w:fldCharType="separate"/>
      </w:r>
      <w:r>
        <w:t>37</w:t>
      </w:r>
      <w:r>
        <w:fldChar w:fldCharType="end"/>
      </w:r>
    </w:p>
    <w:p w14:paraId="16FB3CCF" w14:textId="67706A4A" w:rsidR="001701A9" w:rsidRDefault="001701A9">
      <w:pPr>
        <w:pStyle w:val="TOC3"/>
        <w:rPr>
          <w:rFonts w:asciiTheme="minorHAnsi" w:eastAsiaTheme="minorEastAsia" w:hAnsiTheme="minorHAnsi" w:cstheme="minorBidi"/>
          <w:kern w:val="2"/>
          <w:sz w:val="24"/>
          <w:szCs w:val="24"/>
          <w:lang w:eastAsia="en-GB"/>
          <w14:ligatures w14:val="standardContextual"/>
        </w:rPr>
      </w:pPr>
      <w:r>
        <w:t>6.2.</w:t>
      </w:r>
      <w:r>
        <w:rPr>
          <w:lang w:eastAsia="ja-JP"/>
        </w:rPr>
        <w:t>6</w:t>
      </w:r>
      <w:r>
        <w:rPr>
          <w:rFonts w:asciiTheme="minorHAnsi" w:eastAsiaTheme="minorEastAsia" w:hAnsiTheme="minorHAnsi" w:cstheme="minorBidi"/>
          <w:kern w:val="2"/>
          <w:sz w:val="24"/>
          <w:szCs w:val="24"/>
          <w:lang w:eastAsia="en-GB"/>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_Toc187260593 \h </w:instrText>
      </w:r>
      <w:r>
        <w:fldChar w:fldCharType="separate"/>
      </w:r>
      <w:r>
        <w:t>37</w:t>
      </w:r>
      <w:r>
        <w:fldChar w:fldCharType="end"/>
      </w:r>
    </w:p>
    <w:p w14:paraId="3F588546" w14:textId="6D82F3D5" w:rsidR="001701A9" w:rsidRDefault="001701A9">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r>
      <w:r>
        <w:fldChar w:fldCharType="begin"/>
      </w:r>
      <w:r>
        <w:instrText xml:space="preserve"> PAGEREF _Toc187260594 \h </w:instrText>
      </w:r>
      <w:r>
        <w:fldChar w:fldCharType="separate"/>
      </w:r>
      <w:r>
        <w:t>37</w:t>
      </w:r>
      <w:r>
        <w:fldChar w:fldCharType="end"/>
      </w:r>
    </w:p>
    <w:p w14:paraId="41FDB17C" w14:textId="5176F940" w:rsidR="001701A9" w:rsidRDefault="001701A9">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_Toc187260595 \h </w:instrText>
      </w:r>
      <w:r>
        <w:fldChar w:fldCharType="separate"/>
      </w:r>
      <w:r>
        <w:t>37</w:t>
      </w:r>
      <w:r>
        <w:fldChar w:fldCharType="end"/>
      </w:r>
    </w:p>
    <w:p w14:paraId="3C8EC0D5" w14:textId="6F8060D5" w:rsidR="001701A9" w:rsidRDefault="001701A9">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_Toc187260596 \h </w:instrText>
      </w:r>
      <w:r>
        <w:fldChar w:fldCharType="separate"/>
      </w:r>
      <w:r>
        <w:t>38</w:t>
      </w:r>
      <w:r>
        <w:fldChar w:fldCharType="end"/>
      </w:r>
    </w:p>
    <w:p w14:paraId="4B887C9A" w14:textId="3DA2C514" w:rsidR="001701A9" w:rsidRDefault="001701A9">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_Toc187260597 \h </w:instrText>
      </w:r>
      <w:r>
        <w:fldChar w:fldCharType="separate"/>
      </w:r>
      <w:r>
        <w:t>38</w:t>
      </w:r>
      <w:r>
        <w:fldChar w:fldCharType="end"/>
      </w:r>
    </w:p>
    <w:p w14:paraId="4E20F5E3" w14:textId="30F1A37C" w:rsidR="001701A9" w:rsidRDefault="001701A9">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_Toc187260598 \h </w:instrText>
      </w:r>
      <w:r>
        <w:fldChar w:fldCharType="separate"/>
      </w:r>
      <w:r>
        <w:t>38</w:t>
      </w:r>
      <w:r>
        <w:fldChar w:fldCharType="end"/>
      </w:r>
    </w:p>
    <w:p w14:paraId="6185EC6A" w14:textId="121EB816" w:rsidR="001701A9" w:rsidRDefault="001701A9">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_Toc187260599 \h </w:instrText>
      </w:r>
      <w:r>
        <w:fldChar w:fldCharType="separate"/>
      </w:r>
      <w:r>
        <w:t>38</w:t>
      </w:r>
      <w:r>
        <w:fldChar w:fldCharType="end"/>
      </w:r>
    </w:p>
    <w:p w14:paraId="69CB8E60" w14:textId="1C7D6DFA" w:rsidR="001701A9" w:rsidRDefault="001701A9">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_Toc187260600 \h </w:instrText>
      </w:r>
      <w:r>
        <w:fldChar w:fldCharType="separate"/>
      </w:r>
      <w:r>
        <w:t>38</w:t>
      </w:r>
      <w:r>
        <w:fldChar w:fldCharType="end"/>
      </w:r>
    </w:p>
    <w:p w14:paraId="4121D9FB" w14:textId="25CA1E2F" w:rsidR="001701A9" w:rsidRDefault="001701A9">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ON/OFF power</w:t>
      </w:r>
      <w:r>
        <w:tab/>
      </w:r>
      <w:r>
        <w:fldChar w:fldCharType="begin"/>
      </w:r>
      <w:r>
        <w:instrText xml:space="preserve"> PAGEREF _Toc187260601 \h </w:instrText>
      </w:r>
      <w:r>
        <w:fldChar w:fldCharType="separate"/>
      </w:r>
      <w:r>
        <w:t>38</w:t>
      </w:r>
      <w:r>
        <w:fldChar w:fldCharType="end"/>
      </w:r>
    </w:p>
    <w:p w14:paraId="4AB45B9B" w14:textId="3F46F7FA" w:rsidR="001701A9" w:rsidRDefault="001701A9">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Transmitter OFF power</w:t>
      </w:r>
      <w:r>
        <w:tab/>
      </w:r>
      <w:r>
        <w:fldChar w:fldCharType="begin"/>
      </w:r>
      <w:r>
        <w:instrText xml:space="preserve"> PAGEREF _Toc187260602 \h </w:instrText>
      </w:r>
      <w:r>
        <w:fldChar w:fldCharType="separate"/>
      </w:r>
      <w:r>
        <w:t>38</w:t>
      </w:r>
      <w:r>
        <w:fldChar w:fldCharType="end"/>
      </w:r>
    </w:p>
    <w:p w14:paraId="042B38F5" w14:textId="2D453177" w:rsidR="001701A9" w:rsidRDefault="001701A9">
      <w:pPr>
        <w:pStyle w:val="TOC4"/>
        <w:rPr>
          <w:rFonts w:asciiTheme="minorHAnsi" w:eastAsiaTheme="minorEastAsia" w:hAnsiTheme="minorHAnsi" w:cstheme="minorBidi"/>
          <w:kern w:val="2"/>
          <w:sz w:val="24"/>
          <w:szCs w:val="24"/>
          <w:lang w:eastAsia="en-GB"/>
          <w14:ligatures w14:val="standardContextual"/>
        </w:rPr>
      </w:pPr>
      <w:r>
        <w:t>6.4.1.1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_Toc187260603 \h </w:instrText>
      </w:r>
      <w:r>
        <w:fldChar w:fldCharType="separate"/>
      </w:r>
      <w:r>
        <w:t>38</w:t>
      </w:r>
      <w:r>
        <w:fldChar w:fldCharType="end"/>
      </w:r>
    </w:p>
    <w:p w14:paraId="0934B4D9" w14:textId="6AF54B7D" w:rsidR="001701A9" w:rsidRDefault="001701A9">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Transmitter transient period</w:t>
      </w:r>
      <w:r>
        <w:tab/>
      </w:r>
      <w:r>
        <w:fldChar w:fldCharType="begin"/>
      </w:r>
      <w:r>
        <w:instrText xml:space="preserve"> PAGEREF _Toc187260604 \h </w:instrText>
      </w:r>
      <w:r>
        <w:fldChar w:fldCharType="separate"/>
      </w:r>
      <w:r>
        <w:t>38</w:t>
      </w:r>
      <w:r>
        <w:fldChar w:fldCharType="end"/>
      </w:r>
    </w:p>
    <w:p w14:paraId="460A91E5" w14:textId="11C53261" w:rsidR="001701A9" w:rsidRDefault="001701A9">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Minimum requirements</w:t>
      </w:r>
      <w:r>
        <w:tab/>
      </w:r>
      <w:r>
        <w:fldChar w:fldCharType="begin"/>
      </w:r>
      <w:r>
        <w:instrText xml:space="preserve"> PAGEREF _Toc187260605 \h </w:instrText>
      </w:r>
      <w:r>
        <w:fldChar w:fldCharType="separate"/>
      </w:r>
      <w:r>
        <w:t>39</w:t>
      </w:r>
      <w:r>
        <w:fldChar w:fldCharType="end"/>
      </w:r>
    </w:p>
    <w:p w14:paraId="1E8BC65A" w14:textId="15F10568" w:rsidR="001701A9" w:rsidRDefault="001701A9">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Transmitted signal quality</w:t>
      </w:r>
      <w:r>
        <w:tab/>
      </w:r>
      <w:r>
        <w:fldChar w:fldCharType="begin"/>
      </w:r>
      <w:r>
        <w:instrText xml:space="preserve"> PAGEREF _Toc187260606 \h </w:instrText>
      </w:r>
      <w:r>
        <w:fldChar w:fldCharType="separate"/>
      </w:r>
      <w:r>
        <w:t>40</w:t>
      </w:r>
      <w:r>
        <w:fldChar w:fldCharType="end"/>
      </w:r>
    </w:p>
    <w:p w14:paraId="73451B19" w14:textId="5F9B5EDE" w:rsidR="001701A9" w:rsidRDefault="001701A9">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Modulation quality</w:t>
      </w:r>
      <w:r>
        <w:tab/>
      </w:r>
      <w:r>
        <w:fldChar w:fldCharType="begin"/>
      </w:r>
      <w:r>
        <w:instrText xml:space="preserve"> PAGEREF _Toc187260607 \h </w:instrText>
      </w:r>
      <w:r>
        <w:fldChar w:fldCharType="separate"/>
      </w:r>
      <w:r>
        <w:t>40</w:t>
      </w:r>
      <w:r>
        <w:fldChar w:fldCharType="end"/>
      </w:r>
    </w:p>
    <w:p w14:paraId="3D2D74F6" w14:textId="40C8E1D5" w:rsidR="001701A9" w:rsidRDefault="001701A9">
      <w:pPr>
        <w:pStyle w:val="TOC4"/>
        <w:rPr>
          <w:rFonts w:asciiTheme="minorHAnsi" w:eastAsiaTheme="minorEastAsia" w:hAnsiTheme="minorHAnsi" w:cstheme="minorBidi"/>
          <w:kern w:val="2"/>
          <w:sz w:val="24"/>
          <w:szCs w:val="24"/>
          <w:lang w:eastAsia="en-GB"/>
          <w14:ligatures w14:val="standardContextual"/>
        </w:rPr>
      </w:pPr>
      <w:r>
        <w:t>6.5.1.1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_Toc187260608 \h </w:instrText>
      </w:r>
      <w:r>
        <w:fldChar w:fldCharType="separate"/>
      </w:r>
      <w:r>
        <w:t>40</w:t>
      </w:r>
      <w:r>
        <w:fldChar w:fldCharType="end"/>
      </w:r>
    </w:p>
    <w:p w14:paraId="13ECC3FB" w14:textId="6BF162EE" w:rsidR="001701A9" w:rsidRDefault="001701A9">
      <w:pPr>
        <w:pStyle w:val="TOC4"/>
        <w:rPr>
          <w:rFonts w:asciiTheme="minorHAnsi" w:eastAsiaTheme="minorEastAsia" w:hAnsiTheme="minorHAnsi" w:cstheme="minorBidi"/>
          <w:kern w:val="2"/>
          <w:sz w:val="24"/>
          <w:szCs w:val="24"/>
          <w:lang w:eastAsia="en-GB"/>
          <w14:ligatures w14:val="standardContextual"/>
        </w:rPr>
      </w:pPr>
      <w:r>
        <w:t>6.5.1.2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_Toc187260609 \h </w:instrText>
      </w:r>
      <w:r>
        <w:fldChar w:fldCharType="separate"/>
      </w:r>
      <w:r>
        <w:t>40</w:t>
      </w:r>
      <w:r>
        <w:fldChar w:fldCharType="end"/>
      </w:r>
    </w:p>
    <w:p w14:paraId="7D273A03" w14:textId="0F7B52F1" w:rsidR="001701A9" w:rsidRDefault="001701A9">
      <w:pPr>
        <w:pStyle w:val="TOC4"/>
        <w:rPr>
          <w:rFonts w:asciiTheme="minorHAnsi" w:eastAsiaTheme="minorEastAsia" w:hAnsiTheme="minorHAnsi" w:cstheme="minorBidi"/>
          <w:kern w:val="2"/>
          <w:sz w:val="24"/>
          <w:szCs w:val="24"/>
          <w:lang w:eastAsia="en-GB"/>
          <w14:ligatures w14:val="standardContextual"/>
        </w:rPr>
      </w:pPr>
      <w:r>
        <w:t>6.5.1.3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_Toc187260610 \h </w:instrText>
      </w:r>
      <w:r>
        <w:fldChar w:fldCharType="separate"/>
      </w:r>
      <w:r>
        <w:t>40</w:t>
      </w:r>
      <w:r>
        <w:fldChar w:fldCharType="end"/>
      </w:r>
    </w:p>
    <w:p w14:paraId="64E99061" w14:textId="4320F9A8" w:rsidR="001701A9" w:rsidRDefault="001701A9">
      <w:pPr>
        <w:pStyle w:val="TOC4"/>
        <w:rPr>
          <w:rFonts w:asciiTheme="minorHAnsi" w:eastAsiaTheme="minorEastAsia" w:hAnsiTheme="minorHAnsi" w:cstheme="minorBidi"/>
          <w:kern w:val="2"/>
          <w:sz w:val="24"/>
          <w:szCs w:val="24"/>
          <w:lang w:eastAsia="en-GB"/>
          <w14:ligatures w14:val="standardContextual"/>
        </w:rPr>
      </w:pPr>
      <w:r>
        <w:t>6.5.1.4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_Toc187260611 \h </w:instrText>
      </w:r>
      <w:r>
        <w:fldChar w:fldCharType="separate"/>
      </w:r>
      <w:r>
        <w:t>40</w:t>
      </w:r>
      <w:r>
        <w:fldChar w:fldCharType="end"/>
      </w:r>
    </w:p>
    <w:p w14:paraId="6F54CCDA" w14:textId="43A13B51" w:rsidR="001701A9" w:rsidRDefault="001701A9">
      <w:pPr>
        <w:pStyle w:val="TOC4"/>
        <w:rPr>
          <w:rFonts w:asciiTheme="minorHAnsi" w:eastAsiaTheme="minorEastAsia" w:hAnsiTheme="minorHAnsi" w:cstheme="minorBidi"/>
          <w:kern w:val="2"/>
          <w:sz w:val="24"/>
          <w:szCs w:val="24"/>
          <w:lang w:eastAsia="en-GB"/>
          <w14:ligatures w14:val="standardContextual"/>
        </w:rPr>
      </w:pPr>
      <w:r>
        <w:t>6.5.1.5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_Toc187260612 \h </w:instrText>
      </w:r>
      <w:r>
        <w:fldChar w:fldCharType="separate"/>
      </w:r>
      <w:r>
        <w:t>40</w:t>
      </w:r>
      <w:r>
        <w:fldChar w:fldCharType="end"/>
      </w:r>
    </w:p>
    <w:p w14:paraId="2343AB74" w14:textId="5E022403" w:rsidR="001701A9" w:rsidRDefault="001701A9">
      <w:pPr>
        <w:pStyle w:val="TOC4"/>
        <w:rPr>
          <w:rFonts w:asciiTheme="minorHAnsi" w:eastAsiaTheme="minorEastAsia" w:hAnsiTheme="minorHAnsi" w:cstheme="minorBidi"/>
          <w:kern w:val="2"/>
          <w:sz w:val="24"/>
          <w:szCs w:val="24"/>
          <w:lang w:eastAsia="en-GB"/>
          <w14:ligatures w14:val="standardContextual"/>
        </w:rPr>
      </w:pPr>
      <w:r>
        <w:t>6.5.1.6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_Toc187260613 \h </w:instrText>
      </w:r>
      <w:r>
        <w:fldChar w:fldCharType="separate"/>
      </w:r>
      <w:r>
        <w:t>40</w:t>
      </w:r>
      <w:r>
        <w:fldChar w:fldCharType="end"/>
      </w:r>
    </w:p>
    <w:p w14:paraId="7615361D" w14:textId="70FEF174" w:rsidR="001701A9" w:rsidRDefault="001701A9">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Frequency error</w:t>
      </w:r>
      <w:r>
        <w:tab/>
      </w:r>
      <w:r>
        <w:fldChar w:fldCharType="begin"/>
      </w:r>
      <w:r>
        <w:instrText xml:space="preserve"> PAGEREF _Toc187260614 \h </w:instrText>
      </w:r>
      <w:r>
        <w:fldChar w:fldCharType="separate"/>
      </w:r>
      <w:r>
        <w:t>40</w:t>
      </w:r>
      <w:r>
        <w:fldChar w:fldCharType="end"/>
      </w:r>
    </w:p>
    <w:p w14:paraId="26C9E07C" w14:textId="5B0DBE5E" w:rsidR="001701A9" w:rsidRDefault="001701A9">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_Toc187260615 \h </w:instrText>
      </w:r>
      <w:r>
        <w:fldChar w:fldCharType="separate"/>
      </w:r>
      <w:r>
        <w:t>41</w:t>
      </w:r>
      <w:r>
        <w:fldChar w:fldCharType="end"/>
      </w:r>
    </w:p>
    <w:p w14:paraId="29B5C8E5" w14:textId="59EC57AC" w:rsidR="001701A9" w:rsidRDefault="001701A9">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_Toc187260616 \h </w:instrText>
      </w:r>
      <w:r>
        <w:fldChar w:fldCharType="separate"/>
      </w:r>
      <w:r>
        <w:t>41</w:t>
      </w:r>
      <w:r>
        <w:fldChar w:fldCharType="end"/>
      </w:r>
    </w:p>
    <w:p w14:paraId="3DE8B67C" w14:textId="456649B6" w:rsidR="001701A9" w:rsidRDefault="001701A9">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_Toc187260617 \h </w:instrText>
      </w:r>
      <w:r>
        <w:fldChar w:fldCharType="separate"/>
      </w:r>
      <w:r>
        <w:t>41</w:t>
      </w:r>
      <w:r>
        <w:fldChar w:fldCharType="end"/>
      </w:r>
    </w:p>
    <w:p w14:paraId="23AD7CDA" w14:textId="3877E578" w:rsidR="001701A9" w:rsidRDefault="001701A9">
      <w:pPr>
        <w:pStyle w:val="TOC4"/>
        <w:rPr>
          <w:rFonts w:asciiTheme="minorHAnsi" w:eastAsiaTheme="minorEastAsia" w:hAnsiTheme="minorHAnsi" w:cstheme="minorBidi"/>
          <w:kern w:val="2"/>
          <w:sz w:val="24"/>
          <w:szCs w:val="24"/>
          <w:lang w:eastAsia="en-GB"/>
          <w14:ligatures w14:val="standardContextual"/>
        </w:rPr>
      </w:pPr>
      <w:r>
        <w:t>6.5.2.4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_Toc187260618 \h </w:instrText>
      </w:r>
      <w:r>
        <w:fldChar w:fldCharType="separate"/>
      </w:r>
      <w:r>
        <w:t>41</w:t>
      </w:r>
      <w:r>
        <w:fldChar w:fldCharType="end"/>
      </w:r>
    </w:p>
    <w:p w14:paraId="519B8DD0" w14:textId="32466326" w:rsidR="001701A9" w:rsidRDefault="001701A9">
      <w:pPr>
        <w:pStyle w:val="TOC4"/>
        <w:rPr>
          <w:rFonts w:asciiTheme="minorHAnsi" w:eastAsiaTheme="minorEastAsia" w:hAnsiTheme="minorHAnsi" w:cstheme="minorBidi"/>
          <w:kern w:val="2"/>
          <w:sz w:val="24"/>
          <w:szCs w:val="24"/>
          <w:lang w:eastAsia="en-GB"/>
          <w14:ligatures w14:val="standardContextual"/>
        </w:rPr>
      </w:pPr>
      <w:r>
        <w:t>6.5.2.5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_Toc187260619 \h </w:instrText>
      </w:r>
      <w:r>
        <w:fldChar w:fldCharType="separate"/>
      </w:r>
      <w:r>
        <w:t>41</w:t>
      </w:r>
      <w:r>
        <w:fldChar w:fldCharType="end"/>
      </w:r>
    </w:p>
    <w:p w14:paraId="579C3D80" w14:textId="6E7DCB01" w:rsidR="001701A9" w:rsidRDefault="001701A9">
      <w:pPr>
        <w:pStyle w:val="TOC4"/>
        <w:rPr>
          <w:rFonts w:asciiTheme="minorHAnsi" w:eastAsiaTheme="minorEastAsia" w:hAnsiTheme="minorHAnsi" w:cstheme="minorBidi"/>
          <w:kern w:val="2"/>
          <w:sz w:val="24"/>
          <w:szCs w:val="24"/>
          <w:lang w:eastAsia="en-GB"/>
          <w14:ligatures w14:val="standardContextual"/>
        </w:rPr>
      </w:pPr>
      <w:r>
        <w:t>6.5.2.6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_Toc187260620 \h </w:instrText>
      </w:r>
      <w:r>
        <w:fldChar w:fldCharType="separate"/>
      </w:r>
      <w:r>
        <w:t>41</w:t>
      </w:r>
      <w:r>
        <w:fldChar w:fldCharType="end"/>
      </w:r>
    </w:p>
    <w:p w14:paraId="1FF048A5" w14:textId="06DBE749" w:rsidR="001701A9" w:rsidRDefault="001701A9">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Time alignment error</w:t>
      </w:r>
      <w:r>
        <w:tab/>
      </w:r>
      <w:r>
        <w:fldChar w:fldCharType="begin"/>
      </w:r>
      <w:r>
        <w:instrText xml:space="preserve"> PAGEREF _Toc187260621 \h </w:instrText>
      </w:r>
      <w:r>
        <w:fldChar w:fldCharType="separate"/>
      </w:r>
      <w:r>
        <w:t>41</w:t>
      </w:r>
      <w:r>
        <w:fldChar w:fldCharType="end"/>
      </w:r>
    </w:p>
    <w:p w14:paraId="601FA00E" w14:textId="56FC5BE7" w:rsidR="001701A9" w:rsidRDefault="001701A9">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_Toc187260622 \h </w:instrText>
      </w:r>
      <w:r>
        <w:fldChar w:fldCharType="separate"/>
      </w:r>
      <w:r>
        <w:t>41</w:t>
      </w:r>
      <w:r>
        <w:fldChar w:fldCharType="end"/>
      </w:r>
    </w:p>
    <w:p w14:paraId="384C292E" w14:textId="0726D536" w:rsidR="001701A9" w:rsidRDefault="001701A9">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_Toc187260623 \h </w:instrText>
      </w:r>
      <w:r>
        <w:fldChar w:fldCharType="separate"/>
      </w:r>
      <w:r>
        <w:t>41</w:t>
      </w:r>
      <w:r>
        <w:fldChar w:fldCharType="end"/>
      </w:r>
    </w:p>
    <w:p w14:paraId="5CD4995C" w14:textId="4DB8CEC0" w:rsidR="001701A9" w:rsidRDefault="001701A9">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_Toc187260624 \h </w:instrText>
      </w:r>
      <w:r>
        <w:fldChar w:fldCharType="separate"/>
      </w:r>
      <w:r>
        <w:t>41</w:t>
      </w:r>
      <w:r>
        <w:fldChar w:fldCharType="end"/>
      </w:r>
    </w:p>
    <w:p w14:paraId="630C3B7B" w14:textId="70ADD58D" w:rsidR="001701A9" w:rsidRDefault="001701A9">
      <w:pPr>
        <w:pStyle w:val="TOC4"/>
        <w:rPr>
          <w:rFonts w:asciiTheme="minorHAnsi" w:eastAsiaTheme="minorEastAsia" w:hAnsiTheme="minorHAnsi" w:cstheme="minorBidi"/>
          <w:kern w:val="2"/>
          <w:sz w:val="24"/>
          <w:szCs w:val="24"/>
          <w:lang w:eastAsia="en-GB"/>
          <w14:ligatures w14:val="standardContextual"/>
        </w:rPr>
      </w:pPr>
      <w:r>
        <w:t>6.5.3.4</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_Toc187260625 \h </w:instrText>
      </w:r>
      <w:r>
        <w:fldChar w:fldCharType="separate"/>
      </w:r>
      <w:r>
        <w:t>42</w:t>
      </w:r>
      <w:r>
        <w:fldChar w:fldCharType="end"/>
      </w:r>
    </w:p>
    <w:p w14:paraId="6752CE73" w14:textId="46053AD0" w:rsidR="001701A9" w:rsidRDefault="001701A9">
      <w:pPr>
        <w:pStyle w:val="TOC4"/>
        <w:rPr>
          <w:rFonts w:asciiTheme="minorHAnsi" w:eastAsiaTheme="minorEastAsia" w:hAnsiTheme="minorHAnsi" w:cstheme="minorBidi"/>
          <w:kern w:val="2"/>
          <w:sz w:val="24"/>
          <w:szCs w:val="24"/>
          <w:lang w:eastAsia="en-GB"/>
          <w14:ligatures w14:val="standardContextual"/>
        </w:rPr>
      </w:pPr>
      <w:r>
        <w:t>6.5.3.5</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_Toc187260626 \h </w:instrText>
      </w:r>
      <w:r>
        <w:fldChar w:fldCharType="separate"/>
      </w:r>
      <w:r>
        <w:t>42</w:t>
      </w:r>
      <w:r>
        <w:fldChar w:fldCharType="end"/>
      </w:r>
    </w:p>
    <w:p w14:paraId="6EC6F9C6" w14:textId="3914DE35" w:rsidR="001701A9" w:rsidRDefault="001701A9">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Unwanted emissions</w:t>
      </w:r>
      <w:r>
        <w:tab/>
      </w:r>
      <w:r>
        <w:fldChar w:fldCharType="begin"/>
      </w:r>
      <w:r>
        <w:instrText xml:space="preserve"> PAGEREF _Toc187260627 \h </w:instrText>
      </w:r>
      <w:r>
        <w:fldChar w:fldCharType="separate"/>
      </w:r>
      <w:r>
        <w:t>42</w:t>
      </w:r>
      <w:r>
        <w:fldChar w:fldCharType="end"/>
      </w:r>
    </w:p>
    <w:p w14:paraId="626925A0" w14:textId="730E0413" w:rsidR="001701A9" w:rsidRDefault="001701A9">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Transmitter spurious emissions</w:t>
      </w:r>
      <w:r>
        <w:tab/>
      </w:r>
      <w:r>
        <w:fldChar w:fldCharType="begin"/>
      </w:r>
      <w:r>
        <w:instrText xml:space="preserve"> PAGEREF _Toc187260628 \h </w:instrText>
      </w:r>
      <w:r>
        <w:fldChar w:fldCharType="separate"/>
      </w:r>
      <w:r>
        <w:t>42</w:t>
      </w:r>
      <w:r>
        <w:fldChar w:fldCharType="end"/>
      </w:r>
    </w:p>
    <w:p w14:paraId="76D55F56" w14:textId="47907968" w:rsidR="001701A9" w:rsidRDefault="001701A9">
      <w:pPr>
        <w:pStyle w:val="TOC4"/>
        <w:rPr>
          <w:rFonts w:asciiTheme="minorHAnsi" w:eastAsiaTheme="minorEastAsia" w:hAnsiTheme="minorHAnsi" w:cstheme="minorBidi"/>
          <w:kern w:val="2"/>
          <w:sz w:val="24"/>
          <w:szCs w:val="24"/>
          <w:lang w:eastAsia="en-GB"/>
          <w14:ligatures w14:val="standardContextual"/>
        </w:rPr>
      </w:pPr>
      <w:r>
        <w:t>6.6.1.1</w:t>
      </w:r>
      <w:r>
        <w:rPr>
          <w:rFonts w:asciiTheme="minorHAnsi" w:eastAsiaTheme="minorEastAsia" w:hAnsiTheme="minorHAnsi" w:cstheme="minorBidi"/>
          <w:kern w:val="2"/>
          <w:sz w:val="24"/>
          <w:szCs w:val="24"/>
          <w:lang w:eastAsia="en-GB"/>
          <w14:ligatures w14:val="standardContextual"/>
        </w:rPr>
        <w:tab/>
      </w:r>
      <w:r>
        <w:t>Mandatory Requirements</w:t>
      </w:r>
      <w:r>
        <w:tab/>
      </w:r>
      <w:r>
        <w:fldChar w:fldCharType="begin"/>
      </w:r>
      <w:r>
        <w:instrText xml:space="preserve"> PAGEREF _Toc187260629 \h </w:instrText>
      </w:r>
      <w:r>
        <w:fldChar w:fldCharType="separate"/>
      </w:r>
      <w:r>
        <w:t>43</w:t>
      </w:r>
      <w:r>
        <w:fldChar w:fldCharType="end"/>
      </w:r>
    </w:p>
    <w:p w14:paraId="72B75BE0" w14:textId="4ABC85B5" w:rsidR="001701A9" w:rsidRDefault="001701A9">
      <w:pPr>
        <w:pStyle w:val="TOC5"/>
        <w:rPr>
          <w:rFonts w:asciiTheme="minorHAnsi" w:eastAsiaTheme="minorEastAsia" w:hAnsiTheme="minorHAnsi" w:cstheme="minorBidi"/>
          <w:kern w:val="2"/>
          <w:sz w:val="24"/>
          <w:szCs w:val="24"/>
          <w:lang w:eastAsia="en-GB"/>
          <w14:ligatures w14:val="standardContextual"/>
        </w:rPr>
      </w:pPr>
      <w:r>
        <w:t>6.6.1.1.1</w:t>
      </w:r>
      <w:r>
        <w:rPr>
          <w:rFonts w:asciiTheme="minorHAnsi" w:eastAsiaTheme="minorEastAsia" w:hAnsiTheme="minorHAnsi" w:cstheme="minorBidi"/>
          <w:kern w:val="2"/>
          <w:sz w:val="24"/>
          <w:szCs w:val="24"/>
          <w:lang w:eastAsia="en-GB"/>
          <w14:ligatures w14:val="standardContextual"/>
        </w:rPr>
        <w:tab/>
      </w:r>
      <w:r>
        <w:t>Minimum requirement (Category A)</w:t>
      </w:r>
      <w:r>
        <w:tab/>
      </w:r>
      <w:r>
        <w:fldChar w:fldCharType="begin"/>
      </w:r>
      <w:r>
        <w:instrText xml:space="preserve"> PAGEREF _Toc187260630 \h </w:instrText>
      </w:r>
      <w:r>
        <w:fldChar w:fldCharType="separate"/>
      </w:r>
      <w:r>
        <w:t>43</w:t>
      </w:r>
      <w:r>
        <w:fldChar w:fldCharType="end"/>
      </w:r>
    </w:p>
    <w:p w14:paraId="7F4CA778" w14:textId="0573B22C" w:rsidR="001701A9" w:rsidRDefault="001701A9">
      <w:pPr>
        <w:pStyle w:val="TOC5"/>
        <w:rPr>
          <w:rFonts w:asciiTheme="minorHAnsi" w:eastAsiaTheme="minorEastAsia" w:hAnsiTheme="minorHAnsi" w:cstheme="minorBidi"/>
          <w:kern w:val="2"/>
          <w:sz w:val="24"/>
          <w:szCs w:val="24"/>
          <w:lang w:eastAsia="en-GB"/>
          <w14:ligatures w14:val="standardContextual"/>
        </w:rPr>
      </w:pPr>
      <w:r>
        <w:t>6.6.1.1.2</w:t>
      </w:r>
      <w:r>
        <w:rPr>
          <w:rFonts w:asciiTheme="minorHAnsi" w:eastAsiaTheme="minorEastAsia" w:hAnsiTheme="minorHAnsi" w:cstheme="minorBidi"/>
          <w:kern w:val="2"/>
          <w:sz w:val="24"/>
          <w:szCs w:val="24"/>
          <w:lang w:eastAsia="en-GB"/>
          <w14:ligatures w14:val="standardContextual"/>
        </w:rPr>
        <w:tab/>
      </w:r>
      <w:r>
        <w:t>Minimum requirement (Category B)</w:t>
      </w:r>
      <w:r>
        <w:tab/>
      </w:r>
      <w:r>
        <w:fldChar w:fldCharType="begin"/>
      </w:r>
      <w:r>
        <w:instrText xml:space="preserve"> PAGEREF _Toc187260631 \h </w:instrText>
      </w:r>
      <w:r>
        <w:fldChar w:fldCharType="separate"/>
      </w:r>
      <w:r>
        <w:t>43</w:t>
      </w:r>
      <w:r>
        <w:fldChar w:fldCharType="end"/>
      </w:r>
    </w:p>
    <w:p w14:paraId="3AC1939D" w14:textId="4BA5AF05" w:rsidR="001701A9" w:rsidRDefault="001701A9">
      <w:pPr>
        <w:pStyle w:val="TOC5"/>
        <w:rPr>
          <w:rFonts w:asciiTheme="minorHAnsi" w:eastAsiaTheme="minorEastAsia" w:hAnsiTheme="minorHAnsi" w:cstheme="minorBidi"/>
          <w:kern w:val="2"/>
          <w:sz w:val="24"/>
          <w:szCs w:val="24"/>
          <w:lang w:eastAsia="en-GB"/>
          <w14:ligatures w14:val="standardContextual"/>
        </w:rPr>
      </w:pPr>
      <w:r>
        <w:t>6.6.1.1.3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_Toc187260632 \h </w:instrText>
      </w:r>
      <w:r>
        <w:fldChar w:fldCharType="separate"/>
      </w:r>
      <w:r>
        <w:t>43</w:t>
      </w:r>
      <w:r>
        <w:fldChar w:fldCharType="end"/>
      </w:r>
    </w:p>
    <w:p w14:paraId="2F48D2F7" w14:textId="366AC43B" w:rsidR="001701A9" w:rsidRDefault="001701A9">
      <w:pPr>
        <w:pStyle w:val="TOC4"/>
        <w:rPr>
          <w:rFonts w:asciiTheme="minorHAnsi" w:eastAsiaTheme="minorEastAsia" w:hAnsiTheme="minorHAnsi" w:cstheme="minorBidi"/>
          <w:kern w:val="2"/>
          <w:sz w:val="24"/>
          <w:szCs w:val="24"/>
          <w:lang w:eastAsia="en-GB"/>
          <w14:ligatures w14:val="standardContextual"/>
        </w:rPr>
      </w:pPr>
      <w:r>
        <w:t>6.6.1.2</w:t>
      </w:r>
      <w:r>
        <w:rPr>
          <w:rFonts w:asciiTheme="minorHAnsi" w:eastAsiaTheme="minorEastAsia" w:hAnsiTheme="minorHAnsi" w:cstheme="minorBidi"/>
          <w:kern w:val="2"/>
          <w:sz w:val="24"/>
          <w:szCs w:val="24"/>
          <w:lang w:eastAsia="en-GB"/>
          <w14:ligatures w14:val="standardContextual"/>
        </w:rPr>
        <w:tab/>
      </w:r>
      <w:r>
        <w:t>Protection of the BS receiver of own or different BS</w:t>
      </w:r>
      <w:r>
        <w:tab/>
      </w:r>
      <w:r>
        <w:fldChar w:fldCharType="begin"/>
      </w:r>
      <w:r>
        <w:instrText xml:space="preserve"> PAGEREF _Toc187260633 \h </w:instrText>
      </w:r>
      <w:r>
        <w:fldChar w:fldCharType="separate"/>
      </w:r>
      <w:r>
        <w:t>43</w:t>
      </w:r>
      <w:r>
        <w:fldChar w:fldCharType="end"/>
      </w:r>
    </w:p>
    <w:p w14:paraId="17D21AE9" w14:textId="2136870C" w:rsidR="001701A9" w:rsidRDefault="001701A9">
      <w:pPr>
        <w:pStyle w:val="TOC5"/>
        <w:rPr>
          <w:rFonts w:asciiTheme="minorHAnsi" w:eastAsiaTheme="minorEastAsia" w:hAnsiTheme="minorHAnsi" w:cstheme="minorBidi"/>
          <w:kern w:val="2"/>
          <w:sz w:val="24"/>
          <w:szCs w:val="24"/>
          <w:lang w:eastAsia="en-GB"/>
          <w14:ligatures w14:val="standardContextual"/>
        </w:rPr>
      </w:pPr>
      <w:r>
        <w:t>6.6.1.2.1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_Toc187260634 \h </w:instrText>
      </w:r>
      <w:r>
        <w:fldChar w:fldCharType="separate"/>
      </w:r>
      <w:r>
        <w:t>44</w:t>
      </w:r>
      <w:r>
        <w:fldChar w:fldCharType="end"/>
      </w:r>
    </w:p>
    <w:p w14:paraId="725F1390" w14:textId="7D189AD6" w:rsidR="001701A9" w:rsidRDefault="001701A9">
      <w:pPr>
        <w:pStyle w:val="TOC4"/>
        <w:rPr>
          <w:rFonts w:asciiTheme="minorHAnsi" w:eastAsiaTheme="minorEastAsia" w:hAnsiTheme="minorHAnsi" w:cstheme="minorBidi"/>
          <w:kern w:val="2"/>
          <w:sz w:val="24"/>
          <w:szCs w:val="24"/>
          <w:lang w:eastAsia="en-GB"/>
          <w14:ligatures w14:val="standardContextual"/>
        </w:rPr>
      </w:pPr>
      <w:r>
        <w:t>6.6.1.3</w:t>
      </w:r>
      <w:r>
        <w:rPr>
          <w:rFonts w:asciiTheme="minorHAnsi" w:eastAsiaTheme="minorEastAsia"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_Toc187260635 \h </w:instrText>
      </w:r>
      <w:r>
        <w:fldChar w:fldCharType="separate"/>
      </w:r>
      <w:r>
        <w:t>44</w:t>
      </w:r>
      <w:r>
        <w:fldChar w:fldCharType="end"/>
      </w:r>
    </w:p>
    <w:p w14:paraId="447E80FC" w14:textId="7CE0B083" w:rsidR="001701A9" w:rsidRDefault="001701A9">
      <w:pPr>
        <w:pStyle w:val="TOC5"/>
        <w:rPr>
          <w:rFonts w:asciiTheme="minorHAnsi" w:eastAsiaTheme="minorEastAsia" w:hAnsiTheme="minorHAnsi" w:cstheme="minorBidi"/>
          <w:kern w:val="2"/>
          <w:sz w:val="24"/>
          <w:szCs w:val="24"/>
          <w:lang w:eastAsia="en-GB"/>
          <w14:ligatures w14:val="standardContextual"/>
        </w:rPr>
      </w:pPr>
      <w:r>
        <w:t>6.6.1.3.1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_Toc187260636 \h </w:instrText>
      </w:r>
      <w:r>
        <w:fldChar w:fldCharType="separate"/>
      </w:r>
      <w:r>
        <w:t>44</w:t>
      </w:r>
      <w:r>
        <w:fldChar w:fldCharType="end"/>
      </w:r>
    </w:p>
    <w:p w14:paraId="44271F2F" w14:textId="4C25EE10" w:rsidR="001701A9" w:rsidRDefault="001701A9">
      <w:pPr>
        <w:pStyle w:val="TOC4"/>
        <w:rPr>
          <w:rFonts w:asciiTheme="minorHAnsi" w:eastAsiaTheme="minorEastAsia" w:hAnsiTheme="minorHAnsi" w:cstheme="minorBidi"/>
          <w:kern w:val="2"/>
          <w:sz w:val="24"/>
          <w:szCs w:val="24"/>
          <w:lang w:eastAsia="en-GB"/>
          <w14:ligatures w14:val="standardContextual"/>
        </w:rPr>
      </w:pPr>
      <w:r>
        <w:t>6.6.1.4</w:t>
      </w:r>
      <w:r>
        <w:rPr>
          <w:rFonts w:asciiTheme="minorHAnsi" w:eastAsiaTheme="minorEastAsia" w:hAnsiTheme="minorHAnsi" w:cstheme="minorBidi"/>
          <w:kern w:val="2"/>
          <w:sz w:val="24"/>
          <w:szCs w:val="24"/>
          <w:lang w:eastAsia="en-GB"/>
          <w14:ligatures w14:val="standardContextual"/>
        </w:rPr>
        <w:tab/>
      </w:r>
      <w:r>
        <w:t>Co-location with other base stations</w:t>
      </w:r>
      <w:r>
        <w:tab/>
      </w:r>
      <w:r>
        <w:fldChar w:fldCharType="begin"/>
      </w:r>
      <w:r>
        <w:instrText xml:space="preserve"> PAGEREF _Toc187260637 \h </w:instrText>
      </w:r>
      <w:r>
        <w:fldChar w:fldCharType="separate"/>
      </w:r>
      <w:r>
        <w:t>55</w:t>
      </w:r>
      <w:r>
        <w:fldChar w:fldCharType="end"/>
      </w:r>
    </w:p>
    <w:p w14:paraId="2BE42D89" w14:textId="4A6BFCA7" w:rsidR="001701A9" w:rsidRDefault="001701A9">
      <w:pPr>
        <w:pStyle w:val="TOC5"/>
        <w:rPr>
          <w:rFonts w:asciiTheme="minorHAnsi" w:eastAsiaTheme="minorEastAsia" w:hAnsiTheme="minorHAnsi" w:cstheme="minorBidi"/>
          <w:kern w:val="2"/>
          <w:sz w:val="24"/>
          <w:szCs w:val="24"/>
          <w:lang w:eastAsia="en-GB"/>
          <w14:ligatures w14:val="standardContextual"/>
        </w:rPr>
      </w:pPr>
      <w:r>
        <w:t>6.6.1.4.1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_Toc187260638 \h </w:instrText>
      </w:r>
      <w:r>
        <w:fldChar w:fldCharType="separate"/>
      </w:r>
      <w:r>
        <w:t>55</w:t>
      </w:r>
      <w:r>
        <w:fldChar w:fldCharType="end"/>
      </w:r>
    </w:p>
    <w:p w14:paraId="6BB3A3FA" w14:textId="7C69332B" w:rsidR="001701A9" w:rsidRDefault="001701A9">
      <w:pPr>
        <w:pStyle w:val="TOC3"/>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Operating band unwanted emissions</w:t>
      </w:r>
      <w:r>
        <w:tab/>
      </w:r>
      <w:r>
        <w:fldChar w:fldCharType="begin"/>
      </w:r>
      <w:r>
        <w:instrText xml:space="preserve"> PAGEREF _Toc187260639 \h </w:instrText>
      </w:r>
      <w:r>
        <w:fldChar w:fldCharType="separate"/>
      </w:r>
      <w:r>
        <w:t>61</w:t>
      </w:r>
      <w:r>
        <w:fldChar w:fldCharType="end"/>
      </w:r>
    </w:p>
    <w:p w14:paraId="65A6AB66" w14:textId="0610679D" w:rsidR="001701A9" w:rsidRDefault="001701A9">
      <w:pPr>
        <w:pStyle w:val="TOC4"/>
        <w:rPr>
          <w:rFonts w:asciiTheme="minorHAnsi" w:eastAsiaTheme="minorEastAsia" w:hAnsiTheme="minorHAnsi" w:cstheme="minorBidi"/>
          <w:kern w:val="2"/>
          <w:sz w:val="24"/>
          <w:szCs w:val="24"/>
          <w:lang w:eastAsia="en-GB"/>
          <w14:ligatures w14:val="standardContextual"/>
        </w:rPr>
      </w:pPr>
      <w:r>
        <w:t>6.6.2.1</w:t>
      </w:r>
      <w:r>
        <w:rPr>
          <w:rFonts w:asciiTheme="minorHAnsi" w:eastAsiaTheme="minorEastAsia" w:hAnsiTheme="minorHAnsi" w:cstheme="minorBidi"/>
          <w:kern w:val="2"/>
          <w:sz w:val="24"/>
          <w:szCs w:val="24"/>
          <w:lang w:eastAsia="en-GB"/>
          <w14:ligatures w14:val="standardContextual"/>
        </w:rPr>
        <w:tab/>
      </w:r>
      <w:r>
        <w:t>General minimum requirement for Band Categories 1 and 3</w:t>
      </w:r>
      <w:r>
        <w:tab/>
      </w:r>
      <w:r>
        <w:fldChar w:fldCharType="begin"/>
      </w:r>
      <w:r>
        <w:instrText xml:space="preserve"> PAGEREF _Toc187260640 \h </w:instrText>
      </w:r>
      <w:r>
        <w:fldChar w:fldCharType="separate"/>
      </w:r>
      <w:r>
        <w:t>61</w:t>
      </w:r>
      <w:r>
        <w:fldChar w:fldCharType="end"/>
      </w:r>
    </w:p>
    <w:p w14:paraId="460A5261" w14:textId="78A1C927" w:rsidR="001701A9" w:rsidRDefault="001701A9">
      <w:pPr>
        <w:pStyle w:val="TOC4"/>
        <w:rPr>
          <w:rFonts w:asciiTheme="minorHAnsi" w:eastAsiaTheme="minorEastAsia" w:hAnsiTheme="minorHAnsi" w:cstheme="minorBidi"/>
          <w:kern w:val="2"/>
          <w:sz w:val="24"/>
          <w:szCs w:val="24"/>
          <w:lang w:eastAsia="en-GB"/>
          <w14:ligatures w14:val="standardContextual"/>
        </w:rPr>
      </w:pPr>
      <w:r>
        <w:t>6.6.2.2</w:t>
      </w:r>
      <w:r>
        <w:rPr>
          <w:rFonts w:asciiTheme="minorHAnsi" w:eastAsiaTheme="minorEastAsia" w:hAnsiTheme="minorHAnsi" w:cstheme="minorBidi"/>
          <w:kern w:val="2"/>
          <w:sz w:val="24"/>
          <w:szCs w:val="24"/>
          <w:lang w:eastAsia="en-GB"/>
          <w14:ligatures w14:val="standardContextual"/>
        </w:rPr>
        <w:tab/>
      </w:r>
      <w:r>
        <w:t>General minimum requirement for Band Category 2</w:t>
      </w:r>
      <w:r>
        <w:tab/>
      </w:r>
      <w:r>
        <w:fldChar w:fldCharType="begin"/>
      </w:r>
      <w:r>
        <w:instrText xml:space="preserve"> PAGEREF _Toc187260641 \h </w:instrText>
      </w:r>
      <w:r>
        <w:fldChar w:fldCharType="separate"/>
      </w:r>
      <w:r>
        <w:t>69</w:t>
      </w:r>
      <w:r>
        <w:fldChar w:fldCharType="end"/>
      </w:r>
    </w:p>
    <w:p w14:paraId="1507236A" w14:textId="15255179" w:rsidR="001701A9" w:rsidRDefault="001701A9">
      <w:pPr>
        <w:pStyle w:val="TOC4"/>
        <w:rPr>
          <w:rFonts w:asciiTheme="minorHAnsi" w:eastAsiaTheme="minorEastAsia" w:hAnsiTheme="minorHAnsi" w:cstheme="minorBidi"/>
          <w:kern w:val="2"/>
          <w:sz w:val="24"/>
          <w:szCs w:val="24"/>
          <w:lang w:eastAsia="en-GB"/>
          <w14:ligatures w14:val="standardContextual"/>
        </w:rPr>
      </w:pPr>
      <w:r>
        <w:t>6.6.2.3</w:t>
      </w:r>
      <w:r>
        <w:rPr>
          <w:rFonts w:asciiTheme="minorHAnsi" w:eastAsiaTheme="minorEastAsia" w:hAnsiTheme="minorHAnsi" w:cstheme="minorBidi"/>
          <w:kern w:val="2"/>
          <w:sz w:val="24"/>
          <w:szCs w:val="24"/>
          <w:lang w:eastAsia="en-GB"/>
          <w14:ligatures w14:val="standardContextual"/>
        </w:rPr>
        <w:tab/>
      </w:r>
      <w:r>
        <w:t>GSM/EDGE single-RAT requirements</w:t>
      </w:r>
      <w:r>
        <w:tab/>
      </w:r>
      <w:r>
        <w:fldChar w:fldCharType="begin"/>
      </w:r>
      <w:r>
        <w:instrText xml:space="preserve"> PAGEREF _Toc187260642 \h </w:instrText>
      </w:r>
      <w:r>
        <w:fldChar w:fldCharType="separate"/>
      </w:r>
      <w:r>
        <w:t>78</w:t>
      </w:r>
      <w:r>
        <w:fldChar w:fldCharType="end"/>
      </w:r>
    </w:p>
    <w:p w14:paraId="4DE65A9F" w14:textId="218FC623" w:rsidR="001701A9" w:rsidRDefault="001701A9">
      <w:pPr>
        <w:pStyle w:val="TOC4"/>
        <w:rPr>
          <w:rFonts w:asciiTheme="minorHAnsi" w:eastAsiaTheme="minorEastAsia" w:hAnsiTheme="minorHAnsi" w:cstheme="minorBidi"/>
          <w:kern w:val="2"/>
          <w:sz w:val="24"/>
          <w:szCs w:val="24"/>
          <w:lang w:eastAsia="en-GB"/>
          <w14:ligatures w14:val="standardContextual"/>
        </w:rPr>
      </w:pPr>
      <w:r>
        <w:t>6.6.2.4</w:t>
      </w:r>
      <w:r>
        <w:rPr>
          <w:rFonts w:asciiTheme="minorHAnsi" w:eastAsiaTheme="minorEastAsia" w:hAnsiTheme="minorHAnsi" w:cstheme="minorBidi"/>
          <w:kern w:val="2"/>
          <w:sz w:val="24"/>
          <w:szCs w:val="24"/>
          <w:lang w:eastAsia="en-GB"/>
          <w14:ligatures w14:val="standardContextual"/>
        </w:rPr>
        <w:tab/>
      </w:r>
      <w:r>
        <w:t>Additional requirements</w:t>
      </w:r>
      <w:r>
        <w:tab/>
      </w:r>
      <w:r>
        <w:fldChar w:fldCharType="begin"/>
      </w:r>
      <w:r>
        <w:instrText xml:space="preserve"> PAGEREF _Toc187260643 \h </w:instrText>
      </w:r>
      <w:r>
        <w:fldChar w:fldCharType="separate"/>
      </w:r>
      <w:r>
        <w:t>78</w:t>
      </w:r>
      <w:r>
        <w:fldChar w:fldCharType="end"/>
      </w:r>
    </w:p>
    <w:p w14:paraId="192F59AF" w14:textId="7394FCD8" w:rsidR="001701A9" w:rsidRDefault="001701A9">
      <w:pPr>
        <w:pStyle w:val="TOC5"/>
        <w:rPr>
          <w:rFonts w:asciiTheme="minorHAnsi" w:eastAsiaTheme="minorEastAsia" w:hAnsiTheme="minorHAnsi" w:cstheme="minorBidi"/>
          <w:kern w:val="2"/>
          <w:sz w:val="24"/>
          <w:szCs w:val="24"/>
          <w:lang w:eastAsia="en-GB"/>
          <w14:ligatures w14:val="standardContextual"/>
        </w:rPr>
      </w:pPr>
      <w:r>
        <w:t>6.6.2.4.1</w:t>
      </w:r>
      <w:r>
        <w:rPr>
          <w:rFonts w:asciiTheme="minorHAnsi" w:eastAsiaTheme="minorEastAsia" w:hAnsiTheme="minorHAnsi" w:cstheme="minorBidi"/>
          <w:kern w:val="2"/>
          <w:sz w:val="24"/>
          <w:szCs w:val="24"/>
          <w:lang w:eastAsia="en-GB"/>
          <w14:ligatures w14:val="standardContextual"/>
        </w:rPr>
        <w:tab/>
      </w:r>
      <w:r>
        <w:t>Limits in FCC Title 47</w:t>
      </w:r>
      <w:r>
        <w:tab/>
      </w:r>
      <w:r>
        <w:fldChar w:fldCharType="begin"/>
      </w:r>
      <w:r>
        <w:instrText xml:space="preserve"> PAGEREF _Toc187260644 \h </w:instrText>
      </w:r>
      <w:r>
        <w:fldChar w:fldCharType="separate"/>
      </w:r>
      <w:r>
        <w:t>78</w:t>
      </w:r>
      <w:r>
        <w:fldChar w:fldCharType="end"/>
      </w:r>
    </w:p>
    <w:p w14:paraId="489052D5" w14:textId="2BD5DB60" w:rsidR="001701A9" w:rsidRDefault="001701A9">
      <w:pPr>
        <w:pStyle w:val="TOC5"/>
        <w:rPr>
          <w:rFonts w:asciiTheme="minorHAnsi" w:eastAsiaTheme="minorEastAsia" w:hAnsiTheme="minorHAnsi" w:cstheme="minorBidi"/>
          <w:kern w:val="2"/>
          <w:sz w:val="24"/>
          <w:szCs w:val="24"/>
          <w:lang w:eastAsia="en-GB"/>
          <w14:ligatures w14:val="standardContextual"/>
        </w:rPr>
      </w:pPr>
      <w:r>
        <w:t>6.6.2.4.2</w:t>
      </w:r>
      <w:r>
        <w:rPr>
          <w:rFonts w:asciiTheme="minorHAnsi" w:eastAsiaTheme="minorEastAsia" w:hAnsiTheme="minorHAnsi" w:cstheme="minorBidi"/>
          <w:kern w:val="2"/>
          <w:sz w:val="24"/>
          <w:szCs w:val="24"/>
          <w:lang w:eastAsia="en-GB"/>
          <w14:ligatures w14:val="standardContextual"/>
        </w:rPr>
        <w:tab/>
      </w:r>
      <w:r>
        <w:t>Unsynchronized operation for BC3</w:t>
      </w:r>
      <w:r>
        <w:tab/>
      </w:r>
      <w:r>
        <w:fldChar w:fldCharType="begin"/>
      </w:r>
      <w:r>
        <w:instrText xml:space="preserve"> PAGEREF _Toc187260645 \h </w:instrText>
      </w:r>
      <w:r>
        <w:fldChar w:fldCharType="separate"/>
      </w:r>
      <w:r>
        <w:t>78</w:t>
      </w:r>
      <w:r>
        <w:fldChar w:fldCharType="end"/>
      </w:r>
    </w:p>
    <w:p w14:paraId="63C6A16C" w14:textId="65A3A88D" w:rsidR="001701A9" w:rsidRDefault="001701A9">
      <w:pPr>
        <w:pStyle w:val="TOC5"/>
        <w:rPr>
          <w:rFonts w:asciiTheme="minorHAnsi" w:eastAsiaTheme="minorEastAsia" w:hAnsiTheme="minorHAnsi" w:cstheme="minorBidi"/>
          <w:kern w:val="2"/>
          <w:sz w:val="24"/>
          <w:szCs w:val="24"/>
          <w:lang w:eastAsia="en-GB"/>
          <w14:ligatures w14:val="standardContextual"/>
        </w:rPr>
      </w:pPr>
      <w:r>
        <w:t>6.6.2.4.3</w:t>
      </w:r>
      <w:r>
        <w:rPr>
          <w:rFonts w:asciiTheme="minorHAnsi" w:eastAsiaTheme="minorEastAsia" w:hAnsiTheme="minorHAnsi" w:cstheme="minorBidi"/>
          <w:kern w:val="2"/>
          <w:sz w:val="24"/>
          <w:szCs w:val="24"/>
          <w:lang w:eastAsia="en-GB"/>
          <w14:ligatures w14:val="standardContextual"/>
        </w:rPr>
        <w:tab/>
      </w:r>
      <w:r>
        <w:t>Protection of DTT</w:t>
      </w:r>
      <w:r>
        <w:tab/>
      </w:r>
      <w:r>
        <w:fldChar w:fldCharType="begin"/>
      </w:r>
      <w:r>
        <w:instrText xml:space="preserve"> PAGEREF _Toc187260646 \h </w:instrText>
      </w:r>
      <w:r>
        <w:fldChar w:fldCharType="separate"/>
      </w:r>
      <w:r>
        <w:t>78</w:t>
      </w:r>
      <w:r>
        <w:fldChar w:fldCharType="end"/>
      </w:r>
    </w:p>
    <w:p w14:paraId="562BA997" w14:textId="4F3C7D66" w:rsidR="001701A9" w:rsidRDefault="001701A9">
      <w:pPr>
        <w:pStyle w:val="TOC5"/>
        <w:rPr>
          <w:rFonts w:asciiTheme="minorHAnsi" w:eastAsiaTheme="minorEastAsia" w:hAnsiTheme="minorHAnsi" w:cstheme="minorBidi"/>
          <w:kern w:val="2"/>
          <w:sz w:val="24"/>
          <w:szCs w:val="24"/>
          <w:lang w:eastAsia="en-GB"/>
          <w14:ligatures w14:val="standardContextual"/>
        </w:rPr>
      </w:pPr>
      <w:r>
        <w:t>6.6.2.4.4</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_Toc187260647 \h </w:instrText>
      </w:r>
      <w:r>
        <w:fldChar w:fldCharType="separate"/>
      </w:r>
      <w:r>
        <w:t>79</w:t>
      </w:r>
      <w:r>
        <w:fldChar w:fldCharType="end"/>
      </w:r>
    </w:p>
    <w:p w14:paraId="6415DB46" w14:textId="7293382C" w:rsidR="001701A9" w:rsidRDefault="001701A9">
      <w:pPr>
        <w:pStyle w:val="TOC5"/>
        <w:rPr>
          <w:rFonts w:asciiTheme="minorHAnsi" w:eastAsiaTheme="minorEastAsia" w:hAnsiTheme="minorHAnsi" w:cstheme="minorBidi"/>
          <w:kern w:val="2"/>
          <w:sz w:val="24"/>
          <w:szCs w:val="24"/>
          <w:lang w:eastAsia="en-GB"/>
          <w14:ligatures w14:val="standardContextual"/>
        </w:rPr>
      </w:pPr>
      <w:r>
        <w:t>6.6.2.4.5</w:t>
      </w:r>
      <w:r>
        <w:rPr>
          <w:rFonts w:asciiTheme="minorHAnsi" w:eastAsiaTheme="minorEastAsia" w:hAnsiTheme="minorHAnsi" w:cstheme="minorBidi"/>
          <w:kern w:val="2"/>
          <w:sz w:val="24"/>
          <w:szCs w:val="24"/>
          <w:lang w:eastAsia="en-GB"/>
          <w14:ligatures w14:val="standardContextual"/>
        </w:rPr>
        <w:tab/>
      </w:r>
      <w:r>
        <w:t>Co-existence with RNSS/GPS services in North America</w:t>
      </w:r>
      <w:r>
        <w:tab/>
      </w:r>
      <w:r>
        <w:fldChar w:fldCharType="begin"/>
      </w:r>
      <w:r>
        <w:instrText xml:space="preserve"> PAGEREF _Toc187260648 \h </w:instrText>
      </w:r>
      <w:r>
        <w:fldChar w:fldCharType="separate"/>
      </w:r>
      <w:r>
        <w:t>79</w:t>
      </w:r>
      <w:r>
        <w:fldChar w:fldCharType="end"/>
      </w:r>
    </w:p>
    <w:p w14:paraId="3589E8F8" w14:textId="435E4701" w:rsidR="001701A9" w:rsidRDefault="001701A9">
      <w:pPr>
        <w:pStyle w:val="TOC5"/>
        <w:rPr>
          <w:rFonts w:asciiTheme="minorHAnsi" w:eastAsiaTheme="minorEastAsia" w:hAnsiTheme="minorHAnsi" w:cstheme="minorBidi"/>
          <w:kern w:val="2"/>
          <w:sz w:val="24"/>
          <w:szCs w:val="24"/>
          <w:lang w:eastAsia="en-GB"/>
          <w14:ligatures w14:val="standardContextual"/>
        </w:rPr>
      </w:pPr>
      <w:r>
        <w:t>6.6.2.4.</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_Toc187260649 \h </w:instrText>
      </w:r>
      <w:r>
        <w:fldChar w:fldCharType="separate"/>
      </w:r>
      <w:r>
        <w:t>79</w:t>
      </w:r>
      <w:r>
        <w:fldChar w:fldCharType="end"/>
      </w:r>
    </w:p>
    <w:p w14:paraId="06BB3216" w14:textId="42EF3DEA" w:rsidR="001701A9" w:rsidRDefault="001701A9">
      <w:pPr>
        <w:pStyle w:val="TOC5"/>
        <w:rPr>
          <w:rFonts w:asciiTheme="minorHAnsi" w:eastAsiaTheme="minorEastAsia" w:hAnsiTheme="minorHAnsi" w:cstheme="minorBidi"/>
          <w:kern w:val="2"/>
          <w:sz w:val="24"/>
          <w:szCs w:val="24"/>
          <w:lang w:eastAsia="en-GB"/>
          <w14:ligatures w14:val="standardContextual"/>
        </w:rPr>
      </w:pPr>
      <w:r>
        <w:t>6.6.2.4.7</w:t>
      </w:r>
      <w:r>
        <w:rPr>
          <w:rFonts w:asciiTheme="minorHAnsi" w:eastAsiaTheme="minorEastAsia" w:hAnsiTheme="minorHAnsi" w:cstheme="minorBidi"/>
          <w:kern w:val="2"/>
          <w:sz w:val="24"/>
          <w:szCs w:val="24"/>
          <w:lang w:eastAsia="en-GB"/>
          <w14:ligatures w14:val="standardContextual"/>
        </w:rPr>
        <w:tab/>
      </w:r>
      <w:r>
        <w:t>Additional band 32, 50, 51, 74, 75 and 76 unwanted emissions</w:t>
      </w:r>
      <w:r>
        <w:tab/>
      </w:r>
      <w:r>
        <w:fldChar w:fldCharType="begin"/>
      </w:r>
      <w:r>
        <w:instrText xml:space="preserve"> PAGEREF _Toc187260650 \h </w:instrText>
      </w:r>
      <w:r>
        <w:fldChar w:fldCharType="separate"/>
      </w:r>
      <w:r>
        <w:t>79</w:t>
      </w:r>
      <w:r>
        <w:fldChar w:fldCharType="end"/>
      </w:r>
    </w:p>
    <w:p w14:paraId="567D2E1D" w14:textId="7F49905E" w:rsidR="001701A9" w:rsidRDefault="001701A9">
      <w:pPr>
        <w:pStyle w:val="TOC5"/>
        <w:rPr>
          <w:rFonts w:asciiTheme="minorHAnsi" w:eastAsiaTheme="minorEastAsia" w:hAnsiTheme="minorHAnsi" w:cstheme="minorBidi"/>
          <w:kern w:val="2"/>
          <w:sz w:val="24"/>
          <w:szCs w:val="24"/>
          <w:lang w:eastAsia="en-GB"/>
          <w14:ligatures w14:val="standardContextual"/>
        </w:rPr>
      </w:pPr>
      <w:r>
        <w:t>6.6.2.4.</w:t>
      </w:r>
      <w:r>
        <w:rPr>
          <w:lang w:eastAsia="zh-CN"/>
        </w:rPr>
        <w:t>8</w:t>
      </w:r>
      <w:r>
        <w:rPr>
          <w:rFonts w:asciiTheme="minorHAnsi" w:eastAsiaTheme="minorEastAsia" w:hAnsiTheme="minorHAnsi" w:cstheme="minorBidi"/>
          <w:kern w:val="2"/>
          <w:sz w:val="24"/>
          <w:szCs w:val="24"/>
          <w:lang w:eastAsia="en-GB"/>
          <w14:ligatures w14:val="standardContextual"/>
        </w:rPr>
        <w:tab/>
      </w:r>
      <w:r>
        <w:t>Additional requirements for band 4</w:t>
      </w:r>
      <w:r>
        <w:rPr>
          <w:lang w:eastAsia="zh-CN"/>
        </w:rPr>
        <w:t>5</w:t>
      </w:r>
      <w:r>
        <w:tab/>
      </w:r>
      <w:r>
        <w:fldChar w:fldCharType="begin"/>
      </w:r>
      <w:r>
        <w:instrText xml:space="preserve"> PAGEREF _Toc187260651 \h </w:instrText>
      </w:r>
      <w:r>
        <w:fldChar w:fldCharType="separate"/>
      </w:r>
      <w:r>
        <w:t>81</w:t>
      </w:r>
      <w:r>
        <w:fldChar w:fldCharType="end"/>
      </w:r>
    </w:p>
    <w:p w14:paraId="1B5EEA40" w14:textId="008E9B8E" w:rsidR="001701A9" w:rsidRDefault="001701A9">
      <w:pPr>
        <w:pStyle w:val="TOC5"/>
        <w:rPr>
          <w:rFonts w:asciiTheme="minorHAnsi" w:eastAsiaTheme="minorEastAsia" w:hAnsiTheme="minorHAnsi" w:cstheme="minorBidi"/>
          <w:kern w:val="2"/>
          <w:sz w:val="24"/>
          <w:szCs w:val="24"/>
          <w:lang w:eastAsia="en-GB"/>
          <w14:ligatures w14:val="standardContextual"/>
        </w:rPr>
      </w:pPr>
      <w:r>
        <w:t>6.6.2.4.</w:t>
      </w:r>
      <w:r>
        <w:rPr>
          <w:lang w:eastAsia="zh-CN"/>
        </w:rPr>
        <w:t>9</w:t>
      </w:r>
      <w:r>
        <w:rPr>
          <w:rFonts w:asciiTheme="minorHAnsi" w:eastAsiaTheme="minorEastAsia" w:hAnsiTheme="minorHAnsi" w:cstheme="minorBidi"/>
          <w:kern w:val="2"/>
          <w:sz w:val="24"/>
          <w:szCs w:val="24"/>
          <w:lang w:eastAsia="en-GB"/>
          <w14:ligatures w14:val="standardContextual"/>
        </w:rPr>
        <w:tab/>
      </w:r>
      <w:r>
        <w:t>Additional requirements for band 4</w:t>
      </w:r>
      <w:r>
        <w:rPr>
          <w:lang w:eastAsia="zh-CN"/>
        </w:rPr>
        <w:t>8</w:t>
      </w:r>
      <w:r>
        <w:tab/>
      </w:r>
      <w:r>
        <w:fldChar w:fldCharType="begin"/>
      </w:r>
      <w:r>
        <w:instrText xml:space="preserve"> PAGEREF _Toc187260652 \h </w:instrText>
      </w:r>
      <w:r>
        <w:fldChar w:fldCharType="separate"/>
      </w:r>
      <w:r>
        <w:t>81</w:t>
      </w:r>
      <w:r>
        <w:fldChar w:fldCharType="end"/>
      </w:r>
    </w:p>
    <w:p w14:paraId="234D5951" w14:textId="5A3C7A02" w:rsidR="001701A9" w:rsidRDefault="001701A9">
      <w:pPr>
        <w:pStyle w:val="TOC5"/>
        <w:rPr>
          <w:rFonts w:asciiTheme="minorHAnsi" w:eastAsiaTheme="minorEastAsia" w:hAnsiTheme="minorHAnsi" w:cstheme="minorBidi"/>
          <w:kern w:val="2"/>
          <w:sz w:val="24"/>
          <w:szCs w:val="24"/>
          <w:lang w:eastAsia="en-GB"/>
          <w14:ligatures w14:val="standardContextual"/>
        </w:rPr>
      </w:pPr>
      <w:r>
        <w:t>6.6.2.4.10</w:t>
      </w:r>
      <w:r>
        <w:rPr>
          <w:rFonts w:asciiTheme="minorHAnsi" w:eastAsiaTheme="minorEastAsia" w:hAnsiTheme="minorHAnsi" w:cstheme="minorBidi"/>
          <w:kern w:val="2"/>
          <w:sz w:val="24"/>
          <w:szCs w:val="24"/>
          <w:lang w:eastAsia="en-GB"/>
          <w14:ligatures w14:val="standardContextual"/>
        </w:rPr>
        <w:tab/>
      </w:r>
      <w:r>
        <w:t>Additional requirements for band 53</w:t>
      </w:r>
      <w:r>
        <w:tab/>
      </w:r>
      <w:r>
        <w:fldChar w:fldCharType="begin"/>
      </w:r>
      <w:r>
        <w:instrText xml:space="preserve"> PAGEREF _Toc187260653 \h </w:instrText>
      </w:r>
      <w:r>
        <w:fldChar w:fldCharType="separate"/>
      </w:r>
      <w:r>
        <w:t>81</w:t>
      </w:r>
      <w:r>
        <w:fldChar w:fldCharType="end"/>
      </w:r>
    </w:p>
    <w:p w14:paraId="69683783" w14:textId="4497F35F" w:rsidR="001701A9" w:rsidRDefault="001701A9">
      <w:pPr>
        <w:pStyle w:val="TOC3"/>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Occupied bandwidth</w:t>
      </w:r>
      <w:r>
        <w:tab/>
      </w:r>
      <w:r>
        <w:fldChar w:fldCharType="begin"/>
      </w:r>
      <w:r>
        <w:instrText xml:space="preserve"> PAGEREF _Toc187260654 \h </w:instrText>
      </w:r>
      <w:r>
        <w:fldChar w:fldCharType="separate"/>
      </w:r>
      <w:r>
        <w:t>82</w:t>
      </w:r>
      <w:r>
        <w:fldChar w:fldCharType="end"/>
      </w:r>
    </w:p>
    <w:p w14:paraId="5E269A8B" w14:textId="7242DF79" w:rsidR="001701A9" w:rsidRDefault="001701A9">
      <w:pPr>
        <w:pStyle w:val="TOC4"/>
        <w:rPr>
          <w:rFonts w:asciiTheme="minorHAnsi" w:eastAsiaTheme="minorEastAsia" w:hAnsiTheme="minorHAnsi" w:cstheme="minorBidi"/>
          <w:kern w:val="2"/>
          <w:sz w:val="24"/>
          <w:szCs w:val="24"/>
          <w:lang w:eastAsia="en-GB"/>
          <w14:ligatures w14:val="standardContextual"/>
        </w:rPr>
      </w:pPr>
      <w:r>
        <w:t>6.6.3.1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_Toc187260655 \h </w:instrText>
      </w:r>
      <w:r>
        <w:fldChar w:fldCharType="separate"/>
      </w:r>
      <w:r>
        <w:t>82</w:t>
      </w:r>
      <w:r>
        <w:fldChar w:fldCharType="end"/>
      </w:r>
    </w:p>
    <w:p w14:paraId="0A03AD4D" w14:textId="377BCAB5" w:rsidR="001701A9" w:rsidRDefault="001701A9">
      <w:pPr>
        <w:pStyle w:val="TOC3"/>
        <w:rPr>
          <w:rFonts w:asciiTheme="minorHAnsi" w:eastAsiaTheme="minorEastAsia" w:hAnsiTheme="minorHAnsi" w:cstheme="minorBidi"/>
          <w:kern w:val="2"/>
          <w:sz w:val="24"/>
          <w:szCs w:val="24"/>
          <w:lang w:eastAsia="en-GB"/>
          <w14:ligatures w14:val="standardContextual"/>
        </w:rPr>
      </w:pPr>
      <w:r>
        <w:t>6.6.4</w:t>
      </w:r>
      <w:r>
        <w:rPr>
          <w:rFonts w:asciiTheme="minorHAnsi" w:eastAsiaTheme="minorEastAsia" w:hAnsiTheme="minorHAnsi" w:cstheme="minorBidi"/>
          <w:kern w:val="2"/>
          <w:sz w:val="24"/>
          <w:szCs w:val="24"/>
          <w:lang w:eastAsia="en-GB"/>
          <w14:ligatures w14:val="standardContextual"/>
        </w:rPr>
        <w:tab/>
      </w:r>
      <w:r>
        <w:t>Adjacent Channel Leakage Power Ratio (ACLR)</w:t>
      </w:r>
      <w:r>
        <w:tab/>
      </w:r>
      <w:r>
        <w:fldChar w:fldCharType="begin"/>
      </w:r>
      <w:r>
        <w:instrText xml:space="preserve"> PAGEREF _Toc187260656 \h </w:instrText>
      </w:r>
      <w:r>
        <w:fldChar w:fldCharType="separate"/>
      </w:r>
      <w:r>
        <w:t>82</w:t>
      </w:r>
      <w:r>
        <w:fldChar w:fldCharType="end"/>
      </w:r>
    </w:p>
    <w:p w14:paraId="4A1C1E8A" w14:textId="11DC8C5E" w:rsidR="001701A9" w:rsidRDefault="001701A9">
      <w:pPr>
        <w:pStyle w:val="TOC4"/>
        <w:rPr>
          <w:rFonts w:asciiTheme="minorHAnsi" w:eastAsiaTheme="minorEastAsia" w:hAnsiTheme="minorHAnsi" w:cstheme="minorBidi"/>
          <w:kern w:val="2"/>
          <w:sz w:val="24"/>
          <w:szCs w:val="24"/>
          <w:lang w:eastAsia="en-GB"/>
          <w14:ligatures w14:val="standardContextual"/>
        </w:rPr>
      </w:pPr>
      <w:r>
        <w:t>6.6.4.1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_Toc187260657 \h </w:instrText>
      </w:r>
      <w:r>
        <w:fldChar w:fldCharType="separate"/>
      </w:r>
      <w:r>
        <w:t>82</w:t>
      </w:r>
      <w:r>
        <w:fldChar w:fldCharType="end"/>
      </w:r>
    </w:p>
    <w:p w14:paraId="33CC7D7C" w14:textId="7F50443D" w:rsidR="001701A9" w:rsidRDefault="001701A9">
      <w:pPr>
        <w:pStyle w:val="TOC4"/>
        <w:rPr>
          <w:rFonts w:asciiTheme="minorHAnsi" w:eastAsiaTheme="minorEastAsia" w:hAnsiTheme="minorHAnsi" w:cstheme="minorBidi"/>
          <w:kern w:val="2"/>
          <w:sz w:val="24"/>
          <w:szCs w:val="24"/>
          <w:lang w:eastAsia="en-GB"/>
          <w14:ligatures w14:val="standardContextual"/>
        </w:rPr>
      </w:pPr>
      <w:r>
        <w:t>6.6.4.2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_Toc187260658 \h </w:instrText>
      </w:r>
      <w:r>
        <w:fldChar w:fldCharType="separate"/>
      </w:r>
      <w:r>
        <w:t>84</w:t>
      </w:r>
      <w:r>
        <w:fldChar w:fldCharType="end"/>
      </w:r>
    </w:p>
    <w:p w14:paraId="46F6C05C" w14:textId="4C8D0963" w:rsidR="001701A9" w:rsidRDefault="001701A9">
      <w:pPr>
        <w:pStyle w:val="TOC4"/>
        <w:rPr>
          <w:rFonts w:asciiTheme="minorHAnsi" w:eastAsiaTheme="minorEastAsia" w:hAnsiTheme="minorHAnsi" w:cstheme="minorBidi"/>
          <w:kern w:val="2"/>
          <w:sz w:val="24"/>
          <w:szCs w:val="24"/>
          <w:lang w:eastAsia="en-GB"/>
          <w14:ligatures w14:val="standardContextual"/>
        </w:rPr>
      </w:pPr>
      <w:r>
        <w:t>6.6.4.3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_Toc187260659 \h </w:instrText>
      </w:r>
      <w:r>
        <w:fldChar w:fldCharType="separate"/>
      </w:r>
      <w:r>
        <w:t>84</w:t>
      </w:r>
      <w:r>
        <w:fldChar w:fldCharType="end"/>
      </w:r>
    </w:p>
    <w:p w14:paraId="033E59C0" w14:textId="3EE720B8" w:rsidR="001701A9" w:rsidRDefault="001701A9">
      <w:pPr>
        <w:pStyle w:val="TOC4"/>
        <w:rPr>
          <w:rFonts w:asciiTheme="minorHAnsi" w:eastAsiaTheme="minorEastAsia" w:hAnsiTheme="minorHAnsi" w:cstheme="minorBidi"/>
          <w:kern w:val="2"/>
          <w:sz w:val="24"/>
          <w:szCs w:val="24"/>
          <w:lang w:eastAsia="en-GB"/>
          <w14:ligatures w14:val="standardContextual"/>
        </w:rPr>
      </w:pPr>
      <w:r>
        <w:t>6.6.4.4</w:t>
      </w:r>
      <w:r>
        <w:rPr>
          <w:rFonts w:asciiTheme="minorHAnsi" w:eastAsiaTheme="minorEastAsia" w:hAnsiTheme="minorHAnsi" w:cstheme="minorBidi"/>
          <w:kern w:val="2"/>
          <w:sz w:val="24"/>
          <w:szCs w:val="24"/>
          <w:lang w:eastAsia="en-GB"/>
          <w14:ligatures w14:val="standardContextual"/>
        </w:rPr>
        <w:tab/>
      </w:r>
      <w:r>
        <w:t>Cumulative ACLR requirement in non-contiguous spectrum</w:t>
      </w:r>
      <w:r>
        <w:tab/>
      </w:r>
      <w:r>
        <w:fldChar w:fldCharType="begin"/>
      </w:r>
      <w:r>
        <w:instrText xml:space="preserve"> PAGEREF _Toc187260660 \h </w:instrText>
      </w:r>
      <w:r>
        <w:fldChar w:fldCharType="separate"/>
      </w:r>
      <w:r>
        <w:t>84</w:t>
      </w:r>
      <w:r>
        <w:fldChar w:fldCharType="end"/>
      </w:r>
    </w:p>
    <w:p w14:paraId="0A05C371" w14:textId="4DE670B0" w:rsidR="001701A9" w:rsidRDefault="001701A9">
      <w:pPr>
        <w:pStyle w:val="TOC4"/>
        <w:rPr>
          <w:rFonts w:asciiTheme="minorHAnsi" w:eastAsiaTheme="minorEastAsia" w:hAnsiTheme="minorHAnsi" w:cstheme="minorBidi"/>
          <w:kern w:val="2"/>
          <w:sz w:val="24"/>
          <w:szCs w:val="24"/>
          <w:lang w:eastAsia="en-GB"/>
          <w14:ligatures w14:val="standardContextual"/>
        </w:rPr>
      </w:pPr>
      <w:r>
        <w:t>6.6.4.</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NB-IoT</w:t>
      </w:r>
      <w:r>
        <w:t xml:space="preserve"> minimum requirement</w:t>
      </w:r>
      <w:r>
        <w:tab/>
      </w:r>
      <w:r>
        <w:fldChar w:fldCharType="begin"/>
      </w:r>
      <w:r>
        <w:instrText xml:space="preserve"> PAGEREF _Toc187260661 \h </w:instrText>
      </w:r>
      <w:r>
        <w:fldChar w:fldCharType="separate"/>
      </w:r>
      <w:r>
        <w:t>86</w:t>
      </w:r>
      <w:r>
        <w:fldChar w:fldCharType="end"/>
      </w:r>
    </w:p>
    <w:p w14:paraId="1A276B5F" w14:textId="7AA8E92E" w:rsidR="001701A9" w:rsidRDefault="001701A9">
      <w:pPr>
        <w:pStyle w:val="TOC4"/>
        <w:rPr>
          <w:rFonts w:asciiTheme="minorHAnsi" w:eastAsiaTheme="minorEastAsia" w:hAnsiTheme="minorHAnsi" w:cstheme="minorBidi"/>
          <w:kern w:val="2"/>
          <w:sz w:val="24"/>
          <w:szCs w:val="24"/>
          <w:lang w:eastAsia="en-GB"/>
          <w14:ligatures w14:val="standardContextual"/>
        </w:rPr>
      </w:pPr>
      <w:r>
        <w:t>6.6.4.6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_Toc187260662 \h </w:instrText>
      </w:r>
      <w:r>
        <w:fldChar w:fldCharType="separate"/>
      </w:r>
      <w:r>
        <w:t>86</w:t>
      </w:r>
      <w:r>
        <w:fldChar w:fldCharType="end"/>
      </w:r>
    </w:p>
    <w:p w14:paraId="754ED126" w14:textId="503EEEDE" w:rsidR="001701A9" w:rsidRDefault="001701A9">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Transmitter intermodulation</w:t>
      </w:r>
      <w:r>
        <w:tab/>
      </w:r>
      <w:r>
        <w:fldChar w:fldCharType="begin"/>
      </w:r>
      <w:r>
        <w:instrText xml:space="preserve"> PAGEREF _Toc187260663 \h </w:instrText>
      </w:r>
      <w:r>
        <w:fldChar w:fldCharType="separate"/>
      </w:r>
      <w:r>
        <w:t>88</w:t>
      </w:r>
      <w:r>
        <w:fldChar w:fldCharType="end"/>
      </w:r>
    </w:p>
    <w:p w14:paraId="6BBA91DB" w14:textId="62BA034C" w:rsidR="001701A9" w:rsidRDefault="001701A9">
      <w:pPr>
        <w:pStyle w:val="TOC3"/>
        <w:rPr>
          <w:rFonts w:asciiTheme="minorHAnsi" w:eastAsiaTheme="minorEastAsia" w:hAnsiTheme="minorHAnsi" w:cstheme="minorBidi"/>
          <w:kern w:val="2"/>
          <w:sz w:val="24"/>
          <w:szCs w:val="24"/>
          <w:lang w:eastAsia="en-GB"/>
          <w14:ligatures w14:val="standardContextual"/>
        </w:rPr>
      </w:pPr>
      <w:r>
        <w:t>6.7.1</w:t>
      </w:r>
      <w:r>
        <w:rPr>
          <w:rFonts w:asciiTheme="minorHAnsi" w:eastAsiaTheme="minorEastAsia"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_Toc187260664 \h </w:instrText>
      </w:r>
      <w:r>
        <w:fldChar w:fldCharType="separate"/>
      </w:r>
      <w:r>
        <w:t>88</w:t>
      </w:r>
      <w:r>
        <w:fldChar w:fldCharType="end"/>
      </w:r>
    </w:p>
    <w:p w14:paraId="6F7A6821" w14:textId="7CF16188" w:rsidR="001701A9" w:rsidRDefault="001701A9">
      <w:pPr>
        <w:pStyle w:val="TOC3"/>
        <w:rPr>
          <w:rFonts w:asciiTheme="minorHAnsi" w:eastAsiaTheme="minorEastAsia" w:hAnsiTheme="minorHAnsi" w:cstheme="minorBidi"/>
          <w:kern w:val="2"/>
          <w:sz w:val="24"/>
          <w:szCs w:val="24"/>
          <w:lang w:eastAsia="en-GB"/>
          <w14:ligatures w14:val="standardContextual"/>
        </w:rPr>
      </w:pPr>
      <w:r>
        <w:t>6.7.2</w:t>
      </w:r>
      <w:r>
        <w:rPr>
          <w:rFonts w:asciiTheme="minorHAnsi" w:eastAsiaTheme="minorEastAsia" w:hAnsiTheme="minorHAnsi" w:cstheme="minorBidi"/>
          <w:kern w:val="2"/>
          <w:sz w:val="24"/>
          <w:szCs w:val="24"/>
          <w:lang w:eastAsia="en-GB"/>
          <w14:ligatures w14:val="standardContextual"/>
        </w:rPr>
        <w:tab/>
      </w:r>
      <w:r>
        <w:t>Additional minimum requirement (BC1 and BC2)</w:t>
      </w:r>
      <w:r>
        <w:tab/>
      </w:r>
      <w:r>
        <w:fldChar w:fldCharType="begin"/>
      </w:r>
      <w:r>
        <w:instrText xml:space="preserve"> PAGEREF _Toc187260665 \h </w:instrText>
      </w:r>
      <w:r>
        <w:fldChar w:fldCharType="separate"/>
      </w:r>
      <w:r>
        <w:t>89</w:t>
      </w:r>
      <w:r>
        <w:fldChar w:fldCharType="end"/>
      </w:r>
    </w:p>
    <w:p w14:paraId="45F9B7A5" w14:textId="176490FA" w:rsidR="001701A9" w:rsidRDefault="001701A9">
      <w:pPr>
        <w:pStyle w:val="TOC3"/>
        <w:rPr>
          <w:rFonts w:asciiTheme="minorHAnsi" w:eastAsiaTheme="minorEastAsia" w:hAnsiTheme="minorHAnsi" w:cstheme="minorBidi"/>
          <w:kern w:val="2"/>
          <w:sz w:val="24"/>
          <w:szCs w:val="24"/>
          <w:lang w:eastAsia="en-GB"/>
          <w14:ligatures w14:val="standardContextual"/>
        </w:rPr>
      </w:pPr>
      <w:r>
        <w:t>6.7.3</w:t>
      </w:r>
      <w:r>
        <w:rPr>
          <w:rFonts w:asciiTheme="minorHAnsi" w:eastAsiaTheme="minorEastAsia" w:hAnsiTheme="minorHAnsi" w:cstheme="minorBidi"/>
          <w:kern w:val="2"/>
          <w:sz w:val="24"/>
          <w:szCs w:val="24"/>
          <w:lang w:eastAsia="en-GB"/>
          <w14:ligatures w14:val="standardContextual"/>
        </w:rPr>
        <w:tab/>
      </w:r>
      <w:r>
        <w:t>Additional minimum requirement (BC3)</w:t>
      </w:r>
      <w:r>
        <w:tab/>
      </w:r>
      <w:r>
        <w:fldChar w:fldCharType="begin"/>
      </w:r>
      <w:r>
        <w:instrText xml:space="preserve"> PAGEREF _Toc187260666 \h </w:instrText>
      </w:r>
      <w:r>
        <w:fldChar w:fldCharType="separate"/>
      </w:r>
      <w:r>
        <w:t>89</w:t>
      </w:r>
      <w:r>
        <w:fldChar w:fldCharType="end"/>
      </w:r>
    </w:p>
    <w:p w14:paraId="1806FFF3" w14:textId="77779044" w:rsidR="001701A9" w:rsidRDefault="001701A9">
      <w:pPr>
        <w:pStyle w:val="TOC3"/>
        <w:rPr>
          <w:rFonts w:asciiTheme="minorHAnsi" w:eastAsiaTheme="minorEastAsia" w:hAnsiTheme="minorHAnsi" w:cstheme="minorBidi"/>
          <w:kern w:val="2"/>
          <w:sz w:val="24"/>
          <w:szCs w:val="24"/>
          <w:lang w:eastAsia="en-GB"/>
          <w14:ligatures w14:val="standardContextual"/>
        </w:rPr>
      </w:pPr>
      <w:r>
        <w:t>6.7.4</w:t>
      </w:r>
      <w:r>
        <w:rPr>
          <w:rFonts w:asciiTheme="minorHAnsi" w:eastAsiaTheme="minorEastAsia" w:hAnsiTheme="minorHAnsi" w:cstheme="minorBidi"/>
          <w:kern w:val="2"/>
          <w:sz w:val="24"/>
          <w:szCs w:val="24"/>
          <w:lang w:eastAsia="en-GB"/>
          <w14:ligatures w14:val="standardContextual"/>
        </w:rPr>
        <w:tab/>
      </w:r>
      <w:r>
        <w:t>Additional requirements</w:t>
      </w:r>
      <w:r>
        <w:tab/>
      </w:r>
      <w:r>
        <w:fldChar w:fldCharType="begin"/>
      </w:r>
      <w:r>
        <w:instrText xml:space="preserve"> PAGEREF _Toc187260667 \h </w:instrText>
      </w:r>
      <w:r>
        <w:fldChar w:fldCharType="separate"/>
      </w:r>
      <w:r>
        <w:t>90</w:t>
      </w:r>
      <w:r>
        <w:fldChar w:fldCharType="end"/>
      </w:r>
    </w:p>
    <w:p w14:paraId="5F95B9EF" w14:textId="3F2CD855" w:rsidR="001701A9" w:rsidRDefault="001701A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r>
      <w:r>
        <w:fldChar w:fldCharType="begin"/>
      </w:r>
      <w:r>
        <w:instrText xml:space="preserve"> PAGEREF _Toc187260668 \h </w:instrText>
      </w:r>
      <w:r>
        <w:fldChar w:fldCharType="separate"/>
      </w:r>
      <w:r>
        <w:t>90</w:t>
      </w:r>
      <w:r>
        <w:fldChar w:fldCharType="end"/>
      </w:r>
    </w:p>
    <w:p w14:paraId="0E0AE98F" w14:textId="5771497E" w:rsidR="001701A9" w:rsidRDefault="001701A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_Toc187260669 \h </w:instrText>
      </w:r>
      <w:r>
        <w:fldChar w:fldCharType="separate"/>
      </w:r>
      <w:r>
        <w:t>90</w:t>
      </w:r>
      <w:r>
        <w:fldChar w:fldCharType="end"/>
      </w:r>
    </w:p>
    <w:p w14:paraId="53AEBD5C" w14:textId="485D52E1" w:rsidR="001701A9" w:rsidRDefault="001701A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Reference sensitivity level</w:t>
      </w:r>
      <w:r>
        <w:tab/>
      </w:r>
      <w:r>
        <w:fldChar w:fldCharType="begin"/>
      </w:r>
      <w:r>
        <w:instrText xml:space="preserve"> PAGEREF _Toc187260670 \h </w:instrText>
      </w:r>
      <w:r>
        <w:fldChar w:fldCharType="separate"/>
      </w:r>
      <w:r>
        <w:t>91</w:t>
      </w:r>
      <w:r>
        <w:fldChar w:fldCharType="end"/>
      </w:r>
    </w:p>
    <w:p w14:paraId="71A344EA" w14:textId="332E43B4" w:rsidR="001701A9" w:rsidRDefault="001701A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_Toc187260671 \h </w:instrText>
      </w:r>
      <w:r>
        <w:fldChar w:fldCharType="separate"/>
      </w:r>
      <w:r>
        <w:t>91</w:t>
      </w:r>
      <w:r>
        <w:fldChar w:fldCharType="end"/>
      </w:r>
    </w:p>
    <w:p w14:paraId="1F97C4B0" w14:textId="0EB0E148" w:rsidR="001701A9" w:rsidRDefault="001701A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_Toc187260672 \h </w:instrText>
      </w:r>
      <w:r>
        <w:fldChar w:fldCharType="separate"/>
      </w:r>
      <w:r>
        <w:t>91</w:t>
      </w:r>
      <w:r>
        <w:fldChar w:fldCharType="end"/>
      </w:r>
    </w:p>
    <w:p w14:paraId="1C615B32" w14:textId="6C62246A" w:rsidR="001701A9" w:rsidRDefault="001701A9">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_Toc187260673 \h </w:instrText>
      </w:r>
      <w:r>
        <w:fldChar w:fldCharType="separate"/>
      </w:r>
      <w:r>
        <w:t>91</w:t>
      </w:r>
      <w:r>
        <w:fldChar w:fldCharType="end"/>
      </w:r>
    </w:p>
    <w:p w14:paraId="5DF45D09" w14:textId="7DCFCA31" w:rsidR="001701A9" w:rsidRDefault="001701A9">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_Toc187260674 \h </w:instrText>
      </w:r>
      <w:r>
        <w:fldChar w:fldCharType="separate"/>
      </w:r>
      <w:r>
        <w:t>91</w:t>
      </w:r>
      <w:r>
        <w:fldChar w:fldCharType="end"/>
      </w:r>
    </w:p>
    <w:p w14:paraId="02A2143D" w14:textId="2A8A244E" w:rsidR="001701A9" w:rsidRDefault="001701A9">
      <w:pPr>
        <w:pStyle w:val="TOC3"/>
        <w:rPr>
          <w:rFonts w:asciiTheme="minorHAnsi" w:eastAsiaTheme="minorEastAsia" w:hAnsiTheme="minorHAnsi" w:cstheme="minorBidi"/>
          <w:kern w:val="2"/>
          <w:sz w:val="24"/>
          <w:szCs w:val="24"/>
          <w:lang w:eastAsia="en-GB"/>
          <w14:ligatures w14:val="standardContextual"/>
        </w:rPr>
      </w:pPr>
      <w:r>
        <w:t>7.2.</w:t>
      </w:r>
      <w:r>
        <w:rPr>
          <w:lang w:eastAsia="zh-CN"/>
        </w:rPr>
        <w:t>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_Toc187260675 \h </w:instrText>
      </w:r>
      <w:r>
        <w:fldChar w:fldCharType="separate"/>
      </w:r>
      <w:r>
        <w:t>91</w:t>
      </w:r>
      <w:r>
        <w:fldChar w:fldCharType="end"/>
      </w:r>
    </w:p>
    <w:p w14:paraId="1EEF2634" w14:textId="32155911" w:rsidR="001701A9" w:rsidRDefault="001701A9">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_Toc187260676 \h </w:instrText>
      </w:r>
      <w:r>
        <w:fldChar w:fldCharType="separate"/>
      </w:r>
      <w:r>
        <w:t>91</w:t>
      </w:r>
      <w:r>
        <w:fldChar w:fldCharType="end"/>
      </w:r>
    </w:p>
    <w:p w14:paraId="57995BA7" w14:textId="72B94366" w:rsidR="001701A9" w:rsidRDefault="001701A9">
      <w:pPr>
        <w:pStyle w:val="TOC3"/>
        <w:rPr>
          <w:rFonts w:asciiTheme="minorHAnsi" w:eastAsiaTheme="minorEastAsia" w:hAnsiTheme="minorHAnsi" w:cstheme="minorBidi"/>
          <w:kern w:val="2"/>
          <w:sz w:val="24"/>
          <w:szCs w:val="24"/>
          <w:lang w:eastAsia="en-GB"/>
          <w14:ligatures w14:val="standardContextual"/>
        </w:rPr>
      </w:pPr>
      <w:r>
        <w:t>7.2.</w:t>
      </w:r>
      <w:r>
        <w:rPr>
          <w:lang w:eastAsia="zh-CN"/>
        </w:rPr>
        <w:t>7</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_Toc187260677 \h </w:instrText>
      </w:r>
      <w:r>
        <w:fldChar w:fldCharType="separate"/>
      </w:r>
      <w:r>
        <w:t>91</w:t>
      </w:r>
      <w:r>
        <w:fldChar w:fldCharType="end"/>
      </w:r>
    </w:p>
    <w:p w14:paraId="315E0071" w14:textId="1E60F2DD" w:rsidR="001701A9" w:rsidRDefault="001701A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Dynamic range</w:t>
      </w:r>
      <w:r>
        <w:tab/>
      </w:r>
      <w:r>
        <w:fldChar w:fldCharType="begin"/>
      </w:r>
      <w:r>
        <w:instrText xml:space="preserve"> PAGEREF _Toc187260678 \h </w:instrText>
      </w:r>
      <w:r>
        <w:fldChar w:fldCharType="separate"/>
      </w:r>
      <w:r>
        <w:t>91</w:t>
      </w:r>
      <w:r>
        <w:fldChar w:fldCharType="end"/>
      </w:r>
    </w:p>
    <w:p w14:paraId="7E43C2AB" w14:textId="28E9A0DB" w:rsidR="001701A9" w:rsidRDefault="001701A9">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_Toc187260679 \h </w:instrText>
      </w:r>
      <w:r>
        <w:fldChar w:fldCharType="separate"/>
      </w:r>
      <w:r>
        <w:t>91</w:t>
      </w:r>
      <w:r>
        <w:fldChar w:fldCharType="end"/>
      </w:r>
    </w:p>
    <w:p w14:paraId="08900F3D" w14:textId="7541E547" w:rsidR="001701A9" w:rsidRDefault="001701A9">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_Toc187260680 \h </w:instrText>
      </w:r>
      <w:r>
        <w:fldChar w:fldCharType="separate"/>
      </w:r>
      <w:r>
        <w:t>91</w:t>
      </w:r>
      <w:r>
        <w:fldChar w:fldCharType="end"/>
      </w:r>
    </w:p>
    <w:p w14:paraId="19A5470B" w14:textId="40C513A0" w:rsidR="001701A9" w:rsidRDefault="001701A9">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_Toc187260681 \h </w:instrText>
      </w:r>
      <w:r>
        <w:fldChar w:fldCharType="separate"/>
      </w:r>
      <w:r>
        <w:t>92</w:t>
      </w:r>
      <w:r>
        <w:fldChar w:fldCharType="end"/>
      </w:r>
    </w:p>
    <w:p w14:paraId="74A32717" w14:textId="0B14DC92" w:rsidR="001701A9" w:rsidRDefault="001701A9">
      <w:pPr>
        <w:pStyle w:val="TOC3"/>
        <w:rPr>
          <w:rFonts w:asciiTheme="minorHAnsi" w:eastAsiaTheme="minorEastAsia" w:hAnsiTheme="minorHAnsi" w:cstheme="minorBidi"/>
          <w:kern w:val="2"/>
          <w:sz w:val="24"/>
          <w:szCs w:val="24"/>
          <w:lang w:eastAsia="en-GB"/>
          <w14:ligatures w14:val="standardContextual"/>
        </w:rPr>
      </w:pPr>
      <w:r>
        <w:t>7.3.4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_Toc187260682 \h </w:instrText>
      </w:r>
      <w:r>
        <w:fldChar w:fldCharType="separate"/>
      </w:r>
      <w:r>
        <w:t>92</w:t>
      </w:r>
      <w:r>
        <w:fldChar w:fldCharType="end"/>
      </w:r>
    </w:p>
    <w:p w14:paraId="321FA31B" w14:textId="534DFB15" w:rsidR="001701A9" w:rsidRDefault="001701A9">
      <w:pPr>
        <w:pStyle w:val="TOC3"/>
        <w:rPr>
          <w:rFonts w:asciiTheme="minorHAnsi" w:eastAsiaTheme="minorEastAsia" w:hAnsiTheme="minorHAnsi" w:cstheme="minorBidi"/>
          <w:kern w:val="2"/>
          <w:sz w:val="24"/>
          <w:szCs w:val="24"/>
          <w:lang w:eastAsia="en-GB"/>
          <w14:ligatures w14:val="standardContextual"/>
        </w:rPr>
      </w:pPr>
      <w:r>
        <w:t>7.3.</w:t>
      </w:r>
      <w:r>
        <w:rPr>
          <w:lang w:eastAsia="zh-CN"/>
        </w:rPr>
        <w:t>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_Toc187260683 \h </w:instrText>
      </w:r>
      <w:r>
        <w:fldChar w:fldCharType="separate"/>
      </w:r>
      <w:r>
        <w:t>92</w:t>
      </w:r>
      <w:r>
        <w:fldChar w:fldCharType="end"/>
      </w:r>
    </w:p>
    <w:p w14:paraId="02C0FF21" w14:textId="193D18F3" w:rsidR="001701A9" w:rsidRDefault="001701A9">
      <w:pPr>
        <w:pStyle w:val="TOC3"/>
        <w:rPr>
          <w:rFonts w:asciiTheme="minorHAnsi" w:eastAsiaTheme="minorEastAsia" w:hAnsiTheme="minorHAnsi" w:cstheme="minorBidi"/>
          <w:kern w:val="2"/>
          <w:sz w:val="24"/>
          <w:szCs w:val="24"/>
          <w:lang w:eastAsia="en-GB"/>
          <w14:ligatures w14:val="standardContextual"/>
        </w:rPr>
      </w:pPr>
      <w:r>
        <w:t>7.3.6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_Toc187260684 \h </w:instrText>
      </w:r>
      <w:r>
        <w:fldChar w:fldCharType="separate"/>
      </w:r>
      <w:r>
        <w:t>92</w:t>
      </w:r>
      <w:r>
        <w:fldChar w:fldCharType="end"/>
      </w:r>
    </w:p>
    <w:p w14:paraId="410850EE" w14:textId="34393805" w:rsidR="001701A9" w:rsidRDefault="001701A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In-band selectivity and blocking</w:t>
      </w:r>
      <w:r>
        <w:tab/>
      </w:r>
      <w:r>
        <w:fldChar w:fldCharType="begin"/>
      </w:r>
      <w:r>
        <w:instrText xml:space="preserve"> PAGEREF _Toc187260685 \h </w:instrText>
      </w:r>
      <w:r>
        <w:fldChar w:fldCharType="separate"/>
      </w:r>
      <w:r>
        <w:t>92</w:t>
      </w:r>
      <w:r>
        <w:fldChar w:fldCharType="end"/>
      </w:r>
    </w:p>
    <w:p w14:paraId="7715A04A" w14:textId="1324F4C5" w:rsidR="001701A9" w:rsidRDefault="001701A9">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General blocking minimum requirement</w:t>
      </w:r>
      <w:r>
        <w:tab/>
      </w:r>
      <w:r>
        <w:fldChar w:fldCharType="begin"/>
      </w:r>
      <w:r>
        <w:instrText xml:space="preserve"> PAGEREF _Toc187260686 \h </w:instrText>
      </w:r>
      <w:r>
        <w:fldChar w:fldCharType="separate"/>
      </w:r>
      <w:r>
        <w:t>92</w:t>
      </w:r>
      <w:r>
        <w:fldChar w:fldCharType="end"/>
      </w:r>
    </w:p>
    <w:p w14:paraId="13B321F5" w14:textId="1B83D55E" w:rsidR="001701A9" w:rsidRDefault="001701A9">
      <w:pPr>
        <w:pStyle w:val="TOC3"/>
        <w:rPr>
          <w:rFonts w:asciiTheme="minorHAnsi" w:eastAsiaTheme="minorEastAsia" w:hAnsiTheme="minorHAnsi" w:cstheme="minorBidi"/>
          <w:kern w:val="2"/>
          <w:sz w:val="24"/>
          <w:szCs w:val="24"/>
          <w:lang w:eastAsia="en-GB"/>
          <w14:ligatures w14:val="standardContextual"/>
        </w:rPr>
      </w:pPr>
      <w:r>
        <w:t>7.4.2</w:t>
      </w:r>
      <w:r>
        <w:rPr>
          <w:rFonts w:asciiTheme="minorHAnsi" w:eastAsiaTheme="minorEastAsia" w:hAnsiTheme="minorHAnsi" w:cstheme="minorBidi"/>
          <w:kern w:val="2"/>
          <w:sz w:val="24"/>
          <w:szCs w:val="24"/>
          <w:lang w:eastAsia="en-GB"/>
          <w14:ligatures w14:val="standardContextual"/>
        </w:rPr>
        <w:tab/>
      </w:r>
      <w:r>
        <w:t>General narrowband blocking minimum requirement</w:t>
      </w:r>
      <w:r>
        <w:tab/>
      </w:r>
      <w:r>
        <w:fldChar w:fldCharType="begin"/>
      </w:r>
      <w:r>
        <w:instrText xml:space="preserve"> PAGEREF _Toc187260687 \h </w:instrText>
      </w:r>
      <w:r>
        <w:fldChar w:fldCharType="separate"/>
      </w:r>
      <w:r>
        <w:t>94</w:t>
      </w:r>
      <w:r>
        <w:fldChar w:fldCharType="end"/>
      </w:r>
    </w:p>
    <w:p w14:paraId="5A2A7D35" w14:textId="641D82AE" w:rsidR="001701A9" w:rsidRDefault="001701A9">
      <w:pPr>
        <w:pStyle w:val="TOC3"/>
        <w:rPr>
          <w:rFonts w:asciiTheme="minorHAnsi" w:eastAsiaTheme="minorEastAsia" w:hAnsiTheme="minorHAnsi" w:cstheme="minorBidi"/>
          <w:kern w:val="2"/>
          <w:sz w:val="24"/>
          <w:szCs w:val="24"/>
          <w:lang w:eastAsia="en-GB"/>
          <w14:ligatures w14:val="standardContextual"/>
        </w:rPr>
      </w:pPr>
      <w:r>
        <w:t>7.4.3</w:t>
      </w:r>
      <w:r>
        <w:rPr>
          <w:rFonts w:asciiTheme="minorHAnsi" w:eastAsiaTheme="minorEastAsia" w:hAnsiTheme="minorHAnsi" w:cstheme="minorBidi"/>
          <w:kern w:val="2"/>
          <w:sz w:val="24"/>
          <w:szCs w:val="24"/>
          <w:lang w:eastAsia="en-GB"/>
          <w14:ligatures w14:val="standardContextual"/>
        </w:rPr>
        <w:tab/>
      </w:r>
      <w:r>
        <w:t>Additional Narrowband blocking minimum requirement for GSM/EDGE</w:t>
      </w:r>
      <w:r>
        <w:tab/>
      </w:r>
      <w:r>
        <w:fldChar w:fldCharType="begin"/>
      </w:r>
      <w:r>
        <w:instrText xml:space="preserve"> PAGEREF _Toc187260688 \h </w:instrText>
      </w:r>
      <w:r>
        <w:fldChar w:fldCharType="separate"/>
      </w:r>
      <w:r>
        <w:t>95</w:t>
      </w:r>
      <w:r>
        <w:fldChar w:fldCharType="end"/>
      </w:r>
    </w:p>
    <w:p w14:paraId="2B1245DA" w14:textId="0E27F8E8" w:rsidR="001701A9" w:rsidRDefault="001701A9">
      <w:pPr>
        <w:pStyle w:val="TOC3"/>
        <w:rPr>
          <w:rFonts w:asciiTheme="minorHAnsi" w:eastAsiaTheme="minorEastAsia" w:hAnsiTheme="minorHAnsi" w:cstheme="minorBidi"/>
          <w:kern w:val="2"/>
          <w:sz w:val="24"/>
          <w:szCs w:val="24"/>
          <w:lang w:eastAsia="en-GB"/>
          <w14:ligatures w14:val="standardContextual"/>
        </w:rPr>
      </w:pPr>
      <w:r>
        <w:t>7.4.4</w:t>
      </w:r>
      <w:r>
        <w:rPr>
          <w:rFonts w:asciiTheme="minorHAnsi" w:eastAsiaTheme="minorEastAsia" w:hAnsiTheme="minorHAnsi" w:cstheme="minorBidi"/>
          <w:kern w:val="2"/>
          <w:sz w:val="24"/>
          <w:szCs w:val="24"/>
          <w:lang w:eastAsia="en-GB"/>
          <w14:ligatures w14:val="standardContextual"/>
        </w:rPr>
        <w:tab/>
      </w:r>
      <w:r>
        <w:t>GSM/EDGE requirements for AM suppression</w:t>
      </w:r>
      <w:r>
        <w:tab/>
      </w:r>
      <w:r>
        <w:fldChar w:fldCharType="begin"/>
      </w:r>
      <w:r>
        <w:instrText xml:space="preserve"> PAGEREF _Toc187260689 \h </w:instrText>
      </w:r>
      <w:r>
        <w:fldChar w:fldCharType="separate"/>
      </w:r>
      <w:r>
        <w:t>95</w:t>
      </w:r>
      <w:r>
        <w:fldChar w:fldCharType="end"/>
      </w:r>
    </w:p>
    <w:p w14:paraId="770E8FBD" w14:textId="5B12CA37" w:rsidR="001701A9" w:rsidRDefault="001701A9">
      <w:pPr>
        <w:pStyle w:val="TOC3"/>
        <w:rPr>
          <w:rFonts w:asciiTheme="minorHAnsi" w:eastAsiaTheme="minorEastAsia" w:hAnsiTheme="minorHAnsi" w:cstheme="minorBidi"/>
          <w:kern w:val="2"/>
          <w:sz w:val="24"/>
          <w:szCs w:val="24"/>
          <w:lang w:eastAsia="en-GB"/>
          <w14:ligatures w14:val="standardContextual"/>
        </w:rPr>
      </w:pPr>
      <w:r>
        <w:t>7.4.</w:t>
      </w:r>
      <w:r>
        <w:rPr>
          <w:lang w:eastAsia="zh-CN"/>
        </w:rPr>
        <w:t>5</w:t>
      </w:r>
      <w:r>
        <w:rPr>
          <w:rFonts w:asciiTheme="minorHAnsi" w:eastAsiaTheme="minorEastAsia" w:hAnsiTheme="minorHAnsi" w:cstheme="minorBidi"/>
          <w:kern w:val="2"/>
          <w:sz w:val="24"/>
          <w:szCs w:val="24"/>
          <w:lang w:eastAsia="en-GB"/>
          <w14:ligatures w14:val="standardContextual"/>
        </w:rPr>
        <w:tab/>
      </w:r>
      <w:r>
        <w:t>Additional BC3 blocking minimum requirement</w:t>
      </w:r>
      <w:r>
        <w:tab/>
      </w:r>
      <w:r>
        <w:fldChar w:fldCharType="begin"/>
      </w:r>
      <w:r>
        <w:instrText xml:space="preserve"> PAGEREF _Toc187260690 \h </w:instrText>
      </w:r>
      <w:r>
        <w:fldChar w:fldCharType="separate"/>
      </w:r>
      <w:r>
        <w:t>95</w:t>
      </w:r>
      <w:r>
        <w:fldChar w:fldCharType="end"/>
      </w:r>
    </w:p>
    <w:p w14:paraId="04AD33CF" w14:textId="17CE0BCE" w:rsidR="001701A9" w:rsidRDefault="001701A9">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Out-of-band blocking</w:t>
      </w:r>
      <w:r>
        <w:tab/>
      </w:r>
      <w:r>
        <w:fldChar w:fldCharType="begin"/>
      </w:r>
      <w:r>
        <w:instrText xml:space="preserve"> PAGEREF _Toc187260691 \h </w:instrText>
      </w:r>
      <w:r>
        <w:fldChar w:fldCharType="separate"/>
      </w:r>
      <w:r>
        <w:t>96</w:t>
      </w:r>
      <w:r>
        <w:fldChar w:fldCharType="end"/>
      </w:r>
    </w:p>
    <w:p w14:paraId="03A94047" w14:textId="22174ACC" w:rsidR="001701A9" w:rsidRDefault="001701A9">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_Toc187260692 \h </w:instrText>
      </w:r>
      <w:r>
        <w:fldChar w:fldCharType="separate"/>
      </w:r>
      <w:r>
        <w:t>96</w:t>
      </w:r>
      <w:r>
        <w:fldChar w:fldCharType="end"/>
      </w:r>
    </w:p>
    <w:p w14:paraId="0F13A07D" w14:textId="712DF94F" w:rsidR="001701A9" w:rsidRDefault="001701A9">
      <w:pPr>
        <w:pStyle w:val="TOC3"/>
        <w:rPr>
          <w:rFonts w:asciiTheme="minorHAnsi" w:eastAsiaTheme="minorEastAsia" w:hAnsiTheme="minorHAnsi" w:cstheme="minorBidi"/>
          <w:kern w:val="2"/>
          <w:sz w:val="24"/>
          <w:szCs w:val="24"/>
          <w:lang w:eastAsia="en-GB"/>
          <w14:ligatures w14:val="standardContextual"/>
        </w:rPr>
      </w:pPr>
      <w:r>
        <w:t>7.5.2</w:t>
      </w:r>
      <w:r>
        <w:rPr>
          <w:rFonts w:asciiTheme="minorHAnsi" w:eastAsiaTheme="minorEastAsia" w:hAnsiTheme="minorHAnsi" w:cstheme="minorBidi"/>
          <w:kern w:val="2"/>
          <w:sz w:val="24"/>
          <w:szCs w:val="24"/>
          <w:lang w:eastAsia="en-GB"/>
          <w14:ligatures w14:val="standardContextual"/>
        </w:rPr>
        <w:tab/>
      </w:r>
      <w:r>
        <w:t>Co-location minimum requirement</w:t>
      </w:r>
      <w:r>
        <w:tab/>
      </w:r>
      <w:r>
        <w:fldChar w:fldCharType="begin"/>
      </w:r>
      <w:r>
        <w:instrText xml:space="preserve"> PAGEREF _Toc187260693 \h </w:instrText>
      </w:r>
      <w:r>
        <w:fldChar w:fldCharType="separate"/>
      </w:r>
      <w:r>
        <w:t>97</w:t>
      </w:r>
      <w:r>
        <w:fldChar w:fldCharType="end"/>
      </w:r>
    </w:p>
    <w:p w14:paraId="7F0093D4" w14:textId="731A2215" w:rsidR="001701A9" w:rsidRDefault="001701A9">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Receiver spurious emissions</w:t>
      </w:r>
      <w:r>
        <w:tab/>
      </w:r>
      <w:r>
        <w:fldChar w:fldCharType="begin"/>
      </w:r>
      <w:r>
        <w:instrText xml:space="preserve"> PAGEREF _Toc187260694 \h </w:instrText>
      </w:r>
      <w:r>
        <w:fldChar w:fldCharType="separate"/>
      </w:r>
      <w:r>
        <w:t>102</w:t>
      </w:r>
      <w:r>
        <w:fldChar w:fldCharType="end"/>
      </w:r>
    </w:p>
    <w:p w14:paraId="5434239A" w14:textId="0C974184" w:rsidR="001701A9" w:rsidRDefault="001701A9">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_Toc187260695 \h </w:instrText>
      </w:r>
      <w:r>
        <w:fldChar w:fldCharType="separate"/>
      </w:r>
      <w:r>
        <w:t>102</w:t>
      </w:r>
      <w:r>
        <w:fldChar w:fldCharType="end"/>
      </w:r>
    </w:p>
    <w:p w14:paraId="6F46A0E3" w14:textId="4713E7E0" w:rsidR="001701A9" w:rsidRDefault="001701A9">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Additional minimum requirement for BC2 (Category B)</w:t>
      </w:r>
      <w:r>
        <w:tab/>
      </w:r>
      <w:r>
        <w:fldChar w:fldCharType="begin"/>
      </w:r>
      <w:r>
        <w:instrText xml:space="preserve"> PAGEREF _Toc187260696 \h </w:instrText>
      </w:r>
      <w:r>
        <w:fldChar w:fldCharType="separate"/>
      </w:r>
      <w:r>
        <w:t>102</w:t>
      </w:r>
      <w:r>
        <w:fldChar w:fldCharType="end"/>
      </w:r>
    </w:p>
    <w:p w14:paraId="03970B6C" w14:textId="2918FD23" w:rsidR="001701A9" w:rsidRDefault="001701A9">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Receiver intermodulation</w:t>
      </w:r>
      <w:r>
        <w:tab/>
      </w:r>
      <w:r>
        <w:fldChar w:fldCharType="begin"/>
      </w:r>
      <w:r>
        <w:instrText xml:space="preserve"> PAGEREF _Toc187260697 \h </w:instrText>
      </w:r>
      <w:r>
        <w:fldChar w:fldCharType="separate"/>
      </w:r>
      <w:r>
        <w:t>103</w:t>
      </w:r>
      <w:r>
        <w:fldChar w:fldCharType="end"/>
      </w:r>
    </w:p>
    <w:p w14:paraId="549DD186" w14:textId="347E32B4" w:rsidR="001701A9" w:rsidRDefault="001701A9">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General intermodulation minimum requirement</w:t>
      </w:r>
      <w:r>
        <w:tab/>
      </w:r>
      <w:r>
        <w:fldChar w:fldCharType="begin"/>
      </w:r>
      <w:r>
        <w:instrText xml:space="preserve"> PAGEREF _Toc187260698 \h </w:instrText>
      </w:r>
      <w:r>
        <w:fldChar w:fldCharType="separate"/>
      </w:r>
      <w:r>
        <w:t>103</w:t>
      </w:r>
      <w:r>
        <w:fldChar w:fldCharType="end"/>
      </w:r>
    </w:p>
    <w:p w14:paraId="457BF0B9" w14:textId="03CC56DC" w:rsidR="001701A9" w:rsidRDefault="001701A9">
      <w:pPr>
        <w:pStyle w:val="TOC3"/>
        <w:rPr>
          <w:rFonts w:asciiTheme="minorHAnsi" w:eastAsiaTheme="minorEastAsia" w:hAnsiTheme="minorHAnsi" w:cstheme="minorBidi"/>
          <w:kern w:val="2"/>
          <w:sz w:val="24"/>
          <w:szCs w:val="24"/>
          <w:lang w:eastAsia="en-GB"/>
          <w14:ligatures w14:val="standardContextual"/>
        </w:rPr>
      </w:pPr>
      <w:r>
        <w:t>7.7.2</w:t>
      </w:r>
      <w:r>
        <w:rPr>
          <w:rFonts w:asciiTheme="minorHAnsi" w:eastAsiaTheme="minorEastAsia" w:hAnsiTheme="minorHAnsi" w:cstheme="minorBidi"/>
          <w:kern w:val="2"/>
          <w:sz w:val="24"/>
          <w:szCs w:val="24"/>
          <w:lang w:eastAsia="en-GB"/>
          <w14:ligatures w14:val="standardContextual"/>
        </w:rPr>
        <w:tab/>
      </w:r>
      <w:r>
        <w:t>General narrowband intermodulation minimum requirement</w:t>
      </w:r>
      <w:r>
        <w:tab/>
      </w:r>
      <w:r>
        <w:fldChar w:fldCharType="begin"/>
      </w:r>
      <w:r>
        <w:instrText xml:space="preserve"> PAGEREF _Toc187260699 \h </w:instrText>
      </w:r>
      <w:r>
        <w:fldChar w:fldCharType="separate"/>
      </w:r>
      <w:r>
        <w:t>106</w:t>
      </w:r>
      <w:r>
        <w:fldChar w:fldCharType="end"/>
      </w:r>
    </w:p>
    <w:p w14:paraId="3ECECA64" w14:textId="30352546" w:rsidR="001701A9" w:rsidRDefault="001701A9">
      <w:pPr>
        <w:pStyle w:val="TOC3"/>
        <w:rPr>
          <w:rFonts w:asciiTheme="minorHAnsi" w:eastAsiaTheme="minorEastAsia" w:hAnsiTheme="minorHAnsi" w:cstheme="minorBidi"/>
          <w:kern w:val="2"/>
          <w:sz w:val="24"/>
          <w:szCs w:val="24"/>
          <w:lang w:eastAsia="en-GB"/>
          <w14:ligatures w14:val="standardContextual"/>
        </w:rPr>
      </w:pPr>
      <w:r>
        <w:t>7.7.3</w:t>
      </w:r>
      <w:r>
        <w:rPr>
          <w:rFonts w:asciiTheme="minorHAnsi" w:eastAsiaTheme="minorEastAsia" w:hAnsiTheme="minorHAnsi" w:cstheme="minorBidi"/>
          <w:kern w:val="2"/>
          <w:sz w:val="24"/>
          <w:szCs w:val="24"/>
          <w:lang w:eastAsia="en-GB"/>
          <w14:ligatures w14:val="standardContextual"/>
        </w:rPr>
        <w:tab/>
      </w:r>
      <w:r>
        <w:t>Additional narrowband intermodulation minimum requirement for GSM/EDGE</w:t>
      </w:r>
      <w:r>
        <w:tab/>
      </w:r>
      <w:r>
        <w:fldChar w:fldCharType="begin"/>
      </w:r>
      <w:r>
        <w:instrText xml:space="preserve"> PAGEREF _Toc187260700 \h </w:instrText>
      </w:r>
      <w:r>
        <w:fldChar w:fldCharType="separate"/>
      </w:r>
      <w:r>
        <w:t>110</w:t>
      </w:r>
      <w:r>
        <w:fldChar w:fldCharType="end"/>
      </w:r>
    </w:p>
    <w:p w14:paraId="1E37285C" w14:textId="23DFCD90" w:rsidR="001701A9" w:rsidRDefault="001701A9">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In-channel selectivity</w:t>
      </w:r>
      <w:r>
        <w:tab/>
      </w:r>
      <w:r>
        <w:fldChar w:fldCharType="begin"/>
      </w:r>
      <w:r>
        <w:instrText xml:space="preserve"> PAGEREF _Toc187260701 \h </w:instrText>
      </w:r>
      <w:r>
        <w:fldChar w:fldCharType="separate"/>
      </w:r>
      <w:r>
        <w:t>110</w:t>
      </w:r>
      <w:r>
        <w:fldChar w:fldCharType="end"/>
      </w:r>
    </w:p>
    <w:p w14:paraId="45141695" w14:textId="78C3D46E" w:rsidR="001701A9" w:rsidRDefault="001701A9">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_Toc187260702 \h </w:instrText>
      </w:r>
      <w:r>
        <w:fldChar w:fldCharType="separate"/>
      </w:r>
      <w:r>
        <w:t>110</w:t>
      </w:r>
      <w:r>
        <w:fldChar w:fldCharType="end"/>
      </w:r>
    </w:p>
    <w:p w14:paraId="2EB31EB5" w14:textId="26E30D6F" w:rsidR="001701A9" w:rsidRDefault="001701A9">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_Toc187260703 \h </w:instrText>
      </w:r>
      <w:r>
        <w:fldChar w:fldCharType="separate"/>
      </w:r>
      <w:r>
        <w:t>111</w:t>
      </w:r>
      <w:r>
        <w:fldChar w:fldCharType="end"/>
      </w:r>
    </w:p>
    <w:p w14:paraId="28ADD1A8" w14:textId="6EACF48F" w:rsidR="001701A9" w:rsidRDefault="001701A9">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requirements</w:t>
      </w:r>
      <w:r>
        <w:tab/>
      </w:r>
      <w:r>
        <w:fldChar w:fldCharType="begin"/>
      </w:r>
      <w:r>
        <w:instrText xml:space="preserve"> PAGEREF _Toc187260704 \h </w:instrText>
      </w:r>
      <w:r>
        <w:fldChar w:fldCharType="separate"/>
      </w:r>
      <w:r>
        <w:t>111</w:t>
      </w:r>
      <w:r>
        <w:fldChar w:fldCharType="end"/>
      </w:r>
    </w:p>
    <w:p w14:paraId="2F50F3F2" w14:textId="5D5670BC" w:rsidR="001701A9" w:rsidRDefault="001701A9">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_Toc187260705 \h </w:instrText>
      </w:r>
      <w:r>
        <w:fldChar w:fldCharType="separate"/>
      </w:r>
      <w:r>
        <w:t>111</w:t>
      </w:r>
      <w:r>
        <w:fldChar w:fldCharType="end"/>
      </w:r>
    </w:p>
    <w:p w14:paraId="4FAB638E" w14:textId="20B3BA48" w:rsidR="001701A9" w:rsidRDefault="001701A9">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_Toc187260706 \h </w:instrText>
      </w:r>
      <w:r>
        <w:fldChar w:fldCharType="separate"/>
      </w:r>
      <w:r>
        <w:t>111</w:t>
      </w:r>
      <w:r>
        <w:fldChar w:fldCharType="end"/>
      </w:r>
    </w:p>
    <w:p w14:paraId="7D1713DA" w14:textId="333AF8A5" w:rsidR="001701A9" w:rsidRDefault="001701A9">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_Toc187260707 \h </w:instrText>
      </w:r>
      <w:r>
        <w:fldChar w:fldCharType="separate"/>
      </w:r>
      <w:r>
        <w:t>111</w:t>
      </w:r>
      <w:r>
        <w:fldChar w:fldCharType="end"/>
      </w:r>
    </w:p>
    <w:p w14:paraId="79618728" w14:textId="1B0359BC" w:rsidR="001701A9" w:rsidRDefault="001701A9">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_Toc187260708 \h </w:instrText>
      </w:r>
      <w:r>
        <w:fldChar w:fldCharType="separate"/>
      </w:r>
      <w:r>
        <w:t>111</w:t>
      </w:r>
      <w:r>
        <w:fldChar w:fldCharType="end"/>
      </w:r>
    </w:p>
    <w:p w14:paraId="2D8AF834" w14:textId="02FAFCF3" w:rsidR="001701A9" w:rsidRDefault="001701A9">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_Toc187260709 \h </w:instrText>
      </w:r>
      <w:r>
        <w:fldChar w:fldCharType="separate"/>
      </w:r>
      <w:r>
        <w:t>111</w:t>
      </w:r>
      <w:r>
        <w:fldChar w:fldCharType="end"/>
      </w:r>
    </w:p>
    <w:p w14:paraId="4760A14E" w14:textId="4222697D" w:rsidR="001701A9" w:rsidRDefault="001701A9">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_Toc187260710 \h </w:instrText>
      </w:r>
      <w:r>
        <w:fldChar w:fldCharType="separate"/>
      </w:r>
      <w:r>
        <w:t>111</w:t>
      </w:r>
      <w:r>
        <w:fldChar w:fldCharType="end"/>
      </w:r>
    </w:p>
    <w:p w14:paraId="611912F0" w14:textId="5F35C106" w:rsidR="001701A9" w:rsidRDefault="001701A9">
      <w:pPr>
        <w:pStyle w:val="TOC8"/>
        <w:rPr>
          <w:rFonts w:asciiTheme="minorHAnsi" w:eastAsiaTheme="minorEastAsia" w:hAnsiTheme="minorHAnsi" w:cstheme="minorBidi"/>
          <w:b w:val="0"/>
          <w:kern w:val="2"/>
          <w:sz w:val="24"/>
          <w:szCs w:val="24"/>
          <w:lang w:eastAsia="en-GB"/>
          <w14:ligatures w14:val="standardContextual"/>
        </w:rPr>
      </w:pPr>
      <w:r>
        <w:t>Annex A (normative): Characteristics of interfering signals</w:t>
      </w:r>
      <w:r>
        <w:tab/>
      </w:r>
      <w:r>
        <w:fldChar w:fldCharType="begin"/>
      </w:r>
      <w:r>
        <w:instrText xml:space="preserve"> PAGEREF _Toc187260711 \h </w:instrText>
      </w:r>
      <w:r>
        <w:fldChar w:fldCharType="separate"/>
      </w:r>
      <w:r>
        <w:t>112</w:t>
      </w:r>
      <w:r>
        <w:fldChar w:fldCharType="end"/>
      </w:r>
    </w:p>
    <w:p w14:paraId="19F866B8" w14:textId="5BACD148" w:rsidR="001701A9" w:rsidRDefault="001701A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UTRA FDD interfering signal</w:t>
      </w:r>
      <w:r>
        <w:tab/>
      </w:r>
      <w:r>
        <w:fldChar w:fldCharType="begin"/>
      </w:r>
      <w:r>
        <w:instrText xml:space="preserve"> PAGEREF _Toc187260712 \h </w:instrText>
      </w:r>
      <w:r>
        <w:fldChar w:fldCharType="separate"/>
      </w:r>
      <w:r>
        <w:t>112</w:t>
      </w:r>
      <w:r>
        <w:fldChar w:fldCharType="end"/>
      </w:r>
    </w:p>
    <w:p w14:paraId="6989590A" w14:textId="702F8778" w:rsidR="001701A9" w:rsidRDefault="001701A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UTRA TDD interfering signal</w:t>
      </w:r>
      <w:r>
        <w:tab/>
      </w:r>
      <w:r>
        <w:fldChar w:fldCharType="begin"/>
      </w:r>
      <w:r>
        <w:instrText xml:space="preserve"> PAGEREF _Toc187260713 \h </w:instrText>
      </w:r>
      <w:r>
        <w:fldChar w:fldCharType="separate"/>
      </w:r>
      <w:r>
        <w:t>112</w:t>
      </w:r>
      <w:r>
        <w:fldChar w:fldCharType="end"/>
      </w:r>
    </w:p>
    <w:p w14:paraId="5529B750" w14:textId="62B1789E" w:rsidR="001701A9" w:rsidRDefault="001701A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E-UTRA interfering signal</w:t>
      </w:r>
      <w:r>
        <w:tab/>
      </w:r>
      <w:r>
        <w:fldChar w:fldCharType="begin"/>
      </w:r>
      <w:r>
        <w:instrText xml:space="preserve"> PAGEREF _Toc187260714 \h </w:instrText>
      </w:r>
      <w:r>
        <w:fldChar w:fldCharType="separate"/>
      </w:r>
      <w:r>
        <w:t>112</w:t>
      </w:r>
      <w:r>
        <w:fldChar w:fldCharType="end"/>
      </w:r>
    </w:p>
    <w:p w14:paraId="3C6A5A5E" w14:textId="2F98A858" w:rsidR="001701A9" w:rsidRDefault="001701A9">
      <w:pPr>
        <w:pStyle w:val="TOC8"/>
        <w:rPr>
          <w:rFonts w:asciiTheme="minorHAnsi" w:eastAsiaTheme="minorEastAsia" w:hAnsiTheme="minorHAnsi" w:cstheme="minorBidi"/>
          <w:b w:val="0"/>
          <w:kern w:val="2"/>
          <w:sz w:val="24"/>
          <w:szCs w:val="24"/>
          <w:lang w:eastAsia="en-GB"/>
          <w14:ligatures w14:val="standardContextual"/>
        </w:rPr>
      </w:pPr>
      <w:r>
        <w:t>Annex B (normative):  Environmental requirements for the BS equipment</w:t>
      </w:r>
      <w:r>
        <w:tab/>
      </w:r>
      <w:r>
        <w:fldChar w:fldCharType="begin"/>
      </w:r>
      <w:r>
        <w:instrText xml:space="preserve"> PAGEREF _Toc187260715 \h </w:instrText>
      </w:r>
      <w:r>
        <w:fldChar w:fldCharType="separate"/>
      </w:r>
      <w:r>
        <w:t>113</w:t>
      </w:r>
      <w:r>
        <w:fldChar w:fldCharType="end"/>
      </w:r>
    </w:p>
    <w:p w14:paraId="5719ADFA" w14:textId="5CEB0A0B" w:rsidR="001701A9" w:rsidRDefault="001701A9">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r>
      <w:r>
        <w:fldChar w:fldCharType="begin"/>
      </w:r>
      <w:r>
        <w:instrText xml:space="preserve"> PAGEREF _Toc187260716 \h </w:instrText>
      </w:r>
      <w:r>
        <w:fldChar w:fldCharType="separate"/>
      </w:r>
      <w:r>
        <w:t>114</w:t>
      </w:r>
      <w:r>
        <w:fldChar w:fldCharType="end"/>
      </w:r>
    </w:p>
    <w:p w14:paraId="07D8DA29" w14:textId="0F3423E5"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bookmarkStart w:id="36" w:name="_Toc187260556"/>
      <w:r w:rsidR="00C53C29" w:rsidRPr="009C4728">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D8DA2B" w14:textId="77777777" w:rsidR="00875760" w:rsidRPr="004D3578" w:rsidRDefault="00875760" w:rsidP="00875760">
      <w:r w:rsidRPr="004D3578">
        <w:t xml:space="preserve">This Technical </w:t>
      </w:r>
      <w:bookmarkStart w:id="37" w:name="spectype3"/>
      <w:r w:rsidRPr="00875760">
        <w:t>Specification</w:t>
      </w:r>
      <w:bookmarkEnd w:id="3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 xml:space="preserve">presented to TSG for </w:t>
      </w:r>
      <w:proofErr w:type="gramStart"/>
      <w:r w:rsidRPr="009C4728">
        <w:t>information;</w:t>
      </w:r>
      <w:proofErr w:type="gramEnd"/>
    </w:p>
    <w:p w14:paraId="07D8DA31" w14:textId="77777777" w:rsidR="00080512" w:rsidRPr="009C4728" w:rsidRDefault="00080512">
      <w:pPr>
        <w:pStyle w:val="B3"/>
      </w:pPr>
      <w:r w:rsidRPr="009C4728">
        <w:t>2</w:t>
      </w:r>
      <w:r w:rsidRPr="009C4728">
        <w:tab/>
        <w:t xml:space="preserve">presented to TSG for </w:t>
      </w:r>
      <w:proofErr w:type="gramStart"/>
      <w:r w:rsidRPr="009C4728">
        <w:t>approval;</w:t>
      </w:r>
      <w:proofErr w:type="gramEnd"/>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w:t>
      </w:r>
      <w:proofErr w:type="gramStart"/>
      <w:r w:rsidRPr="009C4728">
        <w:t>so as to</w:t>
      </w:r>
      <w:proofErr w:type="gramEnd"/>
      <w:r w:rsidRPr="009C4728">
        <w:t xml:space="preserve">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proofErr w:type="gramStart"/>
      <w:r w:rsidR="003765B8" w:rsidRPr="009C4728">
        <w:t>as a result of</w:t>
      </w:r>
      <w:proofErr w:type="gramEnd"/>
      <w:r w:rsidR="003765B8" w:rsidRPr="009C4728">
        <w:t xml:space="preserve">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proofErr w:type="gramStart"/>
      <w:r w:rsidR="003765B8" w:rsidRPr="009C4728">
        <w:t>as a result of</w:t>
      </w:r>
      <w:proofErr w:type="gramEnd"/>
      <w:r w:rsidR="003765B8" w:rsidRPr="009C4728">
        <w:t xml:space="preserve">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w:t>
      </w:r>
      <w:proofErr w:type="gramStart"/>
      <w:r w:rsidRPr="009C4728">
        <w:t>as a result of</w:t>
      </w:r>
      <w:proofErr w:type="gramEnd"/>
      <w:r w:rsidRPr="009C4728">
        <w:t xml:space="preserve">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t>might not</w:t>
      </w:r>
      <w:r w:rsidRPr="009C4728">
        <w:tab/>
        <w:t xml:space="preserve">indicates a likelihood that something will not happen </w:t>
      </w:r>
      <w:proofErr w:type="gramStart"/>
      <w:r w:rsidRPr="009C4728">
        <w:t>as a result of</w:t>
      </w:r>
      <w:proofErr w:type="gramEnd"/>
      <w:r w:rsidRPr="009C4728">
        <w:t xml:space="preserve">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w:t>
      </w:r>
      <w:proofErr w:type="gramStart"/>
      <w:r w:rsidRPr="009C4728">
        <w:t>is</w:t>
      </w:r>
      <w:proofErr w:type="gramEnd"/>
      <w:r w:rsidRPr="009C4728">
        <w:t>" and "is not" do not indicate requirements.</w:t>
      </w:r>
    </w:p>
    <w:p w14:paraId="07D8DA4A" w14:textId="77777777" w:rsidR="00C53C29" w:rsidRPr="009C4728" w:rsidRDefault="00080512" w:rsidP="00C53C29">
      <w:pPr>
        <w:pStyle w:val="Heading1"/>
      </w:pPr>
      <w:bookmarkStart w:id="38" w:name="introduction"/>
      <w:bookmarkEnd w:id="38"/>
      <w:r w:rsidRPr="009C4728">
        <w:br w:type="page"/>
      </w:r>
      <w:bookmarkStart w:id="39" w:name="scope"/>
      <w:bookmarkStart w:id="40" w:name="_Toc21093109"/>
      <w:bookmarkStart w:id="41" w:name="_Toc29762638"/>
      <w:bookmarkStart w:id="42" w:name="_Toc36025813"/>
      <w:bookmarkStart w:id="43" w:name="_Toc44584683"/>
      <w:bookmarkStart w:id="44" w:name="_Toc45868976"/>
      <w:bookmarkStart w:id="45" w:name="_Toc52553535"/>
      <w:bookmarkStart w:id="46" w:name="_Toc61111782"/>
      <w:bookmarkStart w:id="47" w:name="_Toc61125864"/>
      <w:bookmarkStart w:id="48" w:name="_Toc61126025"/>
      <w:bookmarkStart w:id="49" w:name="_Toc66804537"/>
      <w:bookmarkStart w:id="50" w:name="_Toc74821111"/>
      <w:bookmarkStart w:id="51" w:name="_Toc76502975"/>
      <w:bookmarkStart w:id="52" w:name="_Toc83038648"/>
      <w:bookmarkStart w:id="53" w:name="_Toc89850772"/>
      <w:bookmarkStart w:id="54" w:name="_Toc98664857"/>
      <w:bookmarkStart w:id="55" w:name="_Toc105764859"/>
      <w:bookmarkStart w:id="56" w:name="_Toc123151059"/>
      <w:bookmarkStart w:id="57" w:name="_Toc124162575"/>
      <w:bookmarkStart w:id="58" w:name="_Toc130865942"/>
      <w:bookmarkStart w:id="59" w:name="_Toc138085164"/>
      <w:bookmarkStart w:id="60" w:name="_Toc138891660"/>
      <w:bookmarkStart w:id="61" w:name="_Toc145071449"/>
      <w:bookmarkStart w:id="62" w:name="_Toc155212156"/>
      <w:bookmarkStart w:id="63" w:name="_Toc187260557"/>
      <w:bookmarkEnd w:id="39"/>
      <w:r w:rsidR="00C53C29" w:rsidRPr="009C4728">
        <w:t>1</w:t>
      </w:r>
      <w:r w:rsidR="00C53C29" w:rsidRPr="009C472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4" w:name="_Toc21093110"/>
      <w:bookmarkStart w:id="65" w:name="_Toc29762639"/>
      <w:bookmarkStart w:id="66" w:name="_Toc36025814"/>
      <w:bookmarkStart w:id="67" w:name="_Toc44584684"/>
      <w:bookmarkStart w:id="68" w:name="_Toc45868977"/>
      <w:bookmarkStart w:id="69" w:name="_Toc52553536"/>
      <w:bookmarkStart w:id="70" w:name="_Toc61111783"/>
      <w:bookmarkStart w:id="71" w:name="_Toc61125865"/>
      <w:bookmarkStart w:id="72" w:name="_Toc61126026"/>
      <w:bookmarkStart w:id="73" w:name="_Toc66804538"/>
      <w:bookmarkStart w:id="74" w:name="_Toc74821112"/>
      <w:bookmarkStart w:id="75" w:name="_Toc76502976"/>
      <w:bookmarkStart w:id="76" w:name="_Toc83038649"/>
      <w:bookmarkStart w:id="77" w:name="_Toc89850773"/>
      <w:bookmarkStart w:id="78" w:name="_Toc98664858"/>
      <w:bookmarkStart w:id="79" w:name="_Toc105764860"/>
      <w:bookmarkStart w:id="80" w:name="_Toc123151060"/>
      <w:bookmarkStart w:id="81" w:name="_Toc124162576"/>
      <w:bookmarkStart w:id="82" w:name="_Toc130865943"/>
      <w:bookmarkStart w:id="83" w:name="_Toc138085165"/>
      <w:bookmarkStart w:id="84" w:name="_Toc138891661"/>
      <w:bookmarkStart w:id="85" w:name="_Toc145071450"/>
      <w:bookmarkStart w:id="86" w:name="_Toc155212157"/>
      <w:bookmarkStart w:id="87" w:name="_Toc187260558"/>
      <w:r w:rsidRPr="009C4728">
        <w:t>2</w:t>
      </w:r>
      <w:r w:rsidRPr="009C472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3457060E"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8" w:name="_Hlk36026108"/>
      <w:r w:rsidRPr="009C4728">
        <w:t>[18]</w:t>
      </w:r>
      <w:r w:rsidRPr="009C4728">
        <w:tab/>
        <w:t>3GPP TS 36.101: "Evolved Universal Terrestrial Radio Access (E-UTRA); User Equipment (UE) radio transmission and reception".</w:t>
      </w:r>
    </w:p>
    <w:bookmarkEnd w:id="88"/>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9" w:name="_Toc21093111"/>
      <w:bookmarkStart w:id="90" w:name="_Toc29762640"/>
      <w:bookmarkStart w:id="91" w:name="_Toc36025815"/>
      <w:bookmarkStart w:id="92" w:name="_Toc44584685"/>
      <w:bookmarkStart w:id="93" w:name="_Toc45868978"/>
      <w:bookmarkStart w:id="94" w:name="_Toc52553537"/>
      <w:bookmarkStart w:id="95" w:name="_Toc61111784"/>
      <w:bookmarkStart w:id="96" w:name="_Toc61125866"/>
      <w:bookmarkStart w:id="97" w:name="_Toc61126027"/>
      <w:bookmarkStart w:id="98" w:name="_Toc66804539"/>
      <w:bookmarkStart w:id="99" w:name="_Toc74821113"/>
      <w:bookmarkStart w:id="100" w:name="_Toc76502977"/>
      <w:bookmarkStart w:id="101" w:name="_Toc83038650"/>
      <w:bookmarkStart w:id="102" w:name="_Toc89850774"/>
      <w:bookmarkStart w:id="103" w:name="_Toc98664859"/>
      <w:bookmarkStart w:id="104" w:name="_Toc105764861"/>
      <w:bookmarkStart w:id="105" w:name="_Toc123151061"/>
      <w:bookmarkStart w:id="106" w:name="_Toc124162577"/>
      <w:bookmarkStart w:id="107" w:name="_Toc130865944"/>
      <w:bookmarkStart w:id="108" w:name="_Toc138085166"/>
      <w:bookmarkStart w:id="109" w:name="_Toc138891662"/>
      <w:bookmarkStart w:id="110" w:name="_Toc145071451"/>
      <w:bookmarkStart w:id="111" w:name="_Toc155212158"/>
      <w:bookmarkStart w:id="112" w:name="_Toc187260559"/>
      <w:r w:rsidRPr="009C4728">
        <w:t>3</w:t>
      </w:r>
      <w:r w:rsidRPr="009C472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8DA66" w14:textId="77777777" w:rsidR="00C53C29" w:rsidRPr="009C4728" w:rsidRDefault="00C53C29" w:rsidP="00C53C29">
      <w:pPr>
        <w:pStyle w:val="Heading2"/>
      </w:pPr>
      <w:bookmarkStart w:id="113" w:name="_Toc21093112"/>
      <w:bookmarkStart w:id="114" w:name="_Toc29762641"/>
      <w:bookmarkStart w:id="115" w:name="_Toc36025816"/>
      <w:bookmarkStart w:id="116" w:name="_Toc44584686"/>
      <w:bookmarkStart w:id="117" w:name="_Toc45868979"/>
      <w:bookmarkStart w:id="118" w:name="_Toc52553538"/>
      <w:bookmarkStart w:id="119" w:name="_Toc61111785"/>
      <w:bookmarkStart w:id="120" w:name="_Toc61125867"/>
      <w:bookmarkStart w:id="121" w:name="_Toc61126028"/>
      <w:bookmarkStart w:id="122" w:name="_Toc66804540"/>
      <w:bookmarkStart w:id="123" w:name="_Toc74821114"/>
      <w:bookmarkStart w:id="124" w:name="_Toc76502978"/>
      <w:bookmarkStart w:id="125" w:name="_Toc83038651"/>
      <w:bookmarkStart w:id="126" w:name="_Toc89850775"/>
      <w:bookmarkStart w:id="127" w:name="_Toc98664860"/>
      <w:bookmarkStart w:id="128" w:name="_Toc105764862"/>
      <w:bookmarkStart w:id="129" w:name="_Toc123151062"/>
      <w:bookmarkStart w:id="130" w:name="_Toc124162578"/>
      <w:bookmarkStart w:id="131" w:name="_Toc130865945"/>
      <w:bookmarkStart w:id="132" w:name="_Toc138085167"/>
      <w:bookmarkStart w:id="133" w:name="_Toc138891663"/>
      <w:bookmarkStart w:id="134" w:name="_Toc145071452"/>
      <w:bookmarkStart w:id="135" w:name="_Toc155212159"/>
      <w:bookmarkStart w:id="136" w:name="_Toc187260560"/>
      <w:r w:rsidRPr="009C4728">
        <w:t>3.1</w:t>
      </w:r>
      <w:r w:rsidRPr="009C4728">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7" w:name="OLE_LINK44"/>
      <w:bookmarkStart w:id="138" w:name="OLE_LINK45"/>
      <w:r w:rsidRPr="009C4728">
        <w:t>NOTE:</w:t>
      </w:r>
      <w:r w:rsidRPr="009C4728">
        <w:tab/>
        <w:t>In single carrier operation, the Base Station RF Bandwidth is equal to the channel bandwidth.</w:t>
      </w:r>
      <w:bookmarkEnd w:id="137"/>
      <w:bookmarkEnd w:id="13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 xml:space="preserve">component carriers </w:t>
      </w:r>
      <w:proofErr w:type="gramStart"/>
      <w:r w:rsidRPr="009C4728">
        <w:rPr>
          <w:bCs/>
        </w:rPr>
        <w:t>in order to</w:t>
      </w:r>
      <w:proofErr w:type="gramEnd"/>
      <w:r w:rsidRPr="009C4728">
        <w:rPr>
          <w:bCs/>
        </w:rPr>
        <w:t xml:space="preserve">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proofErr w:type="gramStart"/>
      <w:r w:rsidRPr="009C4728">
        <w:rPr>
          <w:rFonts w:cs="v5.0.0"/>
          <w:bCs/>
        </w:rPr>
        <w:t>time period</w:t>
      </w:r>
      <w:proofErr w:type="gramEnd"/>
      <w:r w:rsidRPr="009C4728">
        <w:rPr>
          <w:rFonts w:cs="v5.0.0"/>
          <w:bCs/>
        </w:rPr>
        <w:t xml:space="preserve">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w:t>
      </w:r>
      <w:proofErr w:type="gramStart"/>
      <w:r w:rsidRPr="009C4728">
        <w:rPr>
          <w:rFonts w:cs="v5.0.0"/>
          <w:bCs/>
        </w:rPr>
        <w:t>time period</w:t>
      </w:r>
      <w:proofErr w:type="gramEnd"/>
      <w:r w:rsidRPr="009C4728">
        <w:rPr>
          <w:rFonts w:cs="v5.0.0"/>
          <w:bCs/>
        </w:rPr>
        <w:t xml:space="preserve">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w:t>
      </w:r>
      <w:proofErr w:type="gramStart"/>
      <w:r w:rsidRPr="009C4728">
        <w:rPr>
          <w:rFonts w:cs="v5.0.0"/>
          <w:bCs/>
        </w:rPr>
        <w:t>time period</w:t>
      </w:r>
      <w:proofErr w:type="gramEnd"/>
      <w:r w:rsidRPr="009C4728">
        <w:rPr>
          <w:rFonts w:cs="v5.0.0"/>
          <w:bCs/>
        </w:rPr>
        <w:t xml:space="preserve">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9" w:name="_Toc21093113"/>
      <w:bookmarkStart w:id="140" w:name="_Toc29762642"/>
      <w:bookmarkStart w:id="141" w:name="_Toc36025817"/>
      <w:bookmarkStart w:id="142" w:name="_Toc44584687"/>
      <w:bookmarkStart w:id="143" w:name="_Toc45868980"/>
      <w:bookmarkStart w:id="144" w:name="_Toc52553539"/>
      <w:bookmarkStart w:id="145" w:name="_Toc61111786"/>
      <w:bookmarkStart w:id="146" w:name="_Toc61125868"/>
      <w:bookmarkStart w:id="147" w:name="_Toc61126029"/>
      <w:bookmarkStart w:id="148" w:name="_Toc66804541"/>
      <w:bookmarkStart w:id="149" w:name="_Toc74821115"/>
      <w:bookmarkStart w:id="150" w:name="_Toc76502979"/>
      <w:bookmarkStart w:id="151" w:name="_Toc83038652"/>
      <w:bookmarkStart w:id="152" w:name="_Toc89850776"/>
      <w:bookmarkStart w:id="153" w:name="_Toc98664861"/>
      <w:bookmarkStart w:id="154" w:name="_Toc105764863"/>
      <w:bookmarkStart w:id="155" w:name="_Toc123151063"/>
      <w:bookmarkStart w:id="156" w:name="_Toc124162579"/>
      <w:bookmarkStart w:id="157" w:name="_Toc130865946"/>
      <w:bookmarkStart w:id="158" w:name="_Toc138085168"/>
      <w:bookmarkStart w:id="159" w:name="_Toc138891664"/>
      <w:bookmarkStart w:id="160" w:name="_Toc145071453"/>
      <w:bookmarkStart w:id="161" w:name="_Toc155212160"/>
      <w:bookmarkStart w:id="162" w:name="_Toc187260561"/>
      <w:r w:rsidRPr="009C4728">
        <w:t>3.2</w:t>
      </w:r>
      <w:r w:rsidRPr="009C4728">
        <w:tab/>
        <w:t>Symbols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r>
      <w:proofErr w:type="gramStart"/>
      <w:r w:rsidRPr="009C4728">
        <w:t>The</w:t>
      </w:r>
      <w:proofErr w:type="gramEnd"/>
      <w:r w:rsidRPr="009C4728">
        <w:t xml:space="preserv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r>
      <w:proofErr w:type="gramStart"/>
      <w:r w:rsidRPr="009C4728">
        <w:t>The</w:t>
      </w:r>
      <w:proofErr w:type="gramEnd"/>
      <w:r w:rsidRPr="009C4728">
        <w:t xml:space="preserv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proofErr w:type="gramStart"/>
      <w:r w:rsidRPr="009C4728">
        <w:t>The</w:t>
      </w:r>
      <w:proofErr w:type="gramEnd"/>
      <w:r w:rsidRPr="009C4728">
        <w:t xml:space="preserv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proofErr w:type="gramStart"/>
      <w:r w:rsidRPr="009C4728">
        <w:t>The</w:t>
      </w:r>
      <w:proofErr w:type="gramEnd"/>
      <w:r w:rsidRPr="009C4728">
        <w:t xml:space="preserv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proofErr w:type="gramStart"/>
      <w:r w:rsidRPr="009C4728">
        <w:t>The</w:t>
      </w:r>
      <w:proofErr w:type="gramEnd"/>
      <w:r w:rsidRPr="009C4728">
        <w:t xml:space="preserv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proofErr w:type="gramStart"/>
      <w:r w:rsidRPr="009C4728">
        <w:t>The</w:t>
      </w:r>
      <w:proofErr w:type="gramEnd"/>
      <w:r w:rsidRPr="009C4728">
        <w:t xml:space="preserv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3" w:name="_MON_1326001305"/>
    <w:bookmarkEnd w:id="163"/>
    <w:bookmarkStart w:id="164" w:name="_MON_1334991447"/>
    <w:bookmarkEnd w:id="164"/>
    <w:p w14:paraId="07D8DAD8" w14:textId="77777777" w:rsidR="00C53C29" w:rsidRPr="009C4728" w:rsidRDefault="00C53C29" w:rsidP="00C53C29">
      <w:pPr>
        <w:pStyle w:val="TH"/>
      </w:pPr>
      <w:r w:rsidRPr="009C4728">
        <w:object w:dxaOrig="8639" w:dyaOrig="5230" w14:anchorId="07D8FE92">
          <v:shape id="_x0000_i1026" type="#_x0000_t75" style="width:424.85pt;height:258.75pt" o:ole="">
            <v:imagedata r:id="rId12" o:title=""/>
          </v:shape>
          <o:OLEObject Type="Embed" ProgID="Word.Picture.8" ShapeID="_x0000_i1026" DrawAspect="Content" ObjectID="_1804698595"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5" w:name="_MON_1351612194"/>
    <w:bookmarkEnd w:id="165"/>
    <w:bookmarkStart w:id="166" w:name="_MON_1351612452"/>
    <w:bookmarkEnd w:id="166"/>
    <w:p w14:paraId="07D8DADB" w14:textId="77777777" w:rsidR="00C53C29" w:rsidRPr="009C4728" w:rsidRDefault="00C53C29" w:rsidP="00C53C29">
      <w:pPr>
        <w:pStyle w:val="TH"/>
      </w:pPr>
      <w:r w:rsidRPr="009C4728">
        <w:object w:dxaOrig="10500" w:dyaOrig="5039" w14:anchorId="07D8FE93">
          <v:shape id="_x0000_i1027" type="#_x0000_t75" style="width:482.6pt;height:230.95pt" o:ole="">
            <v:imagedata r:id="rId14" o:title=""/>
          </v:shape>
          <o:OLEObject Type="Embed" ProgID="Word.Picture.8" ShapeID="_x0000_i1027" DrawAspect="Content" ObjectID="_1804698596"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7" w:name="_MON_1448782975"/>
    <w:bookmarkEnd w:id="167"/>
    <w:p w14:paraId="07D8DADD" w14:textId="77777777" w:rsidR="00C53C29" w:rsidRPr="009C4728" w:rsidRDefault="00C53C29" w:rsidP="00C53C29">
      <w:pPr>
        <w:pStyle w:val="TH"/>
      </w:pPr>
      <w:r w:rsidRPr="009C4728">
        <w:object w:dxaOrig="10500" w:dyaOrig="5040" w14:anchorId="07D8FE94">
          <v:shape id="_x0000_i1028" type="#_x0000_t75" style="width:482.6pt;height:230.25pt" o:ole="">
            <v:imagedata r:id="rId16" o:title=""/>
          </v:shape>
          <o:OLEObject Type="Embed" ProgID="Word.Picture.8" ShapeID="_x0000_i1028" DrawAspect="Content" ObjectID="_1804698597"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8" w:name="_Toc21093114"/>
      <w:bookmarkStart w:id="169" w:name="_Toc29762643"/>
      <w:bookmarkStart w:id="170" w:name="_Toc36025818"/>
      <w:bookmarkStart w:id="171" w:name="_Toc44584688"/>
      <w:bookmarkStart w:id="172" w:name="_Toc45868981"/>
      <w:bookmarkStart w:id="173" w:name="_Toc52553540"/>
      <w:bookmarkStart w:id="174" w:name="_Toc61111787"/>
      <w:bookmarkStart w:id="175" w:name="_Toc61125869"/>
      <w:bookmarkStart w:id="176" w:name="_Toc61126030"/>
      <w:bookmarkStart w:id="177" w:name="_Toc66804542"/>
      <w:bookmarkStart w:id="178" w:name="_Toc74821116"/>
      <w:bookmarkStart w:id="179" w:name="_Toc76502980"/>
      <w:bookmarkStart w:id="180" w:name="_Toc83038653"/>
      <w:bookmarkStart w:id="181" w:name="_Toc89850777"/>
      <w:bookmarkStart w:id="182" w:name="_Toc98664862"/>
      <w:bookmarkStart w:id="183" w:name="_Toc105764864"/>
      <w:bookmarkStart w:id="184" w:name="_Toc123151064"/>
      <w:bookmarkStart w:id="185" w:name="_Toc124162580"/>
      <w:bookmarkStart w:id="186" w:name="_Toc130865947"/>
      <w:bookmarkStart w:id="187" w:name="_Toc138085169"/>
      <w:bookmarkStart w:id="188" w:name="_Toc138891665"/>
      <w:bookmarkStart w:id="189" w:name="_Toc145071454"/>
      <w:bookmarkStart w:id="190" w:name="_Toc155212161"/>
      <w:bookmarkStart w:id="191" w:name="_Toc187260562"/>
      <w:r w:rsidRPr="009C4728">
        <w:t>3.3</w:t>
      </w:r>
      <w:r w:rsidRPr="009C4728">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3" w:name="_Toc21093115"/>
      <w:bookmarkStart w:id="194" w:name="_Toc29762644"/>
      <w:bookmarkStart w:id="195" w:name="_Toc36025819"/>
      <w:bookmarkStart w:id="196" w:name="_Toc44584689"/>
      <w:bookmarkStart w:id="197" w:name="_Toc45868982"/>
      <w:bookmarkStart w:id="198" w:name="_Toc52553541"/>
      <w:bookmarkStart w:id="199" w:name="_Toc61111788"/>
      <w:bookmarkStart w:id="200" w:name="_Toc61125870"/>
      <w:bookmarkStart w:id="201" w:name="_Toc61126031"/>
      <w:bookmarkStart w:id="202" w:name="_Toc66804543"/>
      <w:bookmarkStart w:id="203" w:name="_Toc74821117"/>
      <w:bookmarkStart w:id="204" w:name="_Toc76502981"/>
      <w:bookmarkStart w:id="205" w:name="_Toc83038654"/>
      <w:bookmarkStart w:id="206" w:name="_Toc89850778"/>
      <w:bookmarkStart w:id="207" w:name="_Toc98664863"/>
      <w:bookmarkStart w:id="208" w:name="_Toc105764865"/>
      <w:bookmarkStart w:id="209" w:name="_Toc123151065"/>
      <w:bookmarkStart w:id="210" w:name="_Toc124162581"/>
      <w:bookmarkStart w:id="211" w:name="_Toc130865948"/>
      <w:bookmarkStart w:id="212" w:name="_Toc138085170"/>
      <w:bookmarkStart w:id="213" w:name="_Toc138891666"/>
      <w:bookmarkStart w:id="214" w:name="_Toc145071455"/>
      <w:bookmarkStart w:id="215" w:name="_Toc155212162"/>
      <w:bookmarkStart w:id="216" w:name="_Toc187260563"/>
      <w:r w:rsidRPr="009C4728">
        <w:t>4</w:t>
      </w:r>
      <w:r w:rsidRPr="009C4728">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23151066"/>
      <w:bookmarkStart w:id="234" w:name="_Toc124162582"/>
      <w:bookmarkStart w:id="235" w:name="_Toc130865949"/>
      <w:bookmarkStart w:id="236" w:name="_Toc138085171"/>
      <w:bookmarkStart w:id="237" w:name="_Toc138891667"/>
      <w:bookmarkStart w:id="238" w:name="_Toc145071456"/>
      <w:bookmarkStart w:id="239" w:name="_Toc155212163"/>
      <w:bookmarkStart w:id="240" w:name="_Toc187260564"/>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1" w:name="_Toc21093117"/>
      <w:bookmarkStart w:id="242" w:name="_Toc29762646"/>
      <w:bookmarkStart w:id="243" w:name="_Toc36025821"/>
      <w:bookmarkStart w:id="244" w:name="_Toc44584691"/>
      <w:bookmarkStart w:id="245" w:name="_Toc45868984"/>
      <w:bookmarkStart w:id="246" w:name="_Toc52553543"/>
      <w:bookmarkStart w:id="247" w:name="_Toc61111790"/>
      <w:bookmarkStart w:id="248" w:name="_Toc61125872"/>
      <w:bookmarkStart w:id="249" w:name="_Toc61126033"/>
      <w:bookmarkStart w:id="250" w:name="_Toc66804545"/>
      <w:bookmarkStart w:id="251" w:name="_Toc74821119"/>
      <w:bookmarkStart w:id="252" w:name="_Toc76502983"/>
      <w:bookmarkStart w:id="253" w:name="_Toc83038656"/>
      <w:bookmarkStart w:id="254" w:name="_Toc89850780"/>
      <w:bookmarkStart w:id="255" w:name="_Toc98664865"/>
      <w:bookmarkStart w:id="256" w:name="_Toc105764867"/>
      <w:bookmarkStart w:id="257" w:name="_Toc123151067"/>
      <w:bookmarkStart w:id="258" w:name="_Toc124162583"/>
      <w:bookmarkStart w:id="259" w:name="_Toc130865950"/>
      <w:bookmarkStart w:id="260" w:name="_Toc138085172"/>
      <w:bookmarkStart w:id="261" w:name="_Toc138891668"/>
      <w:bookmarkStart w:id="262" w:name="_Toc145071457"/>
      <w:bookmarkStart w:id="263" w:name="_Toc155212164"/>
      <w:bookmarkStart w:id="264" w:name="_Toc187260565"/>
      <w:r w:rsidRPr="009C4728">
        <w:rPr>
          <w:snapToGrid w:val="0"/>
        </w:rPr>
        <w:t>4.2</w:t>
      </w:r>
      <w:r w:rsidRPr="009C4728">
        <w:rPr>
          <w:snapToGrid w:val="0"/>
        </w:rPr>
        <w:tab/>
        <w:t>Relationship between minimum requirements and test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5" w:name="_Toc21093118"/>
      <w:bookmarkStart w:id="266" w:name="_Toc29762647"/>
      <w:bookmarkStart w:id="267" w:name="_Toc36025822"/>
      <w:bookmarkStart w:id="268" w:name="_Toc44584692"/>
      <w:bookmarkStart w:id="269" w:name="_Toc45868985"/>
      <w:bookmarkStart w:id="270" w:name="_Toc52553544"/>
      <w:bookmarkStart w:id="271" w:name="_Toc61111791"/>
      <w:bookmarkStart w:id="272" w:name="_Toc61125873"/>
      <w:bookmarkStart w:id="273" w:name="_Toc61126034"/>
      <w:bookmarkStart w:id="274" w:name="_Toc66804546"/>
      <w:bookmarkStart w:id="275" w:name="_Toc74821120"/>
      <w:bookmarkStart w:id="276" w:name="_Toc76502984"/>
      <w:bookmarkStart w:id="277" w:name="_Toc83038657"/>
      <w:bookmarkStart w:id="278" w:name="_Toc89850781"/>
      <w:bookmarkStart w:id="279" w:name="_Toc98664866"/>
      <w:bookmarkStart w:id="280" w:name="_Toc105764868"/>
      <w:bookmarkStart w:id="281" w:name="_Toc123151068"/>
      <w:bookmarkStart w:id="282" w:name="_Toc124162584"/>
      <w:bookmarkStart w:id="283" w:name="_Toc130865951"/>
      <w:bookmarkStart w:id="284" w:name="_Toc138085173"/>
      <w:bookmarkStart w:id="285" w:name="_Toc138891669"/>
      <w:bookmarkStart w:id="286" w:name="_Toc145071458"/>
      <w:bookmarkStart w:id="287" w:name="_Toc155212165"/>
      <w:bookmarkStart w:id="288" w:name="_Toc187260566"/>
      <w:r w:rsidRPr="009C4728">
        <w:t>4.3</w:t>
      </w:r>
      <w:r w:rsidRPr="009C4728">
        <w:tab/>
        <w:t>Base station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9" w:name="_Toc21093119"/>
      <w:bookmarkStart w:id="290" w:name="_Toc29762648"/>
      <w:bookmarkStart w:id="291" w:name="_Toc36025823"/>
      <w:bookmarkStart w:id="292" w:name="_Toc44584693"/>
      <w:bookmarkStart w:id="293" w:name="_Toc45868986"/>
      <w:bookmarkStart w:id="294" w:name="_Toc52553545"/>
      <w:bookmarkStart w:id="295" w:name="_Toc61111792"/>
      <w:bookmarkStart w:id="296" w:name="_Toc61125874"/>
      <w:bookmarkStart w:id="297" w:name="_Toc61126035"/>
      <w:bookmarkStart w:id="298" w:name="_Toc66804547"/>
      <w:bookmarkStart w:id="299" w:name="_Toc74821121"/>
      <w:bookmarkStart w:id="300" w:name="_Toc76502985"/>
      <w:bookmarkStart w:id="301" w:name="_Toc83038658"/>
      <w:bookmarkStart w:id="302" w:name="_Toc89850782"/>
      <w:bookmarkStart w:id="303" w:name="_Toc98664867"/>
      <w:bookmarkStart w:id="304" w:name="_Toc105764869"/>
      <w:bookmarkStart w:id="305" w:name="_Toc123151069"/>
      <w:bookmarkStart w:id="306" w:name="_Toc124162585"/>
      <w:bookmarkStart w:id="307" w:name="_Toc130865952"/>
      <w:bookmarkStart w:id="308" w:name="_Toc138085174"/>
      <w:bookmarkStart w:id="309" w:name="_Toc138891670"/>
      <w:bookmarkStart w:id="310" w:name="_Toc145071459"/>
      <w:bookmarkStart w:id="311" w:name="_Toc155212166"/>
      <w:bookmarkStart w:id="312" w:name="_Toc187260567"/>
      <w:r w:rsidRPr="009C4728">
        <w:t>4.4</w:t>
      </w:r>
      <w:r w:rsidRPr="009C4728">
        <w:tab/>
        <w:t>Regional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B2F" w14:textId="77777777" w:rsidR="00C53C29" w:rsidRPr="009C4728" w:rsidRDefault="00C53C29" w:rsidP="00C53C29">
      <w:pPr>
        <w:rPr>
          <w:rFonts w:cs="v5.0.0"/>
        </w:rPr>
      </w:pPr>
      <w:r w:rsidRPr="009C4728">
        <w:rPr>
          <w:rFonts w:cs="v5.0.0"/>
        </w:rPr>
        <w:t xml:space="preserve">Some requirements in the present document may only apply in certain regions either as optional </w:t>
      </w:r>
      <w:proofErr w:type="gramStart"/>
      <w:r w:rsidRPr="009C4728">
        <w:rPr>
          <w:rFonts w:cs="v5.0.0"/>
        </w:rPr>
        <w:t>requirements, or</w:t>
      </w:r>
      <w:proofErr w:type="gramEnd"/>
      <w:r w:rsidRPr="009C472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 xml:space="preserve">Table 4.4-1 lists all requirements in the present specification that may be applied differently in different regions. There are additional single-RAT regional requirements that may apply. These are referenced from the present </w:t>
      </w:r>
      <w:proofErr w:type="gramStart"/>
      <w:r w:rsidRPr="009C4728">
        <w:t>specification, but</w:t>
      </w:r>
      <w:proofErr w:type="gramEnd"/>
      <w:r w:rsidRPr="009C4728">
        <w:t xml:space="preserve">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5862138" w:rsidR="00C53C29" w:rsidRPr="009C4728" w:rsidRDefault="0015690A" w:rsidP="0021138B">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313" w:name="_Toc21093120"/>
      <w:bookmarkStart w:id="314" w:name="_Toc29762649"/>
      <w:bookmarkStart w:id="315" w:name="_Toc36025824"/>
      <w:bookmarkStart w:id="316" w:name="_Toc44584694"/>
      <w:bookmarkStart w:id="317" w:name="_Toc45868987"/>
      <w:bookmarkStart w:id="318" w:name="_Toc52553546"/>
      <w:bookmarkStart w:id="319" w:name="_Toc61111793"/>
      <w:bookmarkStart w:id="320" w:name="_Toc61125875"/>
      <w:bookmarkStart w:id="321" w:name="_Toc61126036"/>
      <w:bookmarkStart w:id="322" w:name="_Toc66804548"/>
      <w:bookmarkStart w:id="323" w:name="_Toc74821122"/>
      <w:bookmarkStart w:id="324" w:name="_Toc76502986"/>
      <w:bookmarkStart w:id="325" w:name="_Toc83038659"/>
      <w:bookmarkStart w:id="326" w:name="_Toc89850783"/>
      <w:bookmarkStart w:id="327" w:name="_Toc98664868"/>
      <w:bookmarkStart w:id="328" w:name="_Toc105764870"/>
      <w:bookmarkStart w:id="329" w:name="_Toc123151070"/>
      <w:bookmarkStart w:id="330" w:name="_Toc124162586"/>
      <w:bookmarkStart w:id="331" w:name="_Toc130865953"/>
      <w:bookmarkStart w:id="332" w:name="_Toc138085175"/>
      <w:bookmarkStart w:id="333" w:name="_Toc138891671"/>
      <w:bookmarkStart w:id="334" w:name="_Toc145071460"/>
      <w:bookmarkStart w:id="335" w:name="_Toc155212167"/>
      <w:bookmarkStart w:id="336" w:name="_Toc187260568"/>
      <w:r w:rsidRPr="009C4728">
        <w:t>4.5</w:t>
      </w:r>
      <w:r w:rsidRPr="009C4728">
        <w:tab/>
        <w:t>Operating bands and Band Categories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B74" w14:textId="77777777" w:rsidR="00C53C29" w:rsidRPr="009C4728" w:rsidRDefault="00C53C29" w:rsidP="00C53C29">
      <w:r w:rsidRPr="009C4728">
        <w:t xml:space="preserve">MSR requirements are applicable for band definitions and band numbering as defined in the specifications TS 45.005 [5], TS25.104 [2], TS 25.105 [3], TS 36.104 [4] and TS 38.104 [17]. </w:t>
      </w:r>
      <w:proofErr w:type="gramStart"/>
      <w:r w:rsidRPr="009C4728">
        <w:t>For the purpose of</w:t>
      </w:r>
      <w:proofErr w:type="gramEnd"/>
      <w:r w:rsidRPr="009C4728">
        <w:t xml:space="preserve">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782E4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1AAA55C7" w:rsidR="00782E49" w:rsidRPr="00EF463A" w:rsidRDefault="00782E49" w:rsidP="00782E4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35B564B2" w:rsidR="00782E49" w:rsidRPr="009C4728" w:rsidRDefault="00782E49" w:rsidP="00782E49">
            <w:pPr>
              <w:pStyle w:val="TAC"/>
              <w:rPr>
                <w:rFonts w:cs="Arial"/>
              </w:rPr>
            </w:pPr>
            <w:r>
              <w:rPr>
                <w:rFonts w:cs="Arial"/>
              </w:rPr>
              <w:t>n68</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782E49" w:rsidRDefault="00782E49" w:rsidP="00782E4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782E49" w:rsidRDefault="00782E49" w:rsidP="00782E4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782E49" w:rsidRPr="009C4728" w:rsidRDefault="00782E49" w:rsidP="00782E4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782E49" w:rsidRPr="009C4728" w:rsidRDefault="00782E49" w:rsidP="00782E4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782E49" w:rsidRPr="00EF463A" w:rsidRDefault="00782E49" w:rsidP="00782E4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782E49" w:rsidRPr="00EF463A" w:rsidRDefault="00782E49" w:rsidP="00782E4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782E49" w:rsidRPr="00EF463A" w:rsidRDefault="00782E49" w:rsidP="00782E4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782E49" w:rsidRPr="00675E42" w:rsidRDefault="00782E49" w:rsidP="00782E4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F6792"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451330B" w:rsidR="003F6792" w:rsidRDefault="003F6792" w:rsidP="003F6792">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0AE4C42E" w:rsidR="003F6792" w:rsidRDefault="003F6792" w:rsidP="003F6792">
            <w:pPr>
              <w:pStyle w:val="TAC"/>
              <w:rPr>
                <w:rFonts w:cs="Arial"/>
              </w:rPr>
            </w:pPr>
            <w:r>
              <w:rPr>
                <w:rFonts w:cs="Arial"/>
              </w:rPr>
              <w:t>n87</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F6792" w:rsidRDefault="003F6792" w:rsidP="003F679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F6792" w:rsidRPr="009C4728" w:rsidRDefault="003F6792" w:rsidP="003F6792">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F6792" w:rsidRPr="009C4728" w:rsidRDefault="003F6792" w:rsidP="003F6792">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F6792" w:rsidRPr="00675E42" w:rsidRDefault="003F6792" w:rsidP="003F6792">
            <w:pPr>
              <w:pStyle w:val="TAC"/>
            </w:pPr>
          </w:p>
        </w:tc>
      </w:tr>
      <w:tr w:rsidR="003F6792"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6DDE3B43" w:rsidR="003F6792" w:rsidRDefault="003F6792" w:rsidP="003F6792">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
          <w:p w14:paraId="652D4B91" w14:textId="0546BF14" w:rsidR="003F6792" w:rsidRDefault="003F6792" w:rsidP="003F6792">
            <w:pPr>
              <w:pStyle w:val="TAC"/>
              <w:rPr>
                <w:rFonts w:cs="Arial"/>
              </w:rPr>
            </w:pPr>
            <w:r>
              <w:rPr>
                <w:rFonts w:cs="Arial"/>
              </w:rPr>
              <w:t>n88</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F6792" w:rsidRDefault="003F6792" w:rsidP="003F679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F6792" w:rsidRPr="009C4728" w:rsidRDefault="003F6792" w:rsidP="003F6792">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F6792" w:rsidRPr="009C4728" w:rsidRDefault="003F6792" w:rsidP="003F6792">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F6792" w:rsidRPr="00675E42" w:rsidRDefault="003F6792" w:rsidP="003F6792">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751FFB" w:rsidRPr="00675E42" w14:paraId="61E5CC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C3B41" w14:textId="7655FC89" w:rsidR="00751FFB" w:rsidRDefault="00751FFB" w:rsidP="00751FFB">
            <w:pPr>
              <w:pStyle w:val="TAC"/>
              <w:rPr>
                <w:rFonts w:cs="Arial"/>
                <w:lang w:eastAsia="en-GB"/>
              </w:rPr>
            </w:pPr>
            <w:r w:rsidRPr="00A73D19">
              <w:rPr>
                <w:rFonts w:cs="Arial"/>
                <w:lang w:eastAsia="en-GB"/>
              </w:rPr>
              <w:t>111</w:t>
            </w:r>
          </w:p>
        </w:tc>
        <w:tc>
          <w:tcPr>
            <w:tcW w:w="709" w:type="dxa"/>
            <w:tcBorders>
              <w:top w:val="single" w:sz="4" w:space="0" w:color="auto"/>
              <w:left w:val="single" w:sz="4" w:space="0" w:color="auto"/>
              <w:bottom w:val="single" w:sz="4" w:space="0" w:color="auto"/>
              <w:right w:val="single" w:sz="4" w:space="0" w:color="auto"/>
            </w:tcBorders>
          </w:tcPr>
          <w:p w14:paraId="7B79E45B" w14:textId="77777777" w:rsidR="00751FFB" w:rsidRDefault="00751FFB" w:rsidP="00751FFB">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E3A7CA9" w14:textId="5BC5FB05" w:rsidR="00751FFB" w:rsidRDefault="00751FFB" w:rsidP="00751FFB">
            <w:pPr>
              <w:pStyle w:val="TAC"/>
              <w:rPr>
                <w:rFonts w:cs="Arial"/>
                <w:lang w:eastAsia="en-GB"/>
              </w:rPr>
            </w:pPr>
            <w:r w:rsidRPr="00A73D19">
              <w:rPr>
                <w:rFonts w:cs="Arial"/>
                <w:lang w:eastAsia="en-GB"/>
              </w:rPr>
              <w:t>111</w:t>
            </w:r>
          </w:p>
        </w:tc>
        <w:tc>
          <w:tcPr>
            <w:tcW w:w="425" w:type="dxa"/>
            <w:tcBorders>
              <w:top w:val="single" w:sz="4" w:space="0" w:color="auto"/>
              <w:left w:val="single" w:sz="4" w:space="0" w:color="auto"/>
              <w:bottom w:val="single" w:sz="4" w:space="0" w:color="auto"/>
              <w:right w:val="single" w:sz="4" w:space="0" w:color="auto"/>
            </w:tcBorders>
          </w:tcPr>
          <w:p w14:paraId="74CD0DC6" w14:textId="553BD458" w:rsidR="00751FFB" w:rsidRDefault="00751FFB" w:rsidP="00751FFB">
            <w:pPr>
              <w:pStyle w:val="TAC"/>
              <w:rPr>
                <w:lang w:eastAsia="en-GB"/>
              </w:rPr>
            </w:pPr>
            <w:r w:rsidRPr="00A73D19">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9964F79" w14:textId="77777777" w:rsidR="00751FFB" w:rsidRDefault="00751FFB" w:rsidP="00751FFB">
            <w:pPr>
              <w:pStyle w:val="TAC"/>
              <w:rPr>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1673E08D" w14:textId="77777777" w:rsidR="00751FFB" w:rsidRDefault="00751FFB" w:rsidP="00751FFB">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767A43FB" w14:textId="734E1287" w:rsidR="00751FFB" w:rsidRDefault="00751FFB" w:rsidP="00751FFB">
            <w:pPr>
              <w:pStyle w:val="TAC"/>
              <w:rPr>
                <w:rFonts w:cs="Arial"/>
                <w:lang w:eastAsia="en-GB"/>
              </w:rPr>
            </w:pPr>
            <w:r w:rsidRPr="00A73D19">
              <w:rPr>
                <w:rFonts w:cs="Arial"/>
                <w:lang w:eastAsia="en-GB"/>
              </w:rPr>
              <w:t>1800 - 1810</w:t>
            </w:r>
          </w:p>
        </w:tc>
        <w:tc>
          <w:tcPr>
            <w:tcW w:w="1701" w:type="dxa"/>
            <w:tcBorders>
              <w:top w:val="single" w:sz="4" w:space="0" w:color="auto"/>
              <w:left w:val="single" w:sz="4" w:space="0" w:color="auto"/>
              <w:bottom w:val="single" w:sz="4" w:space="0" w:color="auto"/>
              <w:right w:val="single" w:sz="4" w:space="0" w:color="auto"/>
            </w:tcBorders>
          </w:tcPr>
          <w:p w14:paraId="4B8EEE51" w14:textId="1529A7BA" w:rsidR="00751FFB" w:rsidRDefault="00751FFB" w:rsidP="00751FFB">
            <w:pPr>
              <w:pStyle w:val="TAC"/>
              <w:rPr>
                <w:rFonts w:cs="Arial"/>
                <w:lang w:eastAsia="en-GB"/>
              </w:rPr>
            </w:pPr>
            <w:r w:rsidRPr="00A73D19">
              <w:rPr>
                <w:rFonts w:cs="Arial"/>
                <w:lang w:eastAsia="en-GB"/>
              </w:rPr>
              <w:t>1820 - 1830</w:t>
            </w:r>
          </w:p>
        </w:tc>
        <w:tc>
          <w:tcPr>
            <w:tcW w:w="567" w:type="dxa"/>
            <w:tcBorders>
              <w:top w:val="single" w:sz="4" w:space="0" w:color="auto"/>
              <w:left w:val="single" w:sz="4" w:space="0" w:color="auto"/>
              <w:bottom w:val="single" w:sz="4" w:space="0" w:color="auto"/>
              <w:right w:val="single" w:sz="4" w:space="0" w:color="auto"/>
            </w:tcBorders>
          </w:tcPr>
          <w:p w14:paraId="45597643" w14:textId="7A144696" w:rsidR="00751FFB" w:rsidRDefault="00751FFB" w:rsidP="00751FFB">
            <w:pPr>
              <w:pStyle w:val="TAC"/>
              <w:rPr>
                <w:rFonts w:cs="Arial"/>
                <w:lang w:eastAsia="en-GB"/>
              </w:rPr>
            </w:pPr>
            <w:r w:rsidRPr="00A73D19">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41AC434" w14:textId="77777777" w:rsidR="00751FFB" w:rsidRPr="00675E42" w:rsidRDefault="00751FFB" w:rsidP="00751FFB">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37" w:name="_Toc21093121"/>
      <w:bookmarkStart w:id="338" w:name="_Toc29762650"/>
      <w:bookmarkStart w:id="339" w:name="_Toc36025825"/>
      <w:bookmarkStart w:id="340" w:name="_Toc44584695"/>
      <w:bookmarkStart w:id="341" w:name="_Toc45868988"/>
      <w:bookmarkStart w:id="342" w:name="_Toc52553547"/>
      <w:bookmarkStart w:id="343" w:name="_Toc61111794"/>
      <w:bookmarkStart w:id="344" w:name="_Toc61125876"/>
      <w:bookmarkStart w:id="345" w:name="_Toc61126037"/>
      <w:bookmarkStart w:id="346" w:name="_Toc66804549"/>
      <w:bookmarkStart w:id="347" w:name="_Toc74821123"/>
      <w:bookmarkStart w:id="348" w:name="_Toc76502987"/>
      <w:bookmarkStart w:id="349" w:name="_Toc83038660"/>
      <w:bookmarkStart w:id="350" w:name="_Toc89850784"/>
      <w:bookmarkStart w:id="351" w:name="_Toc98664869"/>
      <w:bookmarkStart w:id="352" w:name="_Toc105764871"/>
      <w:bookmarkStart w:id="353" w:name="_Toc123151071"/>
      <w:bookmarkStart w:id="354" w:name="_Toc124162587"/>
      <w:bookmarkStart w:id="355" w:name="_Toc130865954"/>
      <w:bookmarkStart w:id="356" w:name="_Toc138085176"/>
      <w:bookmarkStart w:id="357" w:name="_Toc138891672"/>
      <w:bookmarkStart w:id="358" w:name="_Toc145071461"/>
      <w:bookmarkStart w:id="359" w:name="_Toc155212168"/>
      <w:bookmarkStart w:id="360" w:name="_Toc187260569"/>
      <w:r w:rsidRPr="009C4728">
        <w:t>4.5.1</w:t>
      </w:r>
      <w:r w:rsidRPr="009C4728">
        <w:tab/>
        <w:t>Band category 1 aspects (BC1)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1" w:name="_Toc21093122"/>
      <w:bookmarkStart w:id="362" w:name="_Toc29762651"/>
      <w:bookmarkStart w:id="363" w:name="_Toc36025826"/>
      <w:bookmarkStart w:id="364" w:name="_Toc44584696"/>
      <w:bookmarkStart w:id="365" w:name="_Toc45868989"/>
      <w:bookmarkStart w:id="366" w:name="_Toc52553548"/>
      <w:bookmarkStart w:id="367" w:name="_Toc61111795"/>
      <w:bookmarkStart w:id="368" w:name="_Toc61125877"/>
      <w:bookmarkStart w:id="369" w:name="_Toc61126038"/>
      <w:bookmarkStart w:id="370" w:name="_Toc66804550"/>
      <w:bookmarkStart w:id="371" w:name="_Toc74821124"/>
      <w:bookmarkStart w:id="372" w:name="_Toc76502988"/>
      <w:bookmarkStart w:id="373" w:name="_Toc83038661"/>
      <w:bookmarkStart w:id="374" w:name="_Toc89850785"/>
      <w:bookmarkStart w:id="375" w:name="_Toc98664870"/>
      <w:bookmarkStart w:id="376" w:name="_Toc105764872"/>
      <w:bookmarkStart w:id="377" w:name="_Toc123151072"/>
      <w:bookmarkStart w:id="378" w:name="_Toc124162588"/>
      <w:bookmarkStart w:id="379" w:name="_Toc130865955"/>
      <w:bookmarkStart w:id="380" w:name="_Toc138085177"/>
      <w:bookmarkStart w:id="381" w:name="_Toc138891673"/>
      <w:bookmarkStart w:id="382" w:name="_Toc145071462"/>
      <w:bookmarkStart w:id="383" w:name="_Toc155212169"/>
      <w:bookmarkStart w:id="384" w:name="_Toc187260570"/>
      <w:r w:rsidRPr="009C4728">
        <w:t>4.5.2</w:t>
      </w:r>
      <w:r w:rsidRPr="009C4728">
        <w:tab/>
        <w:t>Band category 2 aspects (BC2)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5" w:name="_Toc21093123"/>
      <w:bookmarkStart w:id="386" w:name="_Toc29762652"/>
      <w:bookmarkStart w:id="387" w:name="_Toc36025827"/>
      <w:bookmarkStart w:id="388" w:name="_Toc44584697"/>
      <w:bookmarkStart w:id="389" w:name="_Toc45868990"/>
      <w:bookmarkStart w:id="390" w:name="_Toc52553549"/>
      <w:bookmarkStart w:id="391" w:name="_Toc61111796"/>
      <w:bookmarkStart w:id="392" w:name="_Toc61125878"/>
      <w:bookmarkStart w:id="393" w:name="_Toc61126039"/>
      <w:bookmarkStart w:id="394" w:name="_Toc66804551"/>
      <w:bookmarkStart w:id="395" w:name="_Toc74821125"/>
      <w:bookmarkStart w:id="396" w:name="_Toc76502989"/>
      <w:bookmarkStart w:id="397" w:name="_Toc83038662"/>
      <w:bookmarkStart w:id="398" w:name="_Toc89850786"/>
      <w:bookmarkStart w:id="399" w:name="_Toc98664871"/>
      <w:bookmarkStart w:id="400" w:name="_Toc105764873"/>
      <w:bookmarkStart w:id="401" w:name="_Toc123151073"/>
      <w:bookmarkStart w:id="402" w:name="_Toc124162589"/>
      <w:bookmarkStart w:id="403" w:name="_Toc130865956"/>
      <w:bookmarkStart w:id="404" w:name="_Toc138085178"/>
      <w:bookmarkStart w:id="405" w:name="_Toc138891674"/>
      <w:bookmarkStart w:id="406" w:name="_Toc145071463"/>
      <w:bookmarkStart w:id="407" w:name="_Toc155212170"/>
      <w:bookmarkStart w:id="408" w:name="_Toc187260571"/>
      <w:r w:rsidRPr="009C4728">
        <w:t>4.5.3</w:t>
      </w:r>
      <w:r w:rsidRPr="009C4728">
        <w:tab/>
        <w:t>Band category 3 aspects (BC3)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23151074"/>
      <w:bookmarkStart w:id="426" w:name="_Toc124162590"/>
      <w:bookmarkStart w:id="427" w:name="_Toc130865957"/>
      <w:bookmarkStart w:id="428" w:name="_Toc138085179"/>
      <w:bookmarkStart w:id="429" w:name="_Toc138891675"/>
      <w:bookmarkStart w:id="430" w:name="_Toc145071464"/>
      <w:bookmarkStart w:id="431" w:name="_Toc155212171"/>
      <w:bookmarkStart w:id="432" w:name="_Toc187260572"/>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19" w14:textId="77777777" w:rsidR="00C53C29" w:rsidRPr="009C4728" w:rsidRDefault="00C53C29" w:rsidP="00C53C29">
      <w:pPr>
        <w:pStyle w:val="Heading3"/>
      </w:pPr>
      <w:bookmarkStart w:id="433" w:name="_Toc21093125"/>
      <w:bookmarkStart w:id="434" w:name="_Toc29762654"/>
      <w:bookmarkStart w:id="435" w:name="_Toc36025829"/>
      <w:bookmarkStart w:id="436" w:name="_Toc44584699"/>
      <w:bookmarkStart w:id="437" w:name="_Toc45868992"/>
      <w:bookmarkStart w:id="438" w:name="_Toc52553551"/>
      <w:bookmarkStart w:id="439" w:name="_Toc61111798"/>
      <w:bookmarkStart w:id="440" w:name="_Toc61125880"/>
      <w:bookmarkStart w:id="441" w:name="_Toc61126041"/>
      <w:bookmarkStart w:id="442" w:name="_Toc66804553"/>
      <w:bookmarkStart w:id="443" w:name="_Toc74821127"/>
      <w:bookmarkStart w:id="444" w:name="_Toc76502991"/>
      <w:bookmarkStart w:id="445" w:name="_Toc83038664"/>
      <w:bookmarkStart w:id="446" w:name="_Toc89850788"/>
      <w:bookmarkStart w:id="447" w:name="_Toc98664873"/>
      <w:bookmarkStart w:id="448" w:name="_Toc105764875"/>
      <w:bookmarkStart w:id="449" w:name="_Toc123151075"/>
      <w:bookmarkStart w:id="450" w:name="_Toc124162591"/>
      <w:bookmarkStart w:id="451" w:name="_Toc130865958"/>
      <w:bookmarkStart w:id="452" w:name="_Toc138085180"/>
      <w:bookmarkStart w:id="453" w:name="_Toc138891676"/>
      <w:bookmarkStart w:id="454" w:name="_Toc145071465"/>
      <w:bookmarkStart w:id="455" w:name="_Toc155212172"/>
      <w:bookmarkStart w:id="456" w:name="_Toc187260573"/>
      <w:r w:rsidRPr="009C4728">
        <w:t>4.6.1</w:t>
      </w:r>
      <w:r w:rsidRPr="009C4728">
        <w:tab/>
        <w:t>Channel spacing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7" w:name="_Toc21093126"/>
      <w:bookmarkStart w:id="458"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59" w:name="_Toc36025830"/>
      <w:bookmarkStart w:id="460" w:name="_Toc44584700"/>
      <w:bookmarkStart w:id="461" w:name="_Toc45868993"/>
      <w:bookmarkStart w:id="462" w:name="_Toc52553552"/>
      <w:bookmarkStart w:id="463" w:name="_Toc61111799"/>
      <w:bookmarkStart w:id="464" w:name="_Toc61125881"/>
      <w:bookmarkStart w:id="465" w:name="_Toc61126042"/>
      <w:bookmarkStart w:id="466" w:name="_Toc66804554"/>
      <w:bookmarkStart w:id="467" w:name="_Toc74821128"/>
      <w:bookmarkStart w:id="468" w:name="_Toc76502992"/>
      <w:bookmarkStart w:id="469" w:name="_Toc83038665"/>
      <w:bookmarkStart w:id="470" w:name="_Toc89850789"/>
      <w:bookmarkStart w:id="471" w:name="_Toc98664874"/>
      <w:bookmarkStart w:id="472" w:name="_Toc105764876"/>
      <w:bookmarkStart w:id="473" w:name="_Toc123151076"/>
      <w:bookmarkStart w:id="474" w:name="_Toc124162592"/>
      <w:bookmarkStart w:id="475" w:name="_Toc130865959"/>
      <w:bookmarkStart w:id="476" w:name="_Toc138085181"/>
      <w:bookmarkStart w:id="477" w:name="_Toc138891677"/>
      <w:bookmarkStart w:id="478" w:name="_Toc145071466"/>
      <w:bookmarkStart w:id="479" w:name="_Toc155212173"/>
      <w:bookmarkStart w:id="480" w:name="_Toc187260574"/>
      <w:r w:rsidRPr="009C4728">
        <w:t>4.6.1A</w:t>
      </w:r>
      <w:r w:rsidRPr="009C4728">
        <w:tab/>
        <w:t>CA Channel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7.05pt;height:44.2pt" o:ole="">
            <v:imagedata r:id="rId18" o:title=""/>
          </v:shape>
          <o:OLEObject Type="Embed" ProgID="Equation.3" ShapeID="_x0000_i1029" DrawAspect="Content" ObjectID="_1804698598"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8pt;height:34.95pt;mso-position-horizontal-relative:page;mso-position-vertical-relative:page" o:ole="">
            <v:imagedata r:id="rId20" o:title=""/>
          </v:shape>
          <o:OLEObject Type="Embed" ProgID="Equation.3" ShapeID="对象 5" DrawAspect="Content" ObjectID="_1804698599"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9pt;height:34.95pt;mso-position-horizontal-relative:page;mso-position-vertical-relative:page" o:ole="">
            <v:imagedata r:id="rId22" o:title=""/>
          </v:shape>
          <o:OLEObject Type="Embed" ProgID="Equation.3" ShapeID="对象 6" DrawAspect="Content" ObjectID="_1804698600"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65pt;height:15.7pt;mso-wrap-style:square;mso-position-horizontal-relative:page;mso-position-vertical-relative:page" o:ole="">
            <v:fill o:detectmouseclick="t"/>
            <v:imagedata r:id="rId24" o:title=""/>
          </v:shape>
          <o:OLEObject Type="Embed" ProgID="Equation.3" ShapeID="对象 22" DrawAspect="Content" ObjectID="_1804698601"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1" w:name="_Toc21093127"/>
      <w:bookmarkStart w:id="482" w:name="_Toc29762656"/>
      <w:bookmarkStart w:id="483" w:name="_Toc36025831"/>
      <w:bookmarkStart w:id="484" w:name="_Toc44584701"/>
      <w:bookmarkStart w:id="485" w:name="_Toc45868994"/>
      <w:bookmarkStart w:id="486" w:name="_Toc52553553"/>
      <w:bookmarkStart w:id="487" w:name="_Toc61111800"/>
      <w:bookmarkStart w:id="488" w:name="_Toc61125882"/>
      <w:bookmarkStart w:id="489" w:name="_Toc61126043"/>
      <w:bookmarkStart w:id="490" w:name="_Toc66804555"/>
      <w:bookmarkStart w:id="491" w:name="_Toc74821129"/>
      <w:bookmarkStart w:id="492" w:name="_Toc76502993"/>
      <w:bookmarkStart w:id="493" w:name="_Toc83038666"/>
      <w:bookmarkStart w:id="494" w:name="_Toc89850790"/>
      <w:bookmarkStart w:id="495" w:name="_Toc98664875"/>
      <w:bookmarkStart w:id="496" w:name="_Toc105764877"/>
      <w:bookmarkStart w:id="497" w:name="_Toc123151077"/>
      <w:bookmarkStart w:id="498" w:name="_Toc124162593"/>
      <w:bookmarkStart w:id="499" w:name="_Toc130865960"/>
      <w:bookmarkStart w:id="500" w:name="_Toc138085182"/>
      <w:bookmarkStart w:id="501" w:name="_Toc138891678"/>
      <w:bookmarkStart w:id="502" w:name="_Toc145071467"/>
      <w:bookmarkStart w:id="503" w:name="_Toc155212174"/>
      <w:bookmarkStart w:id="504" w:name="_Toc187260575"/>
      <w:r w:rsidRPr="009C4728">
        <w:t>4.6.2</w:t>
      </w:r>
      <w:r w:rsidRPr="009C4728">
        <w:tab/>
        <w:t>Channel raster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w:t>
      </w:r>
      <w:proofErr w:type="gramStart"/>
      <w:r w:rsidRPr="009C4728">
        <w:t>a number of</w:t>
      </w:r>
      <w:proofErr w:type="gramEnd"/>
      <w:r w:rsidRPr="009C4728">
        <w:t xml:space="preserve">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5" w:name="_Toc21093128"/>
      <w:bookmarkStart w:id="506" w:name="_Toc29762657"/>
      <w:bookmarkStart w:id="507" w:name="_Toc36025832"/>
      <w:bookmarkStart w:id="508" w:name="_Toc44584702"/>
      <w:bookmarkStart w:id="509" w:name="_Toc45868995"/>
      <w:bookmarkStart w:id="510" w:name="_Toc52553554"/>
      <w:bookmarkStart w:id="511" w:name="_Toc61111801"/>
      <w:bookmarkStart w:id="512" w:name="_Toc61125883"/>
      <w:bookmarkStart w:id="513" w:name="_Toc61126044"/>
      <w:bookmarkStart w:id="514" w:name="_Toc66804556"/>
      <w:bookmarkStart w:id="515" w:name="_Toc74821130"/>
      <w:bookmarkStart w:id="516" w:name="_Toc76502994"/>
      <w:bookmarkStart w:id="517" w:name="_Toc83038667"/>
      <w:bookmarkStart w:id="518" w:name="_Toc89850791"/>
      <w:bookmarkStart w:id="519" w:name="_Toc98664876"/>
      <w:bookmarkStart w:id="520" w:name="_Toc105764878"/>
      <w:bookmarkStart w:id="521" w:name="_Toc123151078"/>
      <w:bookmarkStart w:id="522" w:name="_Toc124162594"/>
      <w:bookmarkStart w:id="523" w:name="_Toc130865961"/>
      <w:bookmarkStart w:id="524" w:name="_Toc138085183"/>
      <w:bookmarkStart w:id="525" w:name="_Toc138891679"/>
      <w:bookmarkStart w:id="526" w:name="_Toc145071468"/>
      <w:bookmarkStart w:id="527" w:name="_Toc155212175"/>
      <w:bookmarkStart w:id="528" w:name="_Toc187260576"/>
      <w:r w:rsidRPr="009C4728">
        <w:t>4.6.3</w:t>
      </w:r>
      <w:r w:rsidRPr="009C4728">
        <w:tab/>
        <w:t>Carrier frequencies and numbering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9" w:name="_Toc21093129"/>
      <w:bookmarkStart w:id="530" w:name="_Toc29762658"/>
      <w:bookmarkStart w:id="531" w:name="_Toc36025833"/>
      <w:bookmarkStart w:id="532" w:name="_Toc44584703"/>
      <w:bookmarkStart w:id="533" w:name="_Toc45868996"/>
      <w:bookmarkStart w:id="534" w:name="_Toc52553555"/>
      <w:bookmarkStart w:id="535" w:name="_Toc61111802"/>
      <w:bookmarkStart w:id="536" w:name="_Toc61125884"/>
      <w:bookmarkStart w:id="537" w:name="_Toc61126045"/>
      <w:bookmarkStart w:id="538" w:name="_Toc66804557"/>
      <w:bookmarkStart w:id="539" w:name="_Toc74821131"/>
      <w:bookmarkStart w:id="540" w:name="_Toc76502995"/>
      <w:bookmarkStart w:id="541" w:name="_Toc83038668"/>
      <w:bookmarkStart w:id="542" w:name="_Toc89850792"/>
      <w:bookmarkStart w:id="543" w:name="_Toc98664877"/>
      <w:bookmarkStart w:id="544" w:name="_Toc105764879"/>
      <w:bookmarkStart w:id="545" w:name="_Toc123151079"/>
      <w:bookmarkStart w:id="546" w:name="_Toc124162595"/>
      <w:bookmarkStart w:id="547" w:name="_Toc130865962"/>
      <w:bookmarkStart w:id="548" w:name="_Toc138085184"/>
      <w:bookmarkStart w:id="549" w:name="_Toc138891680"/>
      <w:bookmarkStart w:id="550" w:name="_Toc145071469"/>
      <w:bookmarkStart w:id="551" w:name="_Toc155212176"/>
      <w:bookmarkStart w:id="552" w:name="_Toc187260577"/>
      <w:r w:rsidRPr="009C4728">
        <w:t>4.7</w:t>
      </w:r>
      <w:r w:rsidRPr="009C4728">
        <w:tab/>
        <w:t>Requirements for contiguous and non-contiguous spectrum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3" w:name="_Toc21093130"/>
      <w:bookmarkStart w:id="554" w:name="_Toc29762659"/>
      <w:bookmarkStart w:id="555" w:name="_Toc36025834"/>
      <w:bookmarkStart w:id="556" w:name="_Toc44584704"/>
      <w:bookmarkStart w:id="557" w:name="_Toc45868997"/>
      <w:bookmarkStart w:id="558" w:name="_Toc52553556"/>
      <w:bookmarkStart w:id="559" w:name="_Toc61111803"/>
      <w:bookmarkStart w:id="560" w:name="_Toc61125885"/>
      <w:bookmarkStart w:id="561" w:name="_Toc61126046"/>
      <w:bookmarkStart w:id="562" w:name="_Toc66804558"/>
      <w:bookmarkStart w:id="563" w:name="_Toc74821132"/>
      <w:bookmarkStart w:id="564" w:name="_Toc76502996"/>
      <w:bookmarkStart w:id="565" w:name="_Toc83038669"/>
      <w:bookmarkStart w:id="566" w:name="_Toc89850793"/>
      <w:bookmarkStart w:id="567" w:name="_Toc98664878"/>
      <w:bookmarkStart w:id="568" w:name="_Toc105764880"/>
      <w:bookmarkStart w:id="569" w:name="_Toc123151080"/>
      <w:bookmarkStart w:id="570" w:name="_Toc124162596"/>
      <w:bookmarkStart w:id="571" w:name="_Toc130865963"/>
      <w:bookmarkStart w:id="572" w:name="_Toc138085185"/>
      <w:bookmarkStart w:id="573" w:name="_Toc138891681"/>
      <w:bookmarkStart w:id="574" w:name="_Toc145071470"/>
      <w:bookmarkStart w:id="575" w:name="_Toc155212177"/>
      <w:bookmarkStart w:id="576" w:name="_Toc187260578"/>
      <w:r w:rsidRPr="009C4728">
        <w:t>4.8</w:t>
      </w:r>
      <w:r w:rsidRPr="009C4728">
        <w:tab/>
        <w:t>Requirements for BS capable of multi-band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3" w14:textId="77777777" w:rsidR="00C53C29" w:rsidRPr="009C4728" w:rsidRDefault="00C53C29" w:rsidP="00C53C29">
      <w:r w:rsidRPr="009C4728">
        <w:t xml:space="preserve">For BS capable of multi-band operation (for NR this refers to BS type 1-C with a multi-band antenna connector), the RF requirements in </w:t>
      </w:r>
      <w:proofErr w:type="gramStart"/>
      <w:r w:rsidRPr="009C4728">
        <w:t>clause</w:t>
      </w:r>
      <w:proofErr w:type="gramEnd"/>
      <w:r w:rsidRPr="009C4728">
        <w:t xml:space="preserv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7" w:name="_Toc21093131"/>
      <w:bookmarkStart w:id="578" w:name="_Toc29762660"/>
      <w:bookmarkStart w:id="579" w:name="_Toc36025835"/>
      <w:bookmarkStart w:id="580" w:name="_Toc44584705"/>
      <w:bookmarkStart w:id="581" w:name="_Toc45868998"/>
      <w:bookmarkStart w:id="582" w:name="_Toc52553557"/>
      <w:bookmarkStart w:id="583" w:name="_Toc61111804"/>
      <w:bookmarkStart w:id="584" w:name="_Toc61125886"/>
      <w:bookmarkStart w:id="585" w:name="_Toc61126047"/>
      <w:bookmarkStart w:id="586" w:name="_Toc66804559"/>
      <w:bookmarkStart w:id="587" w:name="_Toc74821133"/>
      <w:bookmarkStart w:id="588" w:name="_Toc76502997"/>
      <w:bookmarkStart w:id="589" w:name="_Toc83038670"/>
      <w:bookmarkStart w:id="590" w:name="_Toc89850794"/>
      <w:bookmarkStart w:id="591" w:name="_Toc98664879"/>
      <w:bookmarkStart w:id="592" w:name="_Toc105764881"/>
      <w:bookmarkStart w:id="593" w:name="_Toc123151081"/>
      <w:bookmarkStart w:id="594" w:name="_Toc124162597"/>
      <w:bookmarkStart w:id="595" w:name="_Toc130865964"/>
      <w:bookmarkStart w:id="596" w:name="_Toc138085186"/>
      <w:bookmarkStart w:id="597" w:name="_Toc138891682"/>
      <w:bookmarkStart w:id="598" w:name="_Toc145071471"/>
      <w:bookmarkStart w:id="599" w:name="_Toc155212178"/>
      <w:bookmarkStart w:id="600" w:name="_Toc187260579"/>
      <w:r w:rsidRPr="009C4728">
        <w:t>5</w:t>
      </w:r>
      <w:r w:rsidRPr="009C4728">
        <w:tab/>
        <w:t>Applicability of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F5B" w14:textId="77777777" w:rsidR="00C53C29" w:rsidRPr="009C4728" w:rsidRDefault="00C53C29" w:rsidP="00C53C29">
      <w:pPr>
        <w:pStyle w:val="Heading2"/>
      </w:pPr>
      <w:bookmarkStart w:id="601" w:name="_Toc21093132"/>
      <w:bookmarkStart w:id="602" w:name="_Toc29762661"/>
      <w:bookmarkStart w:id="603" w:name="_Toc36025836"/>
      <w:bookmarkStart w:id="604" w:name="_Toc44584706"/>
      <w:bookmarkStart w:id="605" w:name="_Toc45868999"/>
      <w:bookmarkStart w:id="606" w:name="_Toc52553558"/>
      <w:bookmarkStart w:id="607" w:name="_Toc61111805"/>
      <w:bookmarkStart w:id="608" w:name="_Toc61125887"/>
      <w:bookmarkStart w:id="609" w:name="_Toc61126048"/>
      <w:bookmarkStart w:id="610" w:name="_Toc66804560"/>
      <w:bookmarkStart w:id="611" w:name="_Toc74821134"/>
      <w:bookmarkStart w:id="612" w:name="_Toc76502998"/>
      <w:bookmarkStart w:id="613" w:name="_Toc83038671"/>
      <w:bookmarkStart w:id="614" w:name="_Toc89850795"/>
      <w:bookmarkStart w:id="615" w:name="_Toc98664880"/>
      <w:bookmarkStart w:id="616" w:name="_Toc105764882"/>
      <w:bookmarkStart w:id="617" w:name="_Toc123151082"/>
      <w:bookmarkStart w:id="618" w:name="_Toc124162598"/>
      <w:bookmarkStart w:id="619" w:name="_Toc130865965"/>
      <w:bookmarkStart w:id="620" w:name="_Toc138085187"/>
      <w:bookmarkStart w:id="621" w:name="_Toc138891683"/>
      <w:bookmarkStart w:id="622" w:name="_Toc145071472"/>
      <w:bookmarkStart w:id="623" w:name="_Toc155212179"/>
      <w:bookmarkStart w:id="624" w:name="_Toc187260580"/>
      <w:r w:rsidRPr="009C4728">
        <w:t>5.1</w:t>
      </w:r>
      <w:r w:rsidRPr="009C4728">
        <w:tab/>
        <w:t>Band category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5" w:name="_Toc21093133"/>
      <w:bookmarkStart w:id="626" w:name="_Toc29762662"/>
      <w:bookmarkStart w:id="627" w:name="_Toc36025837"/>
      <w:bookmarkStart w:id="628" w:name="_Toc44584707"/>
      <w:bookmarkStart w:id="629" w:name="_Toc45869000"/>
      <w:bookmarkStart w:id="630" w:name="_Toc52553559"/>
      <w:bookmarkStart w:id="631" w:name="_Toc61111806"/>
      <w:bookmarkStart w:id="632" w:name="_Toc61125888"/>
      <w:bookmarkStart w:id="633" w:name="_Toc61126049"/>
      <w:bookmarkStart w:id="634" w:name="_Toc66804561"/>
      <w:bookmarkStart w:id="635" w:name="_Toc74821135"/>
      <w:bookmarkStart w:id="636" w:name="_Toc76502999"/>
      <w:bookmarkStart w:id="637" w:name="_Toc83038672"/>
      <w:bookmarkStart w:id="638" w:name="_Toc89850796"/>
      <w:bookmarkStart w:id="639" w:name="_Toc98664881"/>
      <w:bookmarkStart w:id="640" w:name="_Toc105764883"/>
      <w:bookmarkStart w:id="641" w:name="_Toc123151083"/>
      <w:bookmarkStart w:id="642" w:name="_Toc124162599"/>
      <w:bookmarkStart w:id="643" w:name="_Toc130865966"/>
      <w:bookmarkStart w:id="644" w:name="_Toc138085188"/>
      <w:bookmarkStart w:id="645" w:name="_Toc138891684"/>
      <w:bookmarkStart w:id="646" w:name="_Toc145071473"/>
      <w:bookmarkStart w:id="647" w:name="_Toc155212180"/>
      <w:bookmarkStart w:id="648" w:name="_Toc187260581"/>
      <w:r w:rsidRPr="009C4728">
        <w:t>5.2</w:t>
      </w:r>
      <w:r w:rsidRPr="009C4728">
        <w:tab/>
        <w:t>Band category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 xml:space="preserve">For BS capable of multi-band operation, the limits in </w:t>
            </w:r>
            <w:proofErr w:type="gramStart"/>
            <w:r w:rsidRPr="009C4728">
              <w:rPr>
                <w:rFonts w:cs="Arial"/>
                <w:lang w:eastAsia="zh-CN"/>
              </w:rPr>
              <w:t>subclause</w:t>
            </w:r>
            <w:proofErr w:type="gramEnd"/>
            <w:r w:rsidRPr="009C4728">
              <w:rPr>
                <w:rFonts w:cs="Arial"/>
                <w:lang w:eastAsia="zh-CN"/>
              </w:rPr>
              <w:t>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9" w:name="_Toc21093134"/>
      <w:bookmarkStart w:id="650" w:name="_Toc29762663"/>
      <w:bookmarkStart w:id="651" w:name="_Toc36025838"/>
      <w:bookmarkStart w:id="652" w:name="_Toc44584708"/>
      <w:bookmarkStart w:id="653" w:name="_Toc45869001"/>
      <w:bookmarkStart w:id="654" w:name="_Toc52553560"/>
      <w:bookmarkStart w:id="655" w:name="_Toc61111807"/>
      <w:bookmarkStart w:id="656" w:name="_Toc61125889"/>
      <w:bookmarkStart w:id="657" w:name="_Toc61126050"/>
      <w:bookmarkStart w:id="658" w:name="_Toc66804562"/>
      <w:bookmarkStart w:id="659" w:name="_Toc74821136"/>
      <w:bookmarkStart w:id="660" w:name="_Toc76503000"/>
      <w:bookmarkStart w:id="661" w:name="_Toc83038673"/>
      <w:bookmarkStart w:id="662" w:name="_Toc89850797"/>
      <w:bookmarkStart w:id="663" w:name="_Toc98664882"/>
      <w:bookmarkStart w:id="664" w:name="_Toc105764884"/>
      <w:bookmarkStart w:id="665" w:name="_Toc123151084"/>
      <w:bookmarkStart w:id="666" w:name="_Toc124162600"/>
      <w:bookmarkStart w:id="667" w:name="_Toc130865967"/>
      <w:bookmarkStart w:id="668" w:name="_Toc138085189"/>
      <w:bookmarkStart w:id="669" w:name="_Toc138891685"/>
      <w:bookmarkStart w:id="670" w:name="_Toc145071474"/>
      <w:bookmarkStart w:id="671" w:name="_Toc155212181"/>
      <w:bookmarkStart w:id="672" w:name="_Toc187260582"/>
      <w:r w:rsidRPr="009C4728">
        <w:t>5.3</w:t>
      </w:r>
      <w:r w:rsidRPr="009C4728">
        <w:tab/>
        <w:t>Band category 3</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3" w:name="_Toc21093135"/>
      <w:bookmarkStart w:id="674" w:name="_Toc29762664"/>
      <w:bookmarkStart w:id="675" w:name="_Toc36025839"/>
      <w:bookmarkStart w:id="676" w:name="_Toc44584709"/>
      <w:bookmarkStart w:id="677" w:name="_Toc45869002"/>
      <w:bookmarkStart w:id="678" w:name="_Toc52553561"/>
      <w:bookmarkStart w:id="679" w:name="_Toc61111808"/>
      <w:bookmarkStart w:id="680" w:name="_Toc61125890"/>
      <w:bookmarkStart w:id="681" w:name="_Toc61126051"/>
      <w:bookmarkStart w:id="682" w:name="_Toc66804563"/>
      <w:bookmarkStart w:id="683" w:name="_Toc74821137"/>
      <w:bookmarkStart w:id="684" w:name="_Toc76503001"/>
      <w:bookmarkStart w:id="685" w:name="_Toc83038674"/>
      <w:bookmarkStart w:id="686" w:name="_Toc89850798"/>
      <w:bookmarkStart w:id="687" w:name="_Toc98664883"/>
      <w:bookmarkStart w:id="688" w:name="_Toc105764885"/>
      <w:bookmarkStart w:id="689" w:name="_Toc123151085"/>
      <w:bookmarkStart w:id="690" w:name="_Toc124162601"/>
      <w:bookmarkStart w:id="691" w:name="_Toc130865968"/>
      <w:bookmarkStart w:id="692" w:name="_Toc138085190"/>
      <w:bookmarkStart w:id="693" w:name="_Toc138891686"/>
      <w:bookmarkStart w:id="694" w:name="_Toc145071475"/>
      <w:bookmarkStart w:id="695" w:name="_Toc155212182"/>
      <w:bookmarkStart w:id="696" w:name="_Toc187260583"/>
      <w:r w:rsidRPr="009C4728">
        <w:t>5.4</w:t>
      </w:r>
      <w:r w:rsidRPr="009C4728">
        <w:tab/>
        <w:t>Inclusion of requirements by reference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97" w:name="_Toc21093136"/>
      <w:bookmarkStart w:id="698" w:name="_Toc29762665"/>
      <w:bookmarkStart w:id="699" w:name="_Toc36025840"/>
      <w:bookmarkStart w:id="700" w:name="_Toc44584710"/>
      <w:bookmarkStart w:id="701" w:name="_Toc45869003"/>
      <w:bookmarkStart w:id="702" w:name="_Toc52553562"/>
      <w:bookmarkStart w:id="703" w:name="_Toc61111809"/>
      <w:bookmarkStart w:id="704" w:name="_Toc61125891"/>
      <w:bookmarkStart w:id="705" w:name="_Toc61126052"/>
      <w:bookmarkStart w:id="706" w:name="_Toc66804564"/>
      <w:bookmarkStart w:id="707" w:name="_Toc74821138"/>
      <w:bookmarkStart w:id="708" w:name="_Toc76503002"/>
      <w:bookmarkStart w:id="709" w:name="_Toc83038675"/>
      <w:bookmarkStart w:id="710" w:name="_Toc89850799"/>
      <w:bookmarkStart w:id="711" w:name="_Toc98664884"/>
      <w:bookmarkStart w:id="712" w:name="_Toc105764886"/>
      <w:bookmarkStart w:id="713" w:name="_Toc123151086"/>
      <w:bookmarkStart w:id="714" w:name="_Toc124162602"/>
      <w:bookmarkStart w:id="715" w:name="_Toc130865969"/>
      <w:bookmarkStart w:id="716" w:name="_Toc138085191"/>
      <w:bookmarkStart w:id="717" w:name="_Toc138891687"/>
      <w:bookmarkStart w:id="718" w:name="_Toc145071476"/>
      <w:bookmarkStart w:id="719" w:name="_Toc155212183"/>
      <w:bookmarkStart w:id="720" w:name="_Toc187260584"/>
      <w:r w:rsidRPr="009C4728">
        <w:t>6</w:t>
      </w:r>
      <w:r w:rsidRPr="009C4728">
        <w:tab/>
        <w:t>Transmitter characteristics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7D8E260" w14:textId="77777777" w:rsidR="00C53C29" w:rsidRPr="009C4728" w:rsidRDefault="00C53C29" w:rsidP="00C53C29">
      <w:pPr>
        <w:pStyle w:val="Heading2"/>
      </w:pPr>
      <w:bookmarkStart w:id="721" w:name="_Toc21093137"/>
      <w:bookmarkStart w:id="722" w:name="_Toc29762666"/>
      <w:bookmarkStart w:id="723" w:name="_Toc36025841"/>
      <w:bookmarkStart w:id="724" w:name="_Toc44584711"/>
      <w:bookmarkStart w:id="725" w:name="_Toc45869004"/>
      <w:bookmarkStart w:id="726" w:name="_Toc52553563"/>
      <w:bookmarkStart w:id="727" w:name="_Toc61111810"/>
      <w:bookmarkStart w:id="728" w:name="_Toc61125892"/>
      <w:bookmarkStart w:id="729" w:name="_Toc61126053"/>
      <w:bookmarkStart w:id="730" w:name="_Toc66804565"/>
      <w:bookmarkStart w:id="731" w:name="_Toc74821139"/>
      <w:bookmarkStart w:id="732" w:name="_Toc76503003"/>
      <w:bookmarkStart w:id="733" w:name="_Toc83038676"/>
      <w:bookmarkStart w:id="734" w:name="_Toc89850800"/>
      <w:bookmarkStart w:id="735" w:name="_Toc98664885"/>
      <w:bookmarkStart w:id="736" w:name="_Toc105764887"/>
      <w:bookmarkStart w:id="737" w:name="_Toc123151087"/>
      <w:bookmarkStart w:id="738" w:name="_Toc124162603"/>
      <w:bookmarkStart w:id="739" w:name="_Toc130865970"/>
      <w:bookmarkStart w:id="740" w:name="_Toc138085192"/>
      <w:bookmarkStart w:id="741" w:name="_Toc138891688"/>
      <w:bookmarkStart w:id="742" w:name="_Toc145071477"/>
      <w:bookmarkStart w:id="743" w:name="_Toc155212184"/>
      <w:bookmarkStart w:id="744" w:name="_Toc187260585"/>
      <w:r w:rsidRPr="009C4728">
        <w:t>6.1</w:t>
      </w:r>
      <w:r w:rsidRPr="009C472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 xml:space="preserve">Unless otherwise stated the requirements in subclause 6 </w:t>
      </w:r>
      <w:proofErr w:type="gramStart"/>
      <w:r w:rsidRPr="009C4728">
        <w:t>applies at all times</w:t>
      </w:r>
      <w:proofErr w:type="gramEnd"/>
      <w:r w:rsidRPr="009C4728">
        <w:t>,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5" w:name="_Toc21093138"/>
      <w:bookmarkStart w:id="746" w:name="_Toc29762667"/>
      <w:bookmarkStart w:id="747" w:name="_Toc36025842"/>
      <w:bookmarkStart w:id="748" w:name="_Toc44584712"/>
      <w:bookmarkStart w:id="749" w:name="_Toc45869005"/>
      <w:bookmarkStart w:id="750" w:name="_Toc52553564"/>
      <w:bookmarkStart w:id="751" w:name="_Toc61111811"/>
      <w:bookmarkStart w:id="752" w:name="_Toc61125893"/>
      <w:bookmarkStart w:id="753" w:name="_Toc61126054"/>
      <w:bookmarkStart w:id="754" w:name="_Toc66804566"/>
      <w:bookmarkStart w:id="755" w:name="_Toc74821140"/>
      <w:bookmarkStart w:id="756" w:name="_Toc76503004"/>
      <w:bookmarkStart w:id="757" w:name="_Toc83038677"/>
      <w:bookmarkStart w:id="758" w:name="_Toc89850801"/>
      <w:bookmarkStart w:id="759" w:name="_Toc98664886"/>
      <w:bookmarkStart w:id="760" w:name="_Toc105764888"/>
      <w:bookmarkStart w:id="761" w:name="_Toc123151088"/>
      <w:bookmarkStart w:id="762" w:name="_Toc124162604"/>
      <w:bookmarkStart w:id="763" w:name="_Toc130865971"/>
      <w:bookmarkStart w:id="764" w:name="_Toc138085193"/>
      <w:bookmarkStart w:id="765" w:name="_Toc138891689"/>
      <w:bookmarkStart w:id="766" w:name="_Toc145071478"/>
      <w:bookmarkStart w:id="767" w:name="_Toc155212185"/>
      <w:bookmarkStart w:id="768" w:name="_Toc187260586"/>
      <w:r w:rsidRPr="009C4728">
        <w:t>6.2</w:t>
      </w:r>
      <w:r w:rsidRPr="009C4728">
        <w:tab/>
        <w:t>Base station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xml:space="preserve">, the NR carrier and NB-IoT carrier shall be seen as a single carrier occupied NR channel bandwidth, the output power over this carrier is shared between NR and NB-IoT. This note is applied for Pout, Rated total output power, Pmax,c and </w:t>
      </w:r>
      <w:proofErr w:type="gramStart"/>
      <w:r w:rsidRPr="009C4728">
        <w:rPr>
          <w:rFonts w:eastAsia="SimSun"/>
          <w:snapToGrid w:val="0"/>
        </w:rPr>
        <w:t>Prated</w:t>
      </w:r>
      <w:proofErr w:type="gramEnd"/>
      <w:r w:rsidRPr="009C4728">
        <w:rPr>
          <w:rFonts w:eastAsia="SimSun"/>
          <w:snapToGrid w:val="0"/>
        </w:rPr>
        <w:t>,c.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6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9"/>
    </w:p>
    <w:p w14:paraId="07D8E283" w14:textId="77777777" w:rsidR="00C53C29" w:rsidRPr="009C4728" w:rsidRDefault="00C53C29" w:rsidP="00C53C29">
      <w:pPr>
        <w:pStyle w:val="Heading3"/>
      </w:pPr>
      <w:bookmarkStart w:id="770" w:name="_Toc21093139"/>
      <w:bookmarkStart w:id="771" w:name="_Toc29762668"/>
      <w:bookmarkStart w:id="772" w:name="_Toc36025843"/>
      <w:bookmarkStart w:id="773" w:name="_Toc44584713"/>
      <w:bookmarkStart w:id="774" w:name="_Toc45869006"/>
      <w:bookmarkStart w:id="775" w:name="_Toc52553565"/>
      <w:bookmarkStart w:id="776" w:name="_Toc61111812"/>
      <w:bookmarkStart w:id="777" w:name="_Toc61125894"/>
      <w:bookmarkStart w:id="778" w:name="_Toc61126055"/>
      <w:bookmarkStart w:id="779" w:name="_Toc66804567"/>
      <w:bookmarkStart w:id="780" w:name="_Toc74821141"/>
      <w:bookmarkStart w:id="781" w:name="_Toc76503005"/>
      <w:bookmarkStart w:id="782" w:name="_Toc83038678"/>
      <w:bookmarkStart w:id="783" w:name="_Toc89850802"/>
      <w:bookmarkStart w:id="784" w:name="_Toc98664887"/>
      <w:bookmarkStart w:id="785" w:name="_Toc105764889"/>
      <w:bookmarkStart w:id="786" w:name="_Toc123151089"/>
      <w:bookmarkStart w:id="787" w:name="_Toc124162605"/>
      <w:bookmarkStart w:id="788" w:name="_Toc130865972"/>
      <w:bookmarkStart w:id="789" w:name="_Toc138085194"/>
      <w:bookmarkStart w:id="790" w:name="_Toc138891690"/>
      <w:bookmarkStart w:id="791" w:name="_Toc145071479"/>
      <w:bookmarkStart w:id="792" w:name="_Toc155212186"/>
      <w:bookmarkStart w:id="793" w:name="_Toc187260587"/>
      <w:r w:rsidRPr="009C4728">
        <w:t>6.2.1</w:t>
      </w:r>
      <w:r w:rsidRPr="009C4728">
        <w:tab/>
        <w:t>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23151090"/>
      <w:bookmarkStart w:id="811" w:name="_Toc124162606"/>
      <w:bookmarkStart w:id="812" w:name="_Toc130865973"/>
      <w:bookmarkStart w:id="813" w:name="_Toc138085195"/>
      <w:bookmarkStart w:id="814" w:name="_Toc138891691"/>
      <w:bookmarkStart w:id="815" w:name="_Toc145071480"/>
      <w:bookmarkStart w:id="816" w:name="_Toc155212187"/>
      <w:bookmarkStart w:id="817" w:name="_Toc187260588"/>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8" w:name="_Toc21093141"/>
      <w:bookmarkStart w:id="819" w:name="_Toc29762670"/>
      <w:bookmarkStart w:id="820" w:name="_Toc36025845"/>
      <w:bookmarkStart w:id="821" w:name="_Toc44584715"/>
      <w:bookmarkStart w:id="822" w:name="_Toc45869008"/>
      <w:bookmarkStart w:id="823" w:name="_Toc52553567"/>
      <w:bookmarkStart w:id="824" w:name="_Toc61111814"/>
      <w:bookmarkStart w:id="825" w:name="_Toc61125896"/>
      <w:bookmarkStart w:id="826" w:name="_Toc61126057"/>
      <w:bookmarkStart w:id="827" w:name="_Toc66804569"/>
      <w:bookmarkStart w:id="828" w:name="_Toc74821143"/>
      <w:bookmarkStart w:id="829" w:name="_Toc76503007"/>
      <w:bookmarkStart w:id="830" w:name="_Toc83038680"/>
      <w:bookmarkStart w:id="831" w:name="_Toc89850804"/>
      <w:bookmarkStart w:id="832" w:name="_Toc98664889"/>
      <w:bookmarkStart w:id="833" w:name="_Toc105764891"/>
      <w:bookmarkStart w:id="834" w:name="_Toc123151091"/>
      <w:bookmarkStart w:id="835" w:name="_Toc124162607"/>
      <w:bookmarkStart w:id="836" w:name="_Toc130865974"/>
      <w:bookmarkStart w:id="837" w:name="_Toc138085196"/>
      <w:bookmarkStart w:id="838" w:name="_Toc138891692"/>
      <w:bookmarkStart w:id="839" w:name="_Toc145071481"/>
      <w:bookmarkStart w:id="840" w:name="_Toc155212188"/>
      <w:bookmarkStart w:id="841" w:name="_Toc187260589"/>
      <w:r w:rsidRPr="009C4728">
        <w:t>6.2.3</w:t>
      </w:r>
      <w:r w:rsidRPr="009C4728">
        <w:tab/>
        <w:t>E-UTRA minimum requirement for DL RS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2" w:name="_Toc21093142"/>
      <w:bookmarkStart w:id="843" w:name="_Toc29762671"/>
      <w:bookmarkStart w:id="844" w:name="_Toc36025846"/>
      <w:bookmarkStart w:id="845" w:name="_Toc44584716"/>
      <w:bookmarkStart w:id="846" w:name="_Toc45869009"/>
      <w:bookmarkStart w:id="847" w:name="_Toc52553568"/>
      <w:bookmarkStart w:id="848" w:name="_Toc61111815"/>
      <w:bookmarkStart w:id="849" w:name="_Toc61125897"/>
      <w:bookmarkStart w:id="850" w:name="_Toc61126058"/>
      <w:bookmarkStart w:id="851" w:name="_Toc66804570"/>
      <w:bookmarkStart w:id="852" w:name="_Toc74821144"/>
      <w:bookmarkStart w:id="853" w:name="_Toc76503008"/>
      <w:bookmarkStart w:id="854" w:name="_Toc83038681"/>
      <w:bookmarkStart w:id="855" w:name="_Toc89850805"/>
      <w:bookmarkStart w:id="856" w:name="_Toc98664890"/>
      <w:bookmarkStart w:id="857" w:name="_Toc105764892"/>
      <w:bookmarkStart w:id="858" w:name="_Toc123151092"/>
      <w:bookmarkStart w:id="859" w:name="_Toc124162608"/>
      <w:bookmarkStart w:id="860" w:name="_Toc130865975"/>
      <w:bookmarkStart w:id="861" w:name="_Toc138085197"/>
      <w:bookmarkStart w:id="862" w:name="_Toc138891693"/>
      <w:bookmarkStart w:id="863" w:name="_Toc145071482"/>
      <w:bookmarkStart w:id="864" w:name="_Toc155212189"/>
      <w:bookmarkStart w:id="865" w:name="_Toc187260590"/>
      <w:r w:rsidRPr="009C4728">
        <w:t>6.2.4</w:t>
      </w:r>
      <w:r w:rsidRPr="009C4728">
        <w:tab/>
        <w:t>UTRA FDD minimum requirement for primary CPICH power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6" w:name="_Toc21093143"/>
      <w:bookmarkStart w:id="867" w:name="_Toc29762672"/>
      <w:bookmarkStart w:id="868" w:name="_Toc36025847"/>
      <w:bookmarkStart w:id="869" w:name="_Toc44584717"/>
      <w:bookmarkStart w:id="870" w:name="_Toc45869010"/>
      <w:bookmarkStart w:id="871" w:name="_Toc52553569"/>
      <w:bookmarkStart w:id="872" w:name="_Toc61111816"/>
      <w:bookmarkStart w:id="873" w:name="_Toc61125898"/>
      <w:bookmarkStart w:id="874" w:name="_Toc61126059"/>
      <w:bookmarkStart w:id="875" w:name="_Toc66804571"/>
      <w:bookmarkStart w:id="876" w:name="_Toc74821145"/>
      <w:bookmarkStart w:id="877" w:name="_Toc76503009"/>
      <w:bookmarkStart w:id="878" w:name="_Toc83038682"/>
      <w:bookmarkStart w:id="879" w:name="_Toc89850806"/>
      <w:bookmarkStart w:id="880" w:name="_Toc98664891"/>
      <w:bookmarkStart w:id="881" w:name="_Toc105764893"/>
      <w:bookmarkStart w:id="882" w:name="_Toc123151093"/>
      <w:bookmarkStart w:id="883" w:name="_Toc124162609"/>
      <w:bookmarkStart w:id="884" w:name="_Toc130865976"/>
      <w:bookmarkStart w:id="885" w:name="_Toc138085198"/>
      <w:bookmarkStart w:id="886" w:name="_Toc138891694"/>
      <w:bookmarkStart w:id="887" w:name="_Toc145071483"/>
      <w:bookmarkStart w:id="888" w:name="_Toc155212190"/>
      <w:bookmarkStart w:id="889" w:name="_Toc187260591"/>
      <w:r w:rsidRPr="009C4728">
        <w:t>6.2.4A</w:t>
      </w:r>
      <w:r w:rsidRPr="009C4728">
        <w:tab/>
        <w:t>UTRA FDD minimum requirement for secondary CPICH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0" w:name="_Toc21093144"/>
      <w:bookmarkStart w:id="891" w:name="_Toc29762673"/>
      <w:bookmarkStart w:id="892" w:name="_Toc36025848"/>
      <w:bookmarkStart w:id="893" w:name="_Toc44584718"/>
      <w:bookmarkStart w:id="894" w:name="_Toc45869011"/>
      <w:bookmarkStart w:id="895" w:name="_Toc52553570"/>
      <w:bookmarkStart w:id="896" w:name="_Toc61111817"/>
      <w:bookmarkStart w:id="897" w:name="_Toc61125899"/>
      <w:bookmarkStart w:id="898" w:name="_Toc61126060"/>
      <w:bookmarkStart w:id="899" w:name="_Toc66804572"/>
      <w:bookmarkStart w:id="900" w:name="_Toc74821146"/>
      <w:bookmarkStart w:id="901" w:name="_Toc76503010"/>
      <w:bookmarkStart w:id="902" w:name="_Toc83038683"/>
      <w:bookmarkStart w:id="903" w:name="_Toc89850807"/>
      <w:bookmarkStart w:id="904" w:name="_Toc98664892"/>
      <w:bookmarkStart w:id="905" w:name="_Toc105764894"/>
      <w:bookmarkStart w:id="906" w:name="_Toc123151094"/>
      <w:bookmarkStart w:id="907" w:name="_Toc124162610"/>
      <w:bookmarkStart w:id="908" w:name="_Toc130865977"/>
      <w:bookmarkStart w:id="909" w:name="_Toc138085199"/>
      <w:bookmarkStart w:id="910" w:name="_Toc138891695"/>
      <w:bookmarkStart w:id="911" w:name="_Toc145071484"/>
      <w:bookmarkStart w:id="912" w:name="_Toc155212191"/>
      <w:bookmarkStart w:id="913" w:name="_Toc187260592"/>
      <w:r w:rsidRPr="009C4728">
        <w:t>6.2.5</w:t>
      </w:r>
      <w:r w:rsidRPr="009C4728">
        <w:tab/>
        <w:t>UTRA TDD minimum requirement for primary CCPCH power</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4" w:name="_Toc21093145"/>
      <w:bookmarkStart w:id="915" w:name="_Toc29762674"/>
      <w:bookmarkStart w:id="916" w:name="_Toc36025849"/>
      <w:bookmarkStart w:id="917" w:name="_Toc44584719"/>
      <w:bookmarkStart w:id="918" w:name="_Toc45869012"/>
      <w:bookmarkStart w:id="919" w:name="_Toc52553571"/>
      <w:bookmarkStart w:id="920" w:name="_Toc61111818"/>
      <w:bookmarkStart w:id="921" w:name="_Toc61125900"/>
      <w:bookmarkStart w:id="922" w:name="_Toc61126061"/>
      <w:bookmarkStart w:id="923" w:name="_Toc66804573"/>
      <w:bookmarkStart w:id="924" w:name="_Toc74821147"/>
      <w:bookmarkStart w:id="925" w:name="_Toc76503011"/>
      <w:bookmarkStart w:id="926" w:name="_Toc83038684"/>
      <w:bookmarkStart w:id="927" w:name="_Toc89850808"/>
      <w:bookmarkStart w:id="928" w:name="_Toc98664893"/>
      <w:bookmarkStart w:id="929" w:name="_Toc105764895"/>
      <w:bookmarkStart w:id="930" w:name="_Toc123151095"/>
      <w:bookmarkStart w:id="931" w:name="_Toc124162611"/>
      <w:bookmarkStart w:id="932" w:name="_Toc130865978"/>
      <w:bookmarkStart w:id="933" w:name="_Toc138085200"/>
      <w:bookmarkStart w:id="934" w:name="_Toc138891696"/>
      <w:bookmarkStart w:id="935" w:name="_Toc145071485"/>
      <w:bookmarkStart w:id="936" w:name="_Toc155212192"/>
      <w:bookmarkStart w:id="937" w:name="_Toc18726059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8" w:name="_Toc21093146"/>
      <w:bookmarkStart w:id="939" w:name="_Toc29762675"/>
      <w:bookmarkStart w:id="940" w:name="_Toc36025850"/>
      <w:bookmarkStart w:id="941" w:name="_Toc44584720"/>
      <w:bookmarkStart w:id="942" w:name="_Toc45869013"/>
      <w:bookmarkStart w:id="943" w:name="_Toc52553572"/>
      <w:bookmarkStart w:id="944" w:name="_Toc61111819"/>
      <w:bookmarkStart w:id="945" w:name="_Toc61125901"/>
      <w:bookmarkStart w:id="946" w:name="_Toc61126062"/>
      <w:bookmarkStart w:id="947" w:name="_Toc66804574"/>
      <w:bookmarkStart w:id="948" w:name="_Toc74821148"/>
      <w:bookmarkStart w:id="949" w:name="_Toc76503012"/>
      <w:bookmarkStart w:id="950" w:name="_Toc83038685"/>
      <w:bookmarkStart w:id="951" w:name="_Toc89850809"/>
      <w:bookmarkStart w:id="952" w:name="_Toc98664894"/>
      <w:bookmarkStart w:id="953" w:name="_Toc105764896"/>
      <w:bookmarkStart w:id="954" w:name="_Toc123151096"/>
      <w:bookmarkStart w:id="955" w:name="_Toc124162612"/>
      <w:bookmarkStart w:id="956" w:name="_Toc130865979"/>
      <w:bookmarkStart w:id="957" w:name="_Toc138085201"/>
      <w:bookmarkStart w:id="958" w:name="_Toc138891697"/>
      <w:bookmarkStart w:id="959" w:name="_Toc145071486"/>
      <w:bookmarkStart w:id="960" w:name="_Toc155212193"/>
      <w:bookmarkStart w:id="961" w:name="_Toc187260594"/>
      <w:r w:rsidRPr="009C4728">
        <w:t>6.3</w:t>
      </w:r>
      <w:r w:rsidRPr="009C4728">
        <w:tab/>
        <w:t>Output power dynamics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2" w:name="_Toc21093147"/>
      <w:bookmarkStart w:id="963" w:name="_Toc29762676"/>
      <w:bookmarkStart w:id="964" w:name="_Toc36025851"/>
      <w:bookmarkStart w:id="965" w:name="_Toc44584721"/>
      <w:bookmarkStart w:id="966" w:name="_Toc45869014"/>
      <w:bookmarkStart w:id="967" w:name="_Toc52553573"/>
      <w:bookmarkStart w:id="968" w:name="_Toc61111820"/>
      <w:bookmarkStart w:id="969" w:name="_Toc61125902"/>
      <w:bookmarkStart w:id="970" w:name="_Toc61126063"/>
      <w:bookmarkStart w:id="971" w:name="_Toc66804575"/>
      <w:bookmarkStart w:id="972" w:name="_Toc74821149"/>
      <w:bookmarkStart w:id="973" w:name="_Toc76503013"/>
      <w:bookmarkStart w:id="974" w:name="_Toc83038686"/>
      <w:bookmarkStart w:id="975" w:name="_Toc89850810"/>
      <w:bookmarkStart w:id="976" w:name="_Toc98664895"/>
      <w:bookmarkStart w:id="977" w:name="_Toc105764897"/>
      <w:bookmarkStart w:id="978" w:name="_Toc123151097"/>
      <w:bookmarkStart w:id="979" w:name="_Toc124162613"/>
      <w:bookmarkStart w:id="980" w:name="_Toc130865980"/>
      <w:bookmarkStart w:id="981" w:name="_Toc138085202"/>
      <w:bookmarkStart w:id="982" w:name="_Toc138891698"/>
      <w:bookmarkStart w:id="983" w:name="_Toc145071487"/>
      <w:bookmarkStart w:id="984" w:name="_Toc155212194"/>
      <w:bookmarkStart w:id="985" w:name="_Toc187260595"/>
      <w:r w:rsidRPr="009C4728">
        <w:t>6.3.1</w:t>
      </w:r>
      <w:r w:rsidRPr="009C4728">
        <w:tab/>
        <w:t>E-UTRA 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86" w:name="_Toc21093148"/>
      <w:bookmarkStart w:id="987" w:name="_Toc29762677"/>
      <w:bookmarkStart w:id="988" w:name="_Toc36025852"/>
      <w:bookmarkStart w:id="989" w:name="_Toc44584722"/>
      <w:bookmarkStart w:id="990" w:name="_Toc45869015"/>
      <w:bookmarkStart w:id="991" w:name="_Toc52553574"/>
      <w:bookmarkStart w:id="992" w:name="_Toc61111821"/>
      <w:bookmarkStart w:id="993" w:name="_Toc61125903"/>
      <w:bookmarkStart w:id="994" w:name="_Toc61126064"/>
      <w:bookmarkStart w:id="995" w:name="_Toc66804576"/>
      <w:bookmarkStart w:id="996" w:name="_Toc74821150"/>
      <w:bookmarkStart w:id="997" w:name="_Toc76503014"/>
      <w:bookmarkStart w:id="998" w:name="_Toc83038687"/>
      <w:bookmarkStart w:id="999" w:name="_Toc89850811"/>
      <w:bookmarkStart w:id="1000" w:name="_Toc98664896"/>
      <w:bookmarkStart w:id="1001" w:name="_Toc105764898"/>
      <w:bookmarkStart w:id="1002" w:name="_Toc123151098"/>
      <w:bookmarkStart w:id="1003" w:name="_Toc124162614"/>
      <w:bookmarkStart w:id="1004" w:name="_Toc130865981"/>
      <w:bookmarkStart w:id="1005" w:name="_Toc138085203"/>
      <w:bookmarkStart w:id="1006" w:name="_Toc138891699"/>
      <w:bookmarkStart w:id="1007" w:name="_Toc145071488"/>
      <w:bookmarkStart w:id="1008" w:name="_Toc155212195"/>
      <w:bookmarkStart w:id="1009" w:name="_Toc187260596"/>
      <w:r w:rsidRPr="009C4728">
        <w:t>6.3.2</w:t>
      </w:r>
      <w:r w:rsidRPr="009C4728">
        <w:tab/>
        <w:t>UTRA FDD 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0" w:name="_Toc21093149"/>
      <w:bookmarkStart w:id="1011" w:name="_Toc29762678"/>
      <w:bookmarkStart w:id="1012" w:name="_Toc36025853"/>
      <w:bookmarkStart w:id="1013" w:name="_Toc44584723"/>
      <w:bookmarkStart w:id="1014" w:name="_Toc45869016"/>
      <w:bookmarkStart w:id="1015" w:name="_Toc52553575"/>
      <w:bookmarkStart w:id="1016" w:name="_Toc61111822"/>
      <w:bookmarkStart w:id="1017" w:name="_Toc61125904"/>
      <w:bookmarkStart w:id="1018" w:name="_Toc61126065"/>
      <w:bookmarkStart w:id="1019" w:name="_Toc66804577"/>
      <w:bookmarkStart w:id="1020" w:name="_Toc74821151"/>
      <w:bookmarkStart w:id="1021" w:name="_Toc76503015"/>
      <w:bookmarkStart w:id="1022" w:name="_Toc83038688"/>
      <w:bookmarkStart w:id="1023" w:name="_Toc89850812"/>
      <w:bookmarkStart w:id="1024" w:name="_Toc98664897"/>
      <w:bookmarkStart w:id="1025" w:name="_Toc105764899"/>
      <w:bookmarkStart w:id="1026" w:name="_Toc123151099"/>
      <w:bookmarkStart w:id="1027" w:name="_Toc124162615"/>
      <w:bookmarkStart w:id="1028" w:name="_Toc130865982"/>
      <w:bookmarkStart w:id="1029" w:name="_Toc138085204"/>
      <w:bookmarkStart w:id="1030" w:name="_Toc138891700"/>
      <w:bookmarkStart w:id="1031" w:name="_Toc145071489"/>
      <w:bookmarkStart w:id="1032" w:name="_Toc155212196"/>
      <w:bookmarkStart w:id="1033" w:name="_Toc187260597"/>
      <w:r w:rsidRPr="009C4728">
        <w:t>6.3.3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4" w:name="_Toc21093150"/>
      <w:bookmarkStart w:id="1035" w:name="_Toc29762679"/>
      <w:bookmarkStart w:id="1036" w:name="_Toc36025854"/>
      <w:bookmarkStart w:id="1037" w:name="_Toc44584724"/>
      <w:bookmarkStart w:id="1038" w:name="_Toc45869017"/>
      <w:bookmarkStart w:id="1039" w:name="_Toc52553576"/>
      <w:bookmarkStart w:id="1040" w:name="_Toc61111823"/>
      <w:bookmarkStart w:id="1041" w:name="_Toc61125905"/>
      <w:bookmarkStart w:id="1042" w:name="_Toc61126066"/>
      <w:bookmarkStart w:id="1043" w:name="_Toc66804578"/>
      <w:bookmarkStart w:id="1044" w:name="_Toc74821152"/>
      <w:bookmarkStart w:id="1045" w:name="_Toc76503016"/>
      <w:bookmarkStart w:id="1046" w:name="_Toc83038689"/>
      <w:bookmarkStart w:id="1047" w:name="_Toc89850813"/>
      <w:bookmarkStart w:id="1048" w:name="_Toc98664898"/>
      <w:bookmarkStart w:id="1049" w:name="_Toc105764900"/>
      <w:bookmarkStart w:id="1050" w:name="_Toc123151100"/>
      <w:bookmarkStart w:id="1051" w:name="_Toc124162616"/>
      <w:bookmarkStart w:id="1052" w:name="_Toc130865983"/>
      <w:bookmarkStart w:id="1053" w:name="_Toc138085205"/>
      <w:bookmarkStart w:id="1054" w:name="_Toc138891701"/>
      <w:bookmarkStart w:id="1055" w:name="_Toc145071490"/>
      <w:bookmarkStart w:id="1056" w:name="_Toc155212197"/>
      <w:bookmarkStart w:id="1057" w:name="_Toc187260598"/>
      <w:r w:rsidRPr="009C4728">
        <w:t>6.3.4</w:t>
      </w:r>
      <w:r w:rsidRPr="009C4728">
        <w:tab/>
        <w:t>GSM/EDGE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58" w:name="_Toc21093151"/>
      <w:bookmarkStart w:id="1059" w:name="_Toc29762680"/>
      <w:bookmarkStart w:id="1060" w:name="_Toc36025855"/>
      <w:bookmarkStart w:id="1061" w:name="_Toc44584725"/>
      <w:bookmarkStart w:id="1062" w:name="_Toc45869018"/>
      <w:bookmarkStart w:id="1063" w:name="_Toc52553577"/>
      <w:bookmarkStart w:id="1064" w:name="_Toc61111824"/>
      <w:bookmarkStart w:id="1065" w:name="_Toc61125906"/>
      <w:bookmarkStart w:id="1066" w:name="_Toc61126067"/>
      <w:bookmarkStart w:id="1067" w:name="_Toc66804579"/>
      <w:bookmarkStart w:id="1068" w:name="_Toc74821153"/>
      <w:bookmarkStart w:id="1069" w:name="_Toc76503017"/>
      <w:bookmarkStart w:id="1070" w:name="_Toc83038690"/>
      <w:bookmarkStart w:id="1071" w:name="_Toc89850814"/>
      <w:bookmarkStart w:id="1072" w:name="_Toc98664899"/>
      <w:bookmarkStart w:id="1073" w:name="_Toc105764901"/>
      <w:bookmarkStart w:id="1074" w:name="_Toc123151101"/>
      <w:bookmarkStart w:id="1075" w:name="_Toc124162617"/>
      <w:bookmarkStart w:id="1076" w:name="_Toc130865984"/>
      <w:bookmarkStart w:id="1077" w:name="_Toc138085206"/>
      <w:bookmarkStart w:id="1078" w:name="_Toc138891702"/>
      <w:bookmarkStart w:id="1079" w:name="_Toc145071491"/>
      <w:bookmarkStart w:id="1080" w:name="_Toc155212198"/>
      <w:bookmarkStart w:id="1081" w:name="_Toc187260599"/>
      <w:r w:rsidRPr="009C4728">
        <w:t>6.3.5</w:t>
      </w:r>
      <w:r w:rsidRPr="009C4728">
        <w:tab/>
        <w:t>NB-IoT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2" w:name="_Toc21093152"/>
      <w:bookmarkStart w:id="1083" w:name="_Toc29762681"/>
      <w:bookmarkStart w:id="1084" w:name="_Toc36025856"/>
      <w:bookmarkStart w:id="1085" w:name="_Toc44584726"/>
      <w:bookmarkStart w:id="1086" w:name="_Toc45869019"/>
      <w:bookmarkStart w:id="1087" w:name="_Toc52553578"/>
      <w:bookmarkStart w:id="1088" w:name="_Toc61111825"/>
      <w:bookmarkStart w:id="1089" w:name="_Toc61125907"/>
      <w:bookmarkStart w:id="1090" w:name="_Toc61126068"/>
      <w:bookmarkStart w:id="1091" w:name="_Toc66804580"/>
      <w:bookmarkStart w:id="1092" w:name="_Toc74821154"/>
      <w:bookmarkStart w:id="1093" w:name="_Toc76503018"/>
      <w:bookmarkStart w:id="1094" w:name="_Toc83038691"/>
      <w:bookmarkStart w:id="1095" w:name="_Toc89850815"/>
      <w:bookmarkStart w:id="1096" w:name="_Toc98664900"/>
      <w:bookmarkStart w:id="1097" w:name="_Toc105764902"/>
      <w:bookmarkStart w:id="1098" w:name="_Toc123151102"/>
      <w:bookmarkStart w:id="1099" w:name="_Toc124162618"/>
      <w:bookmarkStart w:id="1100" w:name="_Toc130865985"/>
      <w:bookmarkStart w:id="1101" w:name="_Toc138085207"/>
      <w:bookmarkStart w:id="1102" w:name="_Toc138891703"/>
      <w:bookmarkStart w:id="1103" w:name="_Toc145071492"/>
      <w:bookmarkStart w:id="1104" w:name="_Toc155212199"/>
      <w:bookmarkStart w:id="1105" w:name="_Toc187260600"/>
      <w:r w:rsidRPr="009C4728">
        <w:t>6.3.6</w:t>
      </w:r>
      <w:r w:rsidRPr="009C4728">
        <w:tab/>
        <w:t>NR minimum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06" w:name="_Toc21093153"/>
      <w:bookmarkStart w:id="1107" w:name="_Toc29762682"/>
      <w:bookmarkStart w:id="1108" w:name="_Toc36025857"/>
      <w:bookmarkStart w:id="1109" w:name="_Toc44584727"/>
      <w:bookmarkStart w:id="1110" w:name="_Toc45869020"/>
      <w:bookmarkStart w:id="1111" w:name="_Toc52553579"/>
      <w:bookmarkStart w:id="1112" w:name="_Toc61111826"/>
      <w:bookmarkStart w:id="1113" w:name="_Toc61125908"/>
      <w:bookmarkStart w:id="1114" w:name="_Toc61126069"/>
      <w:bookmarkStart w:id="1115" w:name="_Toc66804581"/>
      <w:bookmarkStart w:id="1116" w:name="_Toc74821155"/>
      <w:bookmarkStart w:id="1117" w:name="_Toc76503019"/>
      <w:bookmarkStart w:id="1118" w:name="_Toc83038692"/>
      <w:bookmarkStart w:id="1119" w:name="_Toc89850816"/>
      <w:bookmarkStart w:id="1120" w:name="_Toc98664901"/>
      <w:bookmarkStart w:id="1121" w:name="_Toc105764903"/>
      <w:bookmarkStart w:id="1122" w:name="_Toc123151103"/>
      <w:bookmarkStart w:id="1123" w:name="_Toc124162619"/>
      <w:bookmarkStart w:id="1124" w:name="_Toc130865986"/>
      <w:bookmarkStart w:id="1125" w:name="_Toc138085208"/>
      <w:bookmarkStart w:id="1126" w:name="_Toc138891704"/>
      <w:bookmarkStart w:id="1127" w:name="_Toc145071493"/>
      <w:bookmarkStart w:id="1128" w:name="_Toc155212200"/>
      <w:bookmarkStart w:id="1129" w:name="_Toc187260601"/>
      <w:r w:rsidRPr="009C4728">
        <w:t>6.4</w:t>
      </w:r>
      <w:r w:rsidRPr="009C4728">
        <w:tab/>
        <w:t>Transmit ON/OFF power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0" w:name="_Toc21093154"/>
      <w:bookmarkStart w:id="1131" w:name="_Toc29762683"/>
      <w:bookmarkStart w:id="1132" w:name="_Toc36025858"/>
      <w:bookmarkStart w:id="1133" w:name="_Toc44584728"/>
      <w:bookmarkStart w:id="1134" w:name="_Toc45869021"/>
      <w:bookmarkStart w:id="1135" w:name="_Toc52553580"/>
      <w:bookmarkStart w:id="1136" w:name="_Toc61111827"/>
      <w:bookmarkStart w:id="1137" w:name="_Toc61125909"/>
      <w:bookmarkStart w:id="1138" w:name="_Toc61126070"/>
      <w:bookmarkStart w:id="1139" w:name="_Toc66804582"/>
      <w:bookmarkStart w:id="1140" w:name="_Toc74821156"/>
      <w:bookmarkStart w:id="1141" w:name="_Toc76503020"/>
      <w:bookmarkStart w:id="1142" w:name="_Toc83038693"/>
      <w:bookmarkStart w:id="1143" w:name="_Toc89850817"/>
      <w:bookmarkStart w:id="1144" w:name="_Toc98664902"/>
      <w:bookmarkStart w:id="1145" w:name="_Toc105764904"/>
      <w:bookmarkStart w:id="1146" w:name="_Toc123151104"/>
      <w:bookmarkStart w:id="1147" w:name="_Toc124162620"/>
      <w:bookmarkStart w:id="1148" w:name="_Toc130865987"/>
      <w:bookmarkStart w:id="1149" w:name="_Toc138085209"/>
      <w:bookmarkStart w:id="1150" w:name="_Toc138891705"/>
      <w:bookmarkStart w:id="1151" w:name="_Toc145071494"/>
      <w:bookmarkStart w:id="1152" w:name="_Toc155212201"/>
      <w:bookmarkStart w:id="1153" w:name="_Toc187260602"/>
      <w:r w:rsidRPr="009C4728">
        <w:t>6.4.1</w:t>
      </w:r>
      <w:r w:rsidRPr="009C4728">
        <w:tab/>
        <w:t>Transmitter OFF power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4" w:name="_Toc21093155"/>
      <w:bookmarkStart w:id="1155" w:name="_Toc29762684"/>
      <w:bookmarkStart w:id="1156" w:name="_Toc36025859"/>
      <w:bookmarkStart w:id="1157" w:name="_Toc44584729"/>
      <w:bookmarkStart w:id="1158" w:name="_Toc45869022"/>
      <w:bookmarkStart w:id="1159" w:name="_Toc52553581"/>
      <w:bookmarkStart w:id="1160" w:name="_Toc61111828"/>
      <w:bookmarkStart w:id="1161" w:name="_Toc61125910"/>
      <w:bookmarkStart w:id="1162" w:name="_Toc61126071"/>
      <w:bookmarkStart w:id="1163" w:name="_Toc66804583"/>
      <w:bookmarkStart w:id="1164" w:name="_Toc74821157"/>
      <w:bookmarkStart w:id="1165" w:name="_Toc76503021"/>
      <w:bookmarkStart w:id="1166" w:name="_Toc83038694"/>
      <w:bookmarkStart w:id="1167" w:name="_Toc89850818"/>
      <w:bookmarkStart w:id="1168" w:name="_Toc98664903"/>
      <w:bookmarkStart w:id="1169" w:name="_Toc105764905"/>
      <w:bookmarkStart w:id="1170" w:name="_Toc123151105"/>
      <w:bookmarkStart w:id="1171" w:name="_Toc124162621"/>
      <w:bookmarkStart w:id="1172" w:name="_Toc130865988"/>
      <w:bookmarkStart w:id="1173" w:name="_Toc138085210"/>
      <w:bookmarkStart w:id="1174" w:name="_Toc138891706"/>
      <w:bookmarkStart w:id="1175" w:name="_Toc145071495"/>
      <w:bookmarkStart w:id="1176" w:name="_Toc155212202"/>
      <w:bookmarkStart w:id="1177" w:name="_Toc187260603"/>
      <w:r w:rsidRPr="009C4728">
        <w:t>6.4.1.1</w:t>
      </w:r>
      <w:r w:rsidRPr="009C4728">
        <w:tab/>
        <w:t>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78" w:name="_Toc21093156"/>
      <w:bookmarkStart w:id="1179" w:name="_Toc29762685"/>
      <w:bookmarkStart w:id="1180" w:name="_Toc36025860"/>
      <w:bookmarkStart w:id="1181" w:name="_Toc44584730"/>
      <w:bookmarkStart w:id="1182" w:name="_Toc45869023"/>
      <w:bookmarkStart w:id="1183" w:name="_Toc52553582"/>
      <w:bookmarkStart w:id="1184" w:name="_Toc61111829"/>
      <w:bookmarkStart w:id="1185" w:name="_Toc61125911"/>
      <w:bookmarkStart w:id="1186" w:name="_Toc61126072"/>
      <w:bookmarkStart w:id="1187" w:name="_Toc66804584"/>
      <w:bookmarkStart w:id="1188" w:name="_Toc74821158"/>
      <w:bookmarkStart w:id="1189" w:name="_Toc76503022"/>
      <w:bookmarkStart w:id="1190" w:name="_Toc83038695"/>
      <w:bookmarkStart w:id="1191" w:name="_Toc89850819"/>
      <w:bookmarkStart w:id="1192" w:name="_Toc98664904"/>
      <w:bookmarkStart w:id="1193" w:name="_Toc105764906"/>
      <w:bookmarkStart w:id="1194" w:name="_Toc123151106"/>
      <w:bookmarkStart w:id="1195" w:name="_Toc124162622"/>
      <w:bookmarkStart w:id="1196" w:name="_Toc130865989"/>
      <w:bookmarkStart w:id="1197" w:name="_Toc138085211"/>
      <w:bookmarkStart w:id="1198" w:name="_Toc138891707"/>
      <w:bookmarkStart w:id="1199" w:name="_Toc145071496"/>
      <w:bookmarkStart w:id="1200" w:name="_Toc155212203"/>
      <w:bookmarkStart w:id="1201" w:name="_Toc187260604"/>
      <w:r w:rsidRPr="009C4728">
        <w:t>6.4.2</w:t>
      </w:r>
      <w:r w:rsidRPr="009C4728">
        <w:tab/>
        <w:t>Transmitter transient period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2" w:name="_MON_1323547975"/>
    <w:bookmarkStart w:id="1203" w:name="_MON_1323726522"/>
    <w:bookmarkEnd w:id="1202"/>
    <w:bookmarkEnd w:id="1203"/>
    <w:bookmarkStart w:id="1204" w:name="_MON_1317316963"/>
    <w:bookmarkEnd w:id="1204"/>
    <w:p w14:paraId="07D8E2D3" w14:textId="77777777" w:rsidR="00C53C29" w:rsidRPr="009C4728" w:rsidRDefault="00C53C29" w:rsidP="00C53C29">
      <w:pPr>
        <w:pStyle w:val="TH"/>
      </w:pPr>
      <w:r w:rsidRPr="009C4728">
        <w:object w:dxaOrig="9719" w:dyaOrig="4691" w14:anchorId="07D8FE9B">
          <v:shape id="_x0000_i1033" type="#_x0000_t75" style="width:467.65pt;height:238.1pt" o:ole="">
            <v:imagedata r:id="rId27" o:title=""/>
          </v:shape>
          <o:OLEObject Type="Embed" ProgID="Word.Picture.8" ShapeID="_x0000_i1033" DrawAspect="Content" ObjectID="_1804698602"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5" w:name="_Toc21093157"/>
      <w:bookmarkStart w:id="1206" w:name="_Toc29762686"/>
      <w:bookmarkStart w:id="1207" w:name="_Toc36025861"/>
      <w:bookmarkStart w:id="1208" w:name="_Toc44584731"/>
      <w:bookmarkStart w:id="1209" w:name="_Toc45869024"/>
      <w:bookmarkStart w:id="1210" w:name="_Toc52553583"/>
      <w:bookmarkStart w:id="1211" w:name="_Toc61111830"/>
      <w:bookmarkStart w:id="1212" w:name="_Toc61125912"/>
      <w:bookmarkStart w:id="1213" w:name="_Toc61126073"/>
      <w:bookmarkStart w:id="1214" w:name="_Toc66804585"/>
      <w:bookmarkStart w:id="1215" w:name="_Toc74821159"/>
      <w:bookmarkStart w:id="1216" w:name="_Toc76503023"/>
      <w:bookmarkStart w:id="1217" w:name="_Toc83038696"/>
      <w:bookmarkStart w:id="1218" w:name="_Toc89850820"/>
      <w:bookmarkStart w:id="1219" w:name="_Toc98664905"/>
      <w:bookmarkStart w:id="1220" w:name="_Toc105764907"/>
      <w:bookmarkStart w:id="1221" w:name="_Toc123151107"/>
      <w:bookmarkStart w:id="1222" w:name="_Toc124162623"/>
      <w:bookmarkStart w:id="1223" w:name="_Toc130865990"/>
      <w:bookmarkStart w:id="1224" w:name="_Toc138085212"/>
      <w:bookmarkStart w:id="1225" w:name="_Toc138891708"/>
      <w:bookmarkStart w:id="1226" w:name="_Toc145071497"/>
      <w:bookmarkStart w:id="1227" w:name="_Toc155212204"/>
      <w:bookmarkStart w:id="1228" w:name="_Toc187260605"/>
      <w:r w:rsidRPr="009C4728">
        <w:t>6.4.2.1</w:t>
      </w:r>
      <w:r w:rsidRPr="009C4728">
        <w:tab/>
        <w:t>Minimum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29" w:name="_Toc21093158"/>
      <w:bookmarkStart w:id="1230" w:name="_Toc29762687"/>
      <w:bookmarkStart w:id="1231" w:name="_Toc36025862"/>
      <w:bookmarkStart w:id="1232" w:name="_Toc44584732"/>
      <w:bookmarkStart w:id="1233" w:name="_Toc45869025"/>
      <w:bookmarkStart w:id="1234" w:name="_Toc52553584"/>
      <w:bookmarkStart w:id="1235" w:name="_Toc61111831"/>
      <w:bookmarkStart w:id="1236" w:name="_Toc61125913"/>
      <w:bookmarkStart w:id="1237" w:name="_Toc61126074"/>
      <w:bookmarkStart w:id="1238" w:name="_Toc66804586"/>
      <w:bookmarkStart w:id="1239" w:name="_Toc74821160"/>
      <w:bookmarkStart w:id="1240" w:name="_Toc76503024"/>
      <w:bookmarkStart w:id="1241" w:name="_Toc83038697"/>
      <w:bookmarkStart w:id="1242" w:name="_Toc89850821"/>
      <w:bookmarkStart w:id="1243" w:name="_Toc98664906"/>
      <w:bookmarkStart w:id="1244" w:name="_Toc105764908"/>
      <w:bookmarkStart w:id="1245" w:name="_Toc123151108"/>
      <w:bookmarkStart w:id="1246" w:name="_Toc124162624"/>
      <w:bookmarkStart w:id="1247" w:name="_Toc130865991"/>
      <w:bookmarkStart w:id="1248" w:name="_Toc138085213"/>
      <w:bookmarkStart w:id="1249" w:name="_Toc138891709"/>
      <w:bookmarkStart w:id="1250" w:name="_Toc145071498"/>
      <w:bookmarkStart w:id="1251" w:name="_Toc155212205"/>
      <w:bookmarkStart w:id="1252" w:name="_Toc187260606"/>
      <w:r w:rsidRPr="009C4728">
        <w:t>6.5</w:t>
      </w:r>
      <w:r w:rsidRPr="009C4728">
        <w:tab/>
        <w:t>Transmitted signal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F0" w14:textId="77777777" w:rsidR="00C53C29" w:rsidRPr="009C4728" w:rsidRDefault="00C53C29" w:rsidP="00C53C29">
      <w:pPr>
        <w:pStyle w:val="Heading3"/>
      </w:pPr>
      <w:bookmarkStart w:id="1253" w:name="_Toc21093159"/>
      <w:bookmarkStart w:id="1254" w:name="_Toc29762688"/>
      <w:bookmarkStart w:id="1255" w:name="_Toc36025863"/>
      <w:bookmarkStart w:id="1256" w:name="_Toc44584733"/>
      <w:bookmarkStart w:id="1257" w:name="_Toc45869026"/>
      <w:bookmarkStart w:id="1258" w:name="_Toc52553585"/>
      <w:bookmarkStart w:id="1259" w:name="_Toc61111832"/>
      <w:bookmarkStart w:id="1260" w:name="_Toc61125914"/>
      <w:bookmarkStart w:id="1261" w:name="_Toc61126075"/>
      <w:bookmarkStart w:id="1262" w:name="_Toc66804587"/>
      <w:bookmarkStart w:id="1263" w:name="_Toc74821161"/>
      <w:bookmarkStart w:id="1264" w:name="_Toc76503025"/>
      <w:bookmarkStart w:id="1265" w:name="_Toc83038698"/>
      <w:bookmarkStart w:id="1266" w:name="_Toc89850822"/>
      <w:bookmarkStart w:id="1267" w:name="_Toc98664907"/>
      <w:bookmarkStart w:id="1268" w:name="_Toc105764909"/>
      <w:bookmarkStart w:id="1269" w:name="_Toc123151109"/>
      <w:bookmarkStart w:id="1270" w:name="_Toc124162625"/>
      <w:bookmarkStart w:id="1271" w:name="_Toc130865992"/>
      <w:bookmarkStart w:id="1272" w:name="_Toc138085214"/>
      <w:bookmarkStart w:id="1273" w:name="_Toc138891710"/>
      <w:bookmarkStart w:id="1274" w:name="_Toc145071499"/>
      <w:bookmarkStart w:id="1275" w:name="_Toc155212206"/>
      <w:bookmarkStart w:id="1276" w:name="_Toc187260607"/>
      <w:r w:rsidRPr="009C4728">
        <w:t>6.5.1</w:t>
      </w:r>
      <w:r w:rsidRPr="009C4728">
        <w:tab/>
        <w:t>Modulation quality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77" w:name="_Toc21093160"/>
      <w:bookmarkStart w:id="1278" w:name="_Toc29762689"/>
      <w:bookmarkStart w:id="1279" w:name="_Toc36025864"/>
      <w:bookmarkStart w:id="1280" w:name="_Toc44584734"/>
      <w:bookmarkStart w:id="1281" w:name="_Toc45869027"/>
      <w:bookmarkStart w:id="1282" w:name="_Toc52553586"/>
      <w:bookmarkStart w:id="1283" w:name="_Toc61111833"/>
      <w:bookmarkStart w:id="1284" w:name="_Toc61125915"/>
      <w:bookmarkStart w:id="1285" w:name="_Toc61126076"/>
      <w:bookmarkStart w:id="1286" w:name="_Toc66804588"/>
      <w:bookmarkStart w:id="1287" w:name="_Toc74821162"/>
      <w:bookmarkStart w:id="1288" w:name="_Toc76503026"/>
      <w:bookmarkStart w:id="1289" w:name="_Toc83038699"/>
      <w:bookmarkStart w:id="1290" w:name="_Toc89850823"/>
      <w:bookmarkStart w:id="1291" w:name="_Toc98664908"/>
      <w:bookmarkStart w:id="1292" w:name="_Toc105764910"/>
      <w:bookmarkStart w:id="1293" w:name="_Toc123151110"/>
      <w:bookmarkStart w:id="1294" w:name="_Toc124162626"/>
      <w:bookmarkStart w:id="1295" w:name="_Toc130865993"/>
      <w:bookmarkStart w:id="1296" w:name="_Toc138085215"/>
      <w:bookmarkStart w:id="1297" w:name="_Toc138891711"/>
      <w:bookmarkStart w:id="1298" w:name="_Toc145071500"/>
      <w:bookmarkStart w:id="1299" w:name="_Toc155212207"/>
      <w:bookmarkStart w:id="1300" w:name="_Toc187260608"/>
      <w:r w:rsidRPr="009C4728">
        <w:t>6.5.1.1</w:t>
      </w:r>
      <w:r w:rsidRPr="009C4728">
        <w:tab/>
        <w:t>E-UTRA 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1" w:name="_Toc21093161"/>
      <w:bookmarkStart w:id="1302" w:name="_Toc29762690"/>
      <w:bookmarkStart w:id="1303" w:name="_Toc36025865"/>
      <w:bookmarkStart w:id="1304" w:name="_Toc44584735"/>
      <w:bookmarkStart w:id="1305" w:name="_Toc45869028"/>
      <w:bookmarkStart w:id="1306" w:name="_Toc52553587"/>
      <w:bookmarkStart w:id="1307" w:name="_Toc61111834"/>
      <w:bookmarkStart w:id="1308" w:name="_Toc61125916"/>
      <w:bookmarkStart w:id="1309" w:name="_Toc61126077"/>
      <w:bookmarkStart w:id="1310" w:name="_Toc66804589"/>
      <w:bookmarkStart w:id="1311" w:name="_Toc74821163"/>
      <w:bookmarkStart w:id="1312" w:name="_Toc76503027"/>
      <w:bookmarkStart w:id="1313" w:name="_Toc83038700"/>
      <w:bookmarkStart w:id="1314" w:name="_Toc89850824"/>
      <w:bookmarkStart w:id="1315" w:name="_Toc98664909"/>
      <w:bookmarkStart w:id="1316" w:name="_Toc105764911"/>
      <w:bookmarkStart w:id="1317" w:name="_Toc123151111"/>
      <w:bookmarkStart w:id="1318" w:name="_Toc124162627"/>
      <w:bookmarkStart w:id="1319" w:name="_Toc130865994"/>
      <w:bookmarkStart w:id="1320" w:name="_Toc138085216"/>
      <w:bookmarkStart w:id="1321" w:name="_Toc138891712"/>
      <w:bookmarkStart w:id="1322" w:name="_Toc145071501"/>
      <w:bookmarkStart w:id="1323" w:name="_Toc155212208"/>
      <w:bookmarkStart w:id="1324" w:name="_Toc187260609"/>
      <w:r w:rsidRPr="009C4728">
        <w:t>6.5.1.2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5" w:name="_Toc21093162"/>
      <w:bookmarkStart w:id="1326" w:name="_Toc29762691"/>
      <w:bookmarkStart w:id="1327" w:name="_Toc36025866"/>
      <w:bookmarkStart w:id="1328" w:name="_Toc44584736"/>
      <w:bookmarkStart w:id="1329" w:name="_Toc45869029"/>
      <w:bookmarkStart w:id="1330" w:name="_Toc52553588"/>
      <w:bookmarkStart w:id="1331" w:name="_Toc61111835"/>
      <w:bookmarkStart w:id="1332" w:name="_Toc61125917"/>
      <w:bookmarkStart w:id="1333" w:name="_Toc61126078"/>
      <w:bookmarkStart w:id="1334" w:name="_Toc66804590"/>
      <w:bookmarkStart w:id="1335" w:name="_Toc74821164"/>
      <w:bookmarkStart w:id="1336" w:name="_Toc76503028"/>
      <w:bookmarkStart w:id="1337" w:name="_Toc83038701"/>
      <w:bookmarkStart w:id="1338" w:name="_Toc89850825"/>
      <w:bookmarkStart w:id="1339" w:name="_Toc98664910"/>
      <w:bookmarkStart w:id="1340" w:name="_Toc105764912"/>
      <w:bookmarkStart w:id="1341" w:name="_Toc123151112"/>
      <w:bookmarkStart w:id="1342" w:name="_Toc124162628"/>
      <w:bookmarkStart w:id="1343" w:name="_Toc130865995"/>
      <w:bookmarkStart w:id="1344" w:name="_Toc138085217"/>
      <w:bookmarkStart w:id="1345" w:name="_Toc138891713"/>
      <w:bookmarkStart w:id="1346" w:name="_Toc145071502"/>
      <w:bookmarkStart w:id="1347" w:name="_Toc155212209"/>
      <w:bookmarkStart w:id="1348" w:name="_Toc187260610"/>
      <w:r w:rsidRPr="009C4728">
        <w:t>6.5.1.3</w:t>
      </w:r>
      <w:r w:rsidRPr="009C4728">
        <w:tab/>
        <w:t>UTRA TDD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9" w:name="_Toc21093163"/>
      <w:bookmarkStart w:id="1350" w:name="_Toc29762692"/>
      <w:bookmarkStart w:id="1351" w:name="_Toc36025867"/>
      <w:bookmarkStart w:id="1352" w:name="_Toc44584737"/>
      <w:bookmarkStart w:id="1353" w:name="_Toc45869030"/>
      <w:bookmarkStart w:id="1354" w:name="_Toc52553589"/>
      <w:bookmarkStart w:id="1355" w:name="_Toc61111836"/>
      <w:bookmarkStart w:id="1356" w:name="_Toc61125918"/>
      <w:bookmarkStart w:id="1357" w:name="_Toc61126079"/>
      <w:bookmarkStart w:id="1358" w:name="_Toc66804591"/>
      <w:bookmarkStart w:id="1359" w:name="_Toc74821165"/>
      <w:bookmarkStart w:id="1360" w:name="_Toc76503029"/>
      <w:bookmarkStart w:id="1361" w:name="_Toc83038702"/>
      <w:bookmarkStart w:id="1362" w:name="_Toc89850826"/>
      <w:bookmarkStart w:id="1363" w:name="_Toc98664911"/>
      <w:bookmarkStart w:id="1364" w:name="_Toc105764913"/>
      <w:bookmarkStart w:id="1365" w:name="_Toc123151113"/>
      <w:bookmarkStart w:id="1366" w:name="_Toc124162629"/>
      <w:bookmarkStart w:id="1367" w:name="_Toc130865996"/>
      <w:bookmarkStart w:id="1368" w:name="_Toc138085218"/>
      <w:bookmarkStart w:id="1369" w:name="_Toc138891714"/>
      <w:bookmarkStart w:id="1370" w:name="_Toc145071503"/>
      <w:bookmarkStart w:id="1371" w:name="_Toc155212210"/>
      <w:bookmarkStart w:id="1372" w:name="_Toc187260611"/>
      <w:r w:rsidRPr="009C4728">
        <w:t>6.5.1.4</w:t>
      </w:r>
      <w:r w:rsidRPr="009C4728">
        <w:tab/>
        <w:t>GSM/EDGE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3" w:name="_Toc21093164"/>
      <w:bookmarkStart w:id="1374" w:name="_Toc29762693"/>
      <w:bookmarkStart w:id="1375" w:name="_Toc36025868"/>
      <w:bookmarkStart w:id="1376" w:name="_Toc44584738"/>
      <w:bookmarkStart w:id="1377" w:name="_Toc45869031"/>
      <w:bookmarkStart w:id="1378" w:name="_Toc52553590"/>
      <w:bookmarkStart w:id="1379" w:name="_Toc61111837"/>
      <w:bookmarkStart w:id="1380" w:name="_Toc61125919"/>
      <w:bookmarkStart w:id="1381" w:name="_Toc61126080"/>
      <w:bookmarkStart w:id="1382" w:name="_Toc66804592"/>
      <w:bookmarkStart w:id="1383" w:name="_Toc74821166"/>
      <w:bookmarkStart w:id="1384" w:name="_Toc76503030"/>
      <w:bookmarkStart w:id="1385" w:name="_Toc83038703"/>
      <w:bookmarkStart w:id="1386" w:name="_Toc89850827"/>
      <w:bookmarkStart w:id="1387" w:name="_Toc98664912"/>
      <w:bookmarkStart w:id="1388" w:name="_Toc105764914"/>
      <w:bookmarkStart w:id="1389" w:name="_Toc123151114"/>
      <w:bookmarkStart w:id="1390" w:name="_Toc124162630"/>
      <w:bookmarkStart w:id="1391" w:name="_Toc130865997"/>
      <w:bookmarkStart w:id="1392" w:name="_Toc138085219"/>
      <w:bookmarkStart w:id="1393" w:name="_Toc138891715"/>
      <w:bookmarkStart w:id="1394" w:name="_Toc145071504"/>
      <w:bookmarkStart w:id="1395" w:name="_Toc155212211"/>
      <w:bookmarkStart w:id="1396" w:name="_Toc187260612"/>
      <w:r w:rsidRPr="009C4728">
        <w:t>6.5.1.5</w:t>
      </w:r>
      <w:r w:rsidRPr="009C4728">
        <w:tab/>
        <w:t>NB-IoT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7" w:name="_Toc21093165"/>
      <w:bookmarkStart w:id="1398" w:name="_Toc29762694"/>
      <w:bookmarkStart w:id="1399" w:name="_Toc36025869"/>
      <w:bookmarkStart w:id="1400" w:name="_Toc44584739"/>
      <w:bookmarkStart w:id="1401" w:name="_Toc45869032"/>
      <w:bookmarkStart w:id="1402" w:name="_Toc52553591"/>
      <w:bookmarkStart w:id="1403" w:name="_Toc61111838"/>
      <w:bookmarkStart w:id="1404" w:name="_Toc61125920"/>
      <w:bookmarkStart w:id="1405" w:name="_Toc61126081"/>
      <w:bookmarkStart w:id="1406" w:name="_Toc66804593"/>
      <w:bookmarkStart w:id="1407" w:name="_Toc74821167"/>
      <w:bookmarkStart w:id="1408" w:name="_Toc76503031"/>
      <w:bookmarkStart w:id="1409" w:name="_Toc83038704"/>
      <w:bookmarkStart w:id="1410" w:name="_Toc89850828"/>
      <w:bookmarkStart w:id="1411" w:name="_Toc98664913"/>
      <w:bookmarkStart w:id="1412" w:name="_Toc105764915"/>
      <w:bookmarkStart w:id="1413" w:name="_Toc123151115"/>
      <w:bookmarkStart w:id="1414" w:name="_Toc124162631"/>
      <w:bookmarkStart w:id="1415" w:name="_Toc130865998"/>
      <w:bookmarkStart w:id="1416" w:name="_Toc138085220"/>
      <w:bookmarkStart w:id="1417" w:name="_Toc138891716"/>
      <w:bookmarkStart w:id="1418" w:name="_Toc145071505"/>
      <w:bookmarkStart w:id="1419" w:name="_Toc155212212"/>
      <w:bookmarkStart w:id="1420" w:name="_Toc187260613"/>
      <w:r w:rsidRPr="009C4728">
        <w:t>6.5.1.6</w:t>
      </w:r>
      <w:r w:rsidRPr="009C4728">
        <w:tab/>
        <w:t>NR minimum requirement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1" w:name="_Toc21093166"/>
      <w:bookmarkStart w:id="1422" w:name="_Toc29762695"/>
      <w:bookmarkStart w:id="1423" w:name="_Toc36025870"/>
      <w:bookmarkStart w:id="1424" w:name="_Toc44584740"/>
      <w:bookmarkStart w:id="1425" w:name="_Toc45869033"/>
      <w:bookmarkStart w:id="1426" w:name="_Toc52553592"/>
      <w:bookmarkStart w:id="1427" w:name="_Toc61111839"/>
      <w:bookmarkStart w:id="1428" w:name="_Toc61125921"/>
      <w:bookmarkStart w:id="1429" w:name="_Toc61126082"/>
      <w:bookmarkStart w:id="1430" w:name="_Toc66804594"/>
      <w:bookmarkStart w:id="1431" w:name="_Toc74821168"/>
      <w:bookmarkStart w:id="1432" w:name="_Toc76503032"/>
      <w:bookmarkStart w:id="1433" w:name="_Toc83038705"/>
      <w:bookmarkStart w:id="1434" w:name="_Toc89850829"/>
      <w:bookmarkStart w:id="1435" w:name="_Toc98664914"/>
      <w:bookmarkStart w:id="1436" w:name="_Toc105764916"/>
      <w:bookmarkStart w:id="1437" w:name="_Toc123151116"/>
      <w:bookmarkStart w:id="1438" w:name="_Toc124162632"/>
      <w:bookmarkStart w:id="1439" w:name="_Toc130865999"/>
      <w:bookmarkStart w:id="1440" w:name="_Toc138085221"/>
      <w:bookmarkStart w:id="1441" w:name="_Toc138891717"/>
      <w:bookmarkStart w:id="1442" w:name="_Toc145071506"/>
      <w:bookmarkStart w:id="1443" w:name="_Toc155212213"/>
      <w:bookmarkStart w:id="1444" w:name="_Toc187260614"/>
      <w:r w:rsidRPr="009C4728">
        <w:t>6.5.2</w:t>
      </w:r>
      <w:r w:rsidRPr="009C4728">
        <w:tab/>
        <w:t>Frequency error</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23151117"/>
      <w:bookmarkStart w:id="1462" w:name="_Toc124162633"/>
      <w:bookmarkStart w:id="1463" w:name="_Toc130866000"/>
      <w:bookmarkStart w:id="1464" w:name="_Toc138085222"/>
      <w:bookmarkStart w:id="1465" w:name="_Toc138891718"/>
      <w:bookmarkStart w:id="1466" w:name="_Toc145071507"/>
      <w:bookmarkStart w:id="1467" w:name="_Toc155212214"/>
      <w:bookmarkStart w:id="1468" w:name="_Toc187260615"/>
      <w:r w:rsidRPr="009C4728">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9" w:name="_Toc21093168"/>
      <w:bookmarkStart w:id="1470" w:name="_Toc29762697"/>
      <w:bookmarkStart w:id="1471" w:name="_Toc36025872"/>
      <w:bookmarkStart w:id="1472" w:name="_Toc44584742"/>
      <w:bookmarkStart w:id="1473" w:name="_Toc45869035"/>
      <w:bookmarkStart w:id="1474" w:name="_Toc52553594"/>
      <w:bookmarkStart w:id="1475" w:name="_Toc61111841"/>
      <w:bookmarkStart w:id="1476" w:name="_Toc61125923"/>
      <w:bookmarkStart w:id="1477" w:name="_Toc61126084"/>
      <w:bookmarkStart w:id="1478" w:name="_Toc66804596"/>
      <w:bookmarkStart w:id="1479" w:name="_Toc74821170"/>
      <w:bookmarkStart w:id="1480" w:name="_Toc76503034"/>
      <w:bookmarkStart w:id="1481" w:name="_Toc83038707"/>
      <w:bookmarkStart w:id="1482" w:name="_Toc89850831"/>
      <w:bookmarkStart w:id="1483" w:name="_Toc98664916"/>
      <w:bookmarkStart w:id="1484" w:name="_Toc105764918"/>
      <w:bookmarkStart w:id="1485" w:name="_Toc123151118"/>
      <w:bookmarkStart w:id="1486" w:name="_Toc124162634"/>
      <w:bookmarkStart w:id="1487" w:name="_Toc130866001"/>
      <w:bookmarkStart w:id="1488" w:name="_Toc138085223"/>
      <w:bookmarkStart w:id="1489" w:name="_Toc138891719"/>
      <w:bookmarkStart w:id="1490" w:name="_Toc145071508"/>
      <w:bookmarkStart w:id="1491" w:name="_Toc155212215"/>
      <w:bookmarkStart w:id="1492" w:name="_Toc187260616"/>
      <w:r w:rsidRPr="009C4728">
        <w:t>6.5.2.2</w:t>
      </w:r>
      <w:r w:rsidRPr="009C4728">
        <w:tab/>
        <w:t>UTRA FDD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3" w:name="_Toc21093169"/>
      <w:bookmarkStart w:id="1494" w:name="_Toc29762698"/>
      <w:bookmarkStart w:id="1495" w:name="_Toc36025873"/>
      <w:bookmarkStart w:id="1496" w:name="_Toc44584743"/>
      <w:bookmarkStart w:id="1497" w:name="_Toc45869036"/>
      <w:bookmarkStart w:id="1498" w:name="_Toc52553595"/>
      <w:bookmarkStart w:id="1499" w:name="_Toc61111842"/>
      <w:bookmarkStart w:id="1500" w:name="_Toc61125924"/>
      <w:bookmarkStart w:id="1501" w:name="_Toc61126085"/>
      <w:bookmarkStart w:id="1502" w:name="_Toc66804597"/>
      <w:bookmarkStart w:id="1503" w:name="_Toc74821171"/>
      <w:bookmarkStart w:id="1504" w:name="_Toc76503035"/>
      <w:bookmarkStart w:id="1505" w:name="_Toc83038708"/>
      <w:bookmarkStart w:id="1506" w:name="_Toc89850832"/>
      <w:bookmarkStart w:id="1507" w:name="_Toc98664917"/>
      <w:bookmarkStart w:id="1508" w:name="_Toc105764919"/>
      <w:bookmarkStart w:id="1509" w:name="_Toc123151119"/>
      <w:bookmarkStart w:id="1510" w:name="_Toc124162635"/>
      <w:bookmarkStart w:id="1511" w:name="_Toc130866002"/>
      <w:bookmarkStart w:id="1512" w:name="_Toc138085224"/>
      <w:bookmarkStart w:id="1513" w:name="_Toc138891720"/>
      <w:bookmarkStart w:id="1514" w:name="_Toc145071509"/>
      <w:bookmarkStart w:id="1515" w:name="_Toc155212216"/>
      <w:bookmarkStart w:id="1516" w:name="_Toc187260617"/>
      <w:r w:rsidRPr="009C4728">
        <w:t>6.5.2.3</w:t>
      </w:r>
      <w:r w:rsidRPr="009C4728">
        <w:tab/>
        <w:t>UTRA TDD minimum requirement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7" w:name="_Toc21093170"/>
      <w:bookmarkStart w:id="1518" w:name="_Toc29762699"/>
      <w:bookmarkStart w:id="1519" w:name="_Toc36025874"/>
      <w:bookmarkStart w:id="1520" w:name="_Toc44584744"/>
      <w:bookmarkStart w:id="1521" w:name="_Toc45869037"/>
      <w:bookmarkStart w:id="1522" w:name="_Toc52553596"/>
      <w:bookmarkStart w:id="1523" w:name="_Toc61111843"/>
      <w:bookmarkStart w:id="1524" w:name="_Toc61125925"/>
      <w:bookmarkStart w:id="1525" w:name="_Toc61126086"/>
      <w:bookmarkStart w:id="1526" w:name="_Toc66804598"/>
      <w:bookmarkStart w:id="1527" w:name="_Toc74821172"/>
      <w:bookmarkStart w:id="1528" w:name="_Toc76503036"/>
      <w:bookmarkStart w:id="1529" w:name="_Toc83038709"/>
      <w:bookmarkStart w:id="1530" w:name="_Toc89850833"/>
      <w:bookmarkStart w:id="1531" w:name="_Toc98664918"/>
      <w:bookmarkStart w:id="1532" w:name="_Toc105764920"/>
      <w:bookmarkStart w:id="1533" w:name="_Toc123151120"/>
      <w:bookmarkStart w:id="1534" w:name="_Toc124162636"/>
      <w:bookmarkStart w:id="1535" w:name="_Toc130866003"/>
      <w:bookmarkStart w:id="1536" w:name="_Toc138085225"/>
      <w:bookmarkStart w:id="1537" w:name="_Toc138891721"/>
      <w:bookmarkStart w:id="1538" w:name="_Toc145071510"/>
      <w:bookmarkStart w:id="1539" w:name="_Toc155212217"/>
      <w:bookmarkStart w:id="1540" w:name="_Toc187260618"/>
      <w:r w:rsidRPr="009C4728">
        <w:t>6.5.2.4</w:t>
      </w:r>
      <w:r w:rsidRPr="009C4728">
        <w:tab/>
        <w:t>GSM/EDGE 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23151121"/>
      <w:bookmarkStart w:id="1558" w:name="_Toc124162637"/>
      <w:bookmarkStart w:id="1559" w:name="_Toc130866004"/>
      <w:bookmarkStart w:id="1560" w:name="_Toc138085226"/>
      <w:bookmarkStart w:id="1561" w:name="_Toc138891722"/>
      <w:bookmarkStart w:id="1562" w:name="_Toc145071511"/>
      <w:bookmarkStart w:id="1563" w:name="_Toc155212218"/>
      <w:bookmarkStart w:id="1564" w:name="_Toc187260619"/>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5" w:name="_Toc21093172"/>
      <w:bookmarkStart w:id="1566" w:name="_Toc29762701"/>
      <w:bookmarkStart w:id="1567" w:name="_Toc36025876"/>
      <w:bookmarkStart w:id="1568" w:name="_Toc44584746"/>
      <w:bookmarkStart w:id="1569" w:name="_Toc45869039"/>
      <w:bookmarkStart w:id="1570" w:name="_Toc52553598"/>
      <w:bookmarkStart w:id="1571" w:name="_Toc61111845"/>
      <w:bookmarkStart w:id="1572" w:name="_Toc61125927"/>
      <w:bookmarkStart w:id="1573" w:name="_Toc61126088"/>
      <w:bookmarkStart w:id="1574" w:name="_Toc66804600"/>
      <w:bookmarkStart w:id="1575" w:name="_Toc74821174"/>
      <w:bookmarkStart w:id="1576" w:name="_Toc76503038"/>
      <w:bookmarkStart w:id="1577" w:name="_Toc83038711"/>
      <w:bookmarkStart w:id="1578" w:name="_Toc89850835"/>
      <w:bookmarkStart w:id="1579" w:name="_Toc98664920"/>
      <w:bookmarkStart w:id="1580" w:name="_Toc105764922"/>
      <w:bookmarkStart w:id="1581" w:name="_Toc123151122"/>
      <w:bookmarkStart w:id="1582" w:name="_Toc124162638"/>
      <w:bookmarkStart w:id="1583" w:name="_Toc130866005"/>
      <w:bookmarkStart w:id="1584" w:name="_Toc138085227"/>
      <w:bookmarkStart w:id="1585" w:name="_Toc138891723"/>
      <w:bookmarkStart w:id="1586" w:name="_Toc145071512"/>
      <w:bookmarkStart w:id="1587" w:name="_Toc155212219"/>
      <w:bookmarkStart w:id="1588" w:name="_Toc187260620"/>
      <w:r w:rsidRPr="009C4728">
        <w:t>6.5.2.6</w:t>
      </w:r>
      <w:r w:rsidRPr="009C4728">
        <w:tab/>
        <w:t>NR 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9" w:name="_Toc21093173"/>
      <w:bookmarkStart w:id="1590" w:name="_Toc29762702"/>
      <w:bookmarkStart w:id="1591" w:name="_Toc36025877"/>
      <w:bookmarkStart w:id="1592" w:name="_Toc44584747"/>
      <w:bookmarkStart w:id="1593" w:name="_Toc45869040"/>
      <w:bookmarkStart w:id="1594" w:name="_Toc52553599"/>
      <w:bookmarkStart w:id="1595" w:name="_Toc61111846"/>
      <w:bookmarkStart w:id="1596" w:name="_Toc61125928"/>
      <w:bookmarkStart w:id="1597" w:name="_Toc61126089"/>
      <w:bookmarkStart w:id="1598" w:name="_Toc66804601"/>
      <w:bookmarkStart w:id="1599" w:name="_Toc74821175"/>
      <w:bookmarkStart w:id="1600" w:name="_Toc76503039"/>
      <w:bookmarkStart w:id="1601" w:name="_Toc83038712"/>
      <w:bookmarkStart w:id="1602" w:name="_Toc89850836"/>
      <w:bookmarkStart w:id="1603" w:name="_Toc98664921"/>
      <w:bookmarkStart w:id="1604" w:name="_Toc105764923"/>
      <w:bookmarkStart w:id="1605" w:name="_Toc123151123"/>
      <w:bookmarkStart w:id="1606" w:name="_Toc124162639"/>
      <w:bookmarkStart w:id="1607" w:name="_Toc130866006"/>
      <w:bookmarkStart w:id="1608" w:name="_Toc138085228"/>
      <w:bookmarkStart w:id="1609" w:name="_Toc138891724"/>
      <w:bookmarkStart w:id="1610" w:name="_Toc145071513"/>
      <w:bookmarkStart w:id="1611" w:name="_Toc155212220"/>
      <w:bookmarkStart w:id="1612" w:name="_Toc187260621"/>
      <w:r w:rsidRPr="009C4728">
        <w:t>6.5.3</w:t>
      </w:r>
      <w:r w:rsidRPr="009C4728">
        <w:tab/>
        <w:t>Time alignment error</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3" w:name="_Toc21093174"/>
      <w:bookmarkStart w:id="1614" w:name="_Toc29762703"/>
      <w:bookmarkStart w:id="1615" w:name="_Toc36025878"/>
      <w:bookmarkStart w:id="1616" w:name="_Toc44584748"/>
      <w:bookmarkStart w:id="1617" w:name="_Toc45869041"/>
      <w:bookmarkStart w:id="1618" w:name="_Toc52553600"/>
      <w:bookmarkStart w:id="1619" w:name="_Toc61111847"/>
      <w:bookmarkStart w:id="1620" w:name="_Toc61125929"/>
      <w:bookmarkStart w:id="1621" w:name="_Toc61126090"/>
      <w:bookmarkStart w:id="1622" w:name="_Toc66804602"/>
      <w:bookmarkStart w:id="1623" w:name="_Toc74821176"/>
      <w:bookmarkStart w:id="1624" w:name="_Toc76503040"/>
      <w:bookmarkStart w:id="1625" w:name="_Toc83038713"/>
      <w:bookmarkStart w:id="1626" w:name="_Toc89850837"/>
      <w:bookmarkStart w:id="1627" w:name="_Toc98664922"/>
      <w:bookmarkStart w:id="1628" w:name="_Toc105764924"/>
      <w:bookmarkStart w:id="1629" w:name="_Toc123151124"/>
      <w:bookmarkStart w:id="1630" w:name="_Toc124162640"/>
      <w:bookmarkStart w:id="1631" w:name="_Toc130866007"/>
      <w:bookmarkStart w:id="1632" w:name="_Toc138085229"/>
      <w:bookmarkStart w:id="1633" w:name="_Toc138891725"/>
      <w:bookmarkStart w:id="1634" w:name="_Toc145071514"/>
      <w:bookmarkStart w:id="1635" w:name="_Toc155212221"/>
      <w:bookmarkStart w:id="1636" w:name="_Toc187260622"/>
      <w:r w:rsidRPr="009C4728">
        <w:t>6.5.3.1</w:t>
      </w:r>
      <w:r w:rsidRPr="009C4728">
        <w:tab/>
        <w:t>E-UTRA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7" w:name="_Toc21093175"/>
      <w:bookmarkStart w:id="1638" w:name="_Toc29762704"/>
      <w:bookmarkStart w:id="1639" w:name="_Toc36025879"/>
      <w:bookmarkStart w:id="1640" w:name="_Toc44584749"/>
      <w:bookmarkStart w:id="1641" w:name="_Toc45869042"/>
      <w:bookmarkStart w:id="1642" w:name="_Toc52553601"/>
      <w:bookmarkStart w:id="1643" w:name="_Toc61111848"/>
      <w:bookmarkStart w:id="1644" w:name="_Toc61125930"/>
      <w:bookmarkStart w:id="1645" w:name="_Toc61126091"/>
      <w:bookmarkStart w:id="1646" w:name="_Toc66804603"/>
      <w:bookmarkStart w:id="1647" w:name="_Toc74821177"/>
      <w:bookmarkStart w:id="1648" w:name="_Toc76503041"/>
      <w:bookmarkStart w:id="1649" w:name="_Toc83038714"/>
      <w:bookmarkStart w:id="1650" w:name="_Toc89850838"/>
      <w:bookmarkStart w:id="1651" w:name="_Toc98664923"/>
      <w:bookmarkStart w:id="1652" w:name="_Toc105764925"/>
      <w:bookmarkStart w:id="1653" w:name="_Toc123151125"/>
      <w:bookmarkStart w:id="1654" w:name="_Toc124162641"/>
      <w:bookmarkStart w:id="1655" w:name="_Toc130866008"/>
      <w:bookmarkStart w:id="1656" w:name="_Toc138085230"/>
      <w:bookmarkStart w:id="1657" w:name="_Toc138891726"/>
      <w:bookmarkStart w:id="1658" w:name="_Toc145071515"/>
      <w:bookmarkStart w:id="1659" w:name="_Toc155212222"/>
      <w:bookmarkStart w:id="1660" w:name="_Toc187260623"/>
      <w:r w:rsidRPr="009C4728">
        <w:t>6.5.3.2</w:t>
      </w:r>
      <w:r w:rsidRPr="009C4728">
        <w:tab/>
        <w:t>UTRA FDD minimum requirement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1" w:name="_Toc21093176"/>
      <w:bookmarkStart w:id="1662" w:name="_Toc29762705"/>
      <w:bookmarkStart w:id="1663" w:name="_Toc36025880"/>
      <w:bookmarkStart w:id="1664" w:name="_Toc44584750"/>
      <w:bookmarkStart w:id="1665" w:name="_Toc45869043"/>
      <w:bookmarkStart w:id="1666" w:name="_Toc52553602"/>
      <w:bookmarkStart w:id="1667" w:name="_Toc61111849"/>
      <w:bookmarkStart w:id="1668" w:name="_Toc61125931"/>
      <w:bookmarkStart w:id="1669" w:name="_Toc61126092"/>
      <w:bookmarkStart w:id="1670" w:name="_Toc66804604"/>
      <w:bookmarkStart w:id="1671" w:name="_Toc74821178"/>
      <w:bookmarkStart w:id="1672" w:name="_Toc76503042"/>
      <w:bookmarkStart w:id="1673" w:name="_Toc83038715"/>
      <w:bookmarkStart w:id="1674" w:name="_Toc89850839"/>
      <w:bookmarkStart w:id="1675" w:name="_Toc98664924"/>
      <w:bookmarkStart w:id="1676" w:name="_Toc105764926"/>
      <w:bookmarkStart w:id="1677" w:name="_Toc123151126"/>
      <w:bookmarkStart w:id="1678" w:name="_Toc124162642"/>
      <w:bookmarkStart w:id="1679" w:name="_Toc130866009"/>
      <w:bookmarkStart w:id="1680" w:name="_Toc138085231"/>
      <w:bookmarkStart w:id="1681" w:name="_Toc138891727"/>
      <w:bookmarkStart w:id="1682" w:name="_Toc145071516"/>
      <w:bookmarkStart w:id="1683" w:name="_Toc155212223"/>
      <w:bookmarkStart w:id="1684" w:name="_Toc187260624"/>
      <w:r w:rsidRPr="009C4728">
        <w:t>6.5.3.3</w:t>
      </w:r>
      <w:r w:rsidRPr="009C4728">
        <w:tab/>
        <w:t>UTRA TDD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5" w:name="_Toc21093177"/>
      <w:bookmarkStart w:id="1686" w:name="_Toc29762706"/>
      <w:bookmarkStart w:id="1687" w:name="_Toc36025881"/>
      <w:bookmarkStart w:id="1688" w:name="_Toc44584751"/>
      <w:bookmarkStart w:id="1689" w:name="_Toc45869044"/>
      <w:bookmarkStart w:id="1690" w:name="_Toc52553603"/>
      <w:bookmarkStart w:id="1691" w:name="_Toc61111850"/>
      <w:bookmarkStart w:id="1692" w:name="_Toc61125932"/>
      <w:bookmarkStart w:id="1693" w:name="_Toc61126093"/>
      <w:bookmarkStart w:id="1694" w:name="_Toc66804605"/>
      <w:bookmarkStart w:id="1695" w:name="_Toc74821179"/>
      <w:bookmarkStart w:id="1696" w:name="_Toc76503043"/>
      <w:bookmarkStart w:id="1697" w:name="_Toc83038716"/>
      <w:bookmarkStart w:id="1698" w:name="_Toc89850840"/>
      <w:bookmarkStart w:id="1699" w:name="_Toc98664925"/>
      <w:bookmarkStart w:id="1700" w:name="_Toc105764927"/>
      <w:bookmarkStart w:id="1701" w:name="_Toc123151127"/>
      <w:bookmarkStart w:id="1702" w:name="_Toc124162643"/>
      <w:bookmarkStart w:id="1703" w:name="_Toc130866010"/>
      <w:bookmarkStart w:id="1704" w:name="_Toc138085232"/>
      <w:bookmarkStart w:id="1705" w:name="_Toc138891728"/>
      <w:bookmarkStart w:id="1706" w:name="_Toc145071517"/>
      <w:bookmarkStart w:id="1707" w:name="_Toc155212224"/>
      <w:bookmarkStart w:id="1708" w:name="_Toc187260625"/>
      <w:r w:rsidRPr="009C4728">
        <w:t>6.5.3.4</w:t>
      </w:r>
      <w:r w:rsidRPr="009C4728">
        <w:tab/>
        <w:t>NB-IoT minimum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9" w:name="_Toc21093178"/>
      <w:bookmarkStart w:id="1710" w:name="_Toc29762707"/>
      <w:bookmarkStart w:id="1711" w:name="_Toc36025882"/>
      <w:bookmarkStart w:id="1712" w:name="_Toc44584752"/>
      <w:bookmarkStart w:id="1713" w:name="_Toc45869045"/>
      <w:bookmarkStart w:id="1714" w:name="_Toc52553604"/>
      <w:bookmarkStart w:id="1715" w:name="_Toc61111851"/>
      <w:bookmarkStart w:id="1716" w:name="_Toc61125933"/>
      <w:bookmarkStart w:id="1717" w:name="_Toc61126094"/>
      <w:bookmarkStart w:id="1718" w:name="_Toc66804606"/>
      <w:bookmarkStart w:id="1719" w:name="_Toc74821180"/>
      <w:bookmarkStart w:id="1720" w:name="_Toc76503044"/>
      <w:bookmarkStart w:id="1721" w:name="_Toc83038717"/>
      <w:bookmarkStart w:id="1722" w:name="_Toc89850841"/>
      <w:bookmarkStart w:id="1723" w:name="_Toc98664926"/>
      <w:bookmarkStart w:id="1724" w:name="_Toc105764928"/>
      <w:bookmarkStart w:id="1725" w:name="_Toc123151128"/>
      <w:bookmarkStart w:id="1726" w:name="_Toc124162644"/>
      <w:bookmarkStart w:id="1727" w:name="_Toc130866011"/>
      <w:bookmarkStart w:id="1728" w:name="_Toc138085233"/>
      <w:bookmarkStart w:id="1729" w:name="_Toc138891729"/>
      <w:bookmarkStart w:id="1730" w:name="_Toc145071518"/>
      <w:bookmarkStart w:id="1731" w:name="_Toc155212225"/>
      <w:bookmarkStart w:id="1732" w:name="_Toc187260626"/>
      <w:r w:rsidRPr="009C4728">
        <w:t>6.5.3.5</w:t>
      </w:r>
      <w:r w:rsidRPr="009C4728">
        <w:tab/>
        <w:t>NR minimum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3" w:name="_Toc21093179"/>
      <w:bookmarkStart w:id="1734" w:name="_Toc29762708"/>
      <w:bookmarkStart w:id="1735" w:name="_Toc36025883"/>
      <w:bookmarkStart w:id="1736" w:name="_Toc44584753"/>
      <w:bookmarkStart w:id="1737" w:name="_Toc45869046"/>
      <w:bookmarkStart w:id="1738" w:name="_Toc52553605"/>
      <w:bookmarkStart w:id="1739" w:name="_Toc61111852"/>
      <w:bookmarkStart w:id="1740" w:name="_Toc61125934"/>
      <w:bookmarkStart w:id="1741" w:name="_Toc61126095"/>
      <w:bookmarkStart w:id="1742" w:name="_Toc66804607"/>
      <w:bookmarkStart w:id="1743" w:name="_Toc74821181"/>
      <w:bookmarkStart w:id="1744" w:name="_Toc76503045"/>
      <w:bookmarkStart w:id="1745" w:name="_Toc83038718"/>
      <w:bookmarkStart w:id="1746" w:name="_Toc89850842"/>
      <w:bookmarkStart w:id="1747" w:name="_Toc98664927"/>
      <w:bookmarkStart w:id="1748" w:name="_Toc105764929"/>
      <w:bookmarkStart w:id="1749" w:name="_Toc123151129"/>
      <w:bookmarkStart w:id="1750" w:name="_Toc124162645"/>
      <w:bookmarkStart w:id="1751" w:name="_Toc130866012"/>
      <w:bookmarkStart w:id="1752" w:name="_Toc138085234"/>
      <w:bookmarkStart w:id="1753" w:name="_Toc138891730"/>
      <w:bookmarkStart w:id="1754" w:name="_Toc145071519"/>
      <w:bookmarkStart w:id="1755" w:name="_Toc155212226"/>
      <w:bookmarkStart w:id="1756" w:name="_Toc187260627"/>
      <w:r w:rsidRPr="009C4728">
        <w:t>6.6</w:t>
      </w:r>
      <w:r w:rsidRPr="009C4728">
        <w:tab/>
        <w:t>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57" w:name="OLE_LINK27"/>
            <w:bookmarkStart w:id="1758" w:name="OLE_LINK28"/>
            <w:r w:rsidRPr="009C4728">
              <w:sym w:font="Symbol" w:char="00A3"/>
            </w:r>
            <w:bookmarkEnd w:id="1757"/>
            <w:bookmarkEnd w:id="175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5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0" w:name="_Toc21093180"/>
      <w:bookmarkStart w:id="1761" w:name="_Toc29762709"/>
      <w:bookmarkStart w:id="1762" w:name="_Toc36025884"/>
      <w:bookmarkStart w:id="1763" w:name="_Toc44584754"/>
      <w:bookmarkStart w:id="1764" w:name="_Toc45869047"/>
      <w:bookmarkStart w:id="1765" w:name="_Toc52553606"/>
      <w:bookmarkStart w:id="1766" w:name="_Toc61111853"/>
      <w:bookmarkStart w:id="1767" w:name="_Toc61125935"/>
      <w:bookmarkStart w:id="1768" w:name="_Toc61126096"/>
      <w:bookmarkStart w:id="1769" w:name="_Toc66804608"/>
      <w:bookmarkStart w:id="1770" w:name="_Toc74821182"/>
      <w:bookmarkStart w:id="1771" w:name="_Toc76503046"/>
      <w:bookmarkStart w:id="1772" w:name="_Toc83038719"/>
      <w:bookmarkStart w:id="1773" w:name="_Toc89850843"/>
      <w:bookmarkStart w:id="1774" w:name="_Toc98664928"/>
      <w:bookmarkStart w:id="1775" w:name="_Toc105764930"/>
      <w:bookmarkStart w:id="1776" w:name="_Toc123151130"/>
      <w:bookmarkStart w:id="1777" w:name="_Toc124162646"/>
      <w:bookmarkStart w:id="1778" w:name="_Toc130866013"/>
      <w:bookmarkStart w:id="1779" w:name="_Toc138085235"/>
      <w:bookmarkStart w:id="1780" w:name="_Toc138891731"/>
      <w:bookmarkStart w:id="1781" w:name="_Toc145071520"/>
      <w:bookmarkStart w:id="1782" w:name="_Toc155212227"/>
      <w:bookmarkStart w:id="1783" w:name="_Toc187260628"/>
      <w:r w:rsidRPr="009C4728">
        <w:t>6.6.1</w:t>
      </w:r>
      <w:r w:rsidRPr="009C4728">
        <w:tab/>
        <w:t>Transmitter spurious emissions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4" w:name="_Toc21093181"/>
      <w:bookmarkStart w:id="1785" w:name="_Toc29762710"/>
      <w:bookmarkStart w:id="1786" w:name="_Toc36025885"/>
      <w:bookmarkStart w:id="1787" w:name="_Toc44584755"/>
      <w:bookmarkStart w:id="1788" w:name="_Toc45869048"/>
      <w:bookmarkStart w:id="1789" w:name="_Toc52553607"/>
      <w:bookmarkStart w:id="1790" w:name="_Toc61111854"/>
      <w:bookmarkStart w:id="1791" w:name="_Toc61125936"/>
      <w:bookmarkStart w:id="1792" w:name="_Toc61126097"/>
      <w:bookmarkStart w:id="1793" w:name="_Toc66804609"/>
      <w:bookmarkStart w:id="1794" w:name="_Toc74821183"/>
      <w:bookmarkStart w:id="1795" w:name="_Toc76503047"/>
      <w:bookmarkStart w:id="1796" w:name="_Toc83038720"/>
      <w:bookmarkStart w:id="1797" w:name="_Toc89850844"/>
      <w:bookmarkStart w:id="1798" w:name="_Toc98664929"/>
      <w:bookmarkStart w:id="1799" w:name="_Toc105764931"/>
      <w:bookmarkStart w:id="1800" w:name="_Toc123151131"/>
      <w:bookmarkStart w:id="1801" w:name="_Toc124162647"/>
      <w:bookmarkStart w:id="1802" w:name="_Toc130866014"/>
      <w:bookmarkStart w:id="1803" w:name="_Toc138085236"/>
      <w:bookmarkStart w:id="1804" w:name="_Toc138891732"/>
      <w:bookmarkStart w:id="1805" w:name="_Toc145071521"/>
      <w:bookmarkStart w:id="1806" w:name="_Toc155212228"/>
      <w:bookmarkStart w:id="1807" w:name="_Toc187260629"/>
      <w:r w:rsidRPr="009C4728">
        <w:t>6.6.1.1</w:t>
      </w:r>
      <w:r w:rsidRPr="009C4728">
        <w:tab/>
        <w:t>Mandatory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8" w:name="_Toc21093182"/>
      <w:bookmarkStart w:id="1809" w:name="_Toc29762711"/>
      <w:bookmarkStart w:id="1810" w:name="_Toc36025886"/>
      <w:bookmarkStart w:id="1811" w:name="_Toc44584756"/>
      <w:bookmarkStart w:id="1812" w:name="_Toc45869049"/>
      <w:bookmarkStart w:id="1813" w:name="_Toc52553608"/>
      <w:bookmarkStart w:id="1814" w:name="_Toc61111855"/>
      <w:bookmarkStart w:id="1815" w:name="_Toc61125937"/>
      <w:bookmarkStart w:id="1816" w:name="_Toc61126098"/>
      <w:bookmarkStart w:id="1817" w:name="_Toc66804610"/>
      <w:bookmarkStart w:id="1818" w:name="_Toc74821184"/>
      <w:bookmarkStart w:id="1819" w:name="_Toc76503048"/>
      <w:bookmarkStart w:id="1820" w:name="_Toc83038721"/>
      <w:bookmarkStart w:id="1821" w:name="_Toc89850845"/>
      <w:bookmarkStart w:id="1822" w:name="_Toc98664930"/>
      <w:bookmarkStart w:id="1823" w:name="_Toc105764932"/>
      <w:bookmarkStart w:id="1824" w:name="_Toc123151132"/>
      <w:bookmarkStart w:id="1825" w:name="_Toc124162648"/>
      <w:bookmarkStart w:id="1826" w:name="_Toc130866015"/>
      <w:bookmarkStart w:id="1827" w:name="_Toc138085237"/>
      <w:bookmarkStart w:id="1828" w:name="_Toc138891733"/>
      <w:bookmarkStart w:id="1829" w:name="_Toc145071522"/>
      <w:bookmarkStart w:id="1830" w:name="_Toc155212229"/>
      <w:bookmarkStart w:id="1831" w:name="_Toc187260630"/>
      <w:r w:rsidRPr="009C4728">
        <w:t>6.6.1.1.1</w:t>
      </w:r>
      <w:r w:rsidRPr="009C4728">
        <w:tab/>
        <w:t>Minimum requirement (Category 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24D7EBB2"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389280D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2" w:name="_Toc21093183"/>
      <w:bookmarkStart w:id="1833" w:name="_Toc29762712"/>
      <w:bookmarkStart w:id="1834" w:name="_Toc36025887"/>
      <w:bookmarkStart w:id="1835" w:name="_Toc44584757"/>
      <w:bookmarkStart w:id="1836" w:name="_Toc45869050"/>
      <w:bookmarkStart w:id="1837" w:name="_Toc52553609"/>
      <w:bookmarkStart w:id="1838" w:name="_Toc61111856"/>
      <w:bookmarkStart w:id="1839" w:name="_Toc61125938"/>
      <w:bookmarkStart w:id="1840" w:name="_Toc61126099"/>
      <w:bookmarkStart w:id="1841" w:name="_Toc66804611"/>
      <w:bookmarkStart w:id="1842" w:name="_Toc74821185"/>
      <w:bookmarkStart w:id="1843" w:name="_Toc76503049"/>
      <w:bookmarkStart w:id="1844" w:name="_Toc83038722"/>
      <w:bookmarkStart w:id="1845" w:name="_Toc89850846"/>
      <w:bookmarkStart w:id="1846" w:name="_Toc98664931"/>
      <w:bookmarkStart w:id="1847" w:name="_Toc105764933"/>
      <w:bookmarkStart w:id="1848" w:name="_Toc123151133"/>
      <w:bookmarkStart w:id="1849" w:name="_Toc124162649"/>
      <w:bookmarkStart w:id="1850" w:name="_Toc130866016"/>
      <w:bookmarkStart w:id="1851" w:name="_Toc138085238"/>
      <w:bookmarkStart w:id="1852" w:name="_Toc138891734"/>
      <w:bookmarkStart w:id="1853" w:name="_Toc145071523"/>
      <w:bookmarkStart w:id="1854" w:name="_Toc155212230"/>
      <w:bookmarkStart w:id="1855" w:name="_Toc187260631"/>
      <w:r w:rsidRPr="009C4728">
        <w:t>6.6.1.1.2</w:t>
      </w:r>
      <w:r w:rsidRPr="009C4728">
        <w:tab/>
        <w:t>Minimum requirement (Category B)</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67649DE7"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22C06435"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56" w:name="_Toc21093184"/>
      <w:bookmarkStart w:id="1857" w:name="_Toc29762713"/>
      <w:bookmarkStart w:id="1858" w:name="_Toc36025888"/>
      <w:bookmarkStart w:id="1859" w:name="_Toc44584758"/>
      <w:bookmarkStart w:id="1860" w:name="_Toc45869051"/>
      <w:bookmarkStart w:id="1861" w:name="_Toc52553610"/>
      <w:bookmarkStart w:id="1862" w:name="_Toc61111857"/>
      <w:bookmarkStart w:id="1863" w:name="_Toc61125939"/>
      <w:bookmarkStart w:id="1864" w:name="_Toc61126100"/>
      <w:bookmarkStart w:id="1865" w:name="_Toc66804612"/>
      <w:bookmarkStart w:id="1866" w:name="_Toc74821186"/>
      <w:bookmarkStart w:id="1867" w:name="_Toc76503050"/>
      <w:bookmarkStart w:id="1868" w:name="_Toc83038723"/>
      <w:bookmarkStart w:id="1869" w:name="_Toc89850847"/>
      <w:bookmarkStart w:id="1870" w:name="_Toc98664932"/>
      <w:bookmarkStart w:id="1871" w:name="_Toc105764934"/>
      <w:bookmarkStart w:id="1872" w:name="_Toc123151134"/>
      <w:bookmarkStart w:id="1873" w:name="_Toc124162650"/>
      <w:bookmarkStart w:id="1874" w:name="_Toc130866017"/>
      <w:bookmarkStart w:id="1875" w:name="_Toc138085239"/>
      <w:bookmarkStart w:id="1876" w:name="_Toc138891735"/>
      <w:bookmarkStart w:id="1877" w:name="_Toc145071524"/>
      <w:bookmarkStart w:id="1878" w:name="_Toc155212231"/>
      <w:bookmarkStart w:id="1879" w:name="_Toc187260632"/>
      <w:r w:rsidRPr="009C4728">
        <w:t>6.6.1.1.3</w:t>
      </w:r>
      <w:r w:rsidRPr="009C4728">
        <w:tab/>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rsidR="00E51BC8">
        <w:t>Void</w:t>
      </w:r>
      <w:bookmarkEnd w:id="1879"/>
    </w:p>
    <w:p w14:paraId="07D8E3A1" w14:textId="77777777" w:rsidR="00C53C29" w:rsidRPr="009C4728" w:rsidRDefault="00C53C29" w:rsidP="00C53C29">
      <w:pPr>
        <w:pStyle w:val="Heading4"/>
      </w:pPr>
      <w:bookmarkStart w:id="1880" w:name="_Toc21093185"/>
      <w:bookmarkStart w:id="1881" w:name="_Toc29762714"/>
      <w:bookmarkStart w:id="1882" w:name="_Toc36025889"/>
      <w:bookmarkStart w:id="1883" w:name="_Toc44584759"/>
      <w:bookmarkStart w:id="1884" w:name="_Toc45869052"/>
      <w:bookmarkStart w:id="1885" w:name="_Toc52553611"/>
      <w:bookmarkStart w:id="1886" w:name="_Toc61111858"/>
      <w:bookmarkStart w:id="1887" w:name="_Toc61125940"/>
      <w:bookmarkStart w:id="1888" w:name="_Toc61126101"/>
      <w:bookmarkStart w:id="1889" w:name="_Toc66804613"/>
      <w:bookmarkStart w:id="1890" w:name="_Toc74821187"/>
      <w:bookmarkStart w:id="1891" w:name="_Toc76503051"/>
      <w:bookmarkStart w:id="1892" w:name="_Toc83038724"/>
      <w:bookmarkStart w:id="1893" w:name="_Toc89850848"/>
      <w:bookmarkStart w:id="1894" w:name="_Toc98664933"/>
      <w:bookmarkStart w:id="1895" w:name="_Toc105764935"/>
      <w:bookmarkStart w:id="1896" w:name="_Toc123151135"/>
      <w:bookmarkStart w:id="1897" w:name="_Toc124162651"/>
      <w:bookmarkStart w:id="1898" w:name="_Toc130866018"/>
      <w:bookmarkStart w:id="1899" w:name="_Toc138085240"/>
      <w:bookmarkStart w:id="1900" w:name="_Toc138891736"/>
      <w:bookmarkStart w:id="1901" w:name="_Toc145071525"/>
      <w:bookmarkStart w:id="1902" w:name="_Toc155212232"/>
      <w:bookmarkStart w:id="1903" w:name="_Toc187260633"/>
      <w:r w:rsidRPr="009C4728">
        <w:t>6.6.1.2</w:t>
      </w:r>
      <w:r w:rsidRPr="009C4728">
        <w:tab/>
        <w:t>Protection of the BS receiver of own or different BS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4" w:name="_Toc21093186"/>
      <w:bookmarkStart w:id="1905" w:name="_Toc29762715"/>
      <w:bookmarkStart w:id="1906" w:name="_Toc36025890"/>
      <w:bookmarkStart w:id="1907" w:name="_Toc44584760"/>
      <w:bookmarkStart w:id="1908" w:name="_Toc45869053"/>
      <w:bookmarkStart w:id="1909" w:name="_Toc52553612"/>
      <w:bookmarkStart w:id="1910" w:name="_Toc61111859"/>
      <w:bookmarkStart w:id="1911" w:name="_Toc61125941"/>
      <w:bookmarkStart w:id="1912" w:name="_Toc61126102"/>
      <w:bookmarkStart w:id="1913" w:name="_Toc66804614"/>
      <w:bookmarkStart w:id="1914" w:name="_Toc74821188"/>
      <w:bookmarkStart w:id="1915" w:name="_Toc76503052"/>
      <w:bookmarkStart w:id="1916" w:name="_Toc83038725"/>
      <w:bookmarkStart w:id="1917" w:name="_Toc89850849"/>
      <w:bookmarkStart w:id="1918" w:name="_Toc98664934"/>
      <w:bookmarkStart w:id="1919" w:name="_Toc105764936"/>
      <w:bookmarkStart w:id="1920" w:name="_Toc123151136"/>
      <w:bookmarkStart w:id="1921" w:name="_Toc124162652"/>
      <w:bookmarkStart w:id="1922" w:name="_Toc130866019"/>
      <w:bookmarkStart w:id="1923" w:name="_Toc138085241"/>
      <w:bookmarkStart w:id="1924" w:name="_Toc138891737"/>
      <w:bookmarkStart w:id="1925" w:name="_Toc145071526"/>
      <w:bookmarkStart w:id="1926" w:name="_Toc155212233"/>
      <w:bookmarkStart w:id="1927" w:name="_Toc187260634"/>
      <w:r w:rsidRPr="009C4728">
        <w:t>6.6.1.2.1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28" w:name="_Toc21093187"/>
      <w:bookmarkStart w:id="1929" w:name="_Toc29762716"/>
      <w:bookmarkStart w:id="1930" w:name="_Toc36025891"/>
      <w:bookmarkStart w:id="1931" w:name="_Toc44584761"/>
      <w:bookmarkStart w:id="1932" w:name="_Toc45869054"/>
      <w:bookmarkStart w:id="1933" w:name="_Toc52553613"/>
      <w:bookmarkStart w:id="1934" w:name="_Toc61111860"/>
      <w:bookmarkStart w:id="1935" w:name="_Toc61125942"/>
      <w:bookmarkStart w:id="1936" w:name="_Toc61126103"/>
      <w:bookmarkStart w:id="1937" w:name="_Toc66804615"/>
      <w:bookmarkStart w:id="1938" w:name="_Toc74821189"/>
      <w:bookmarkStart w:id="1939" w:name="_Toc76503053"/>
      <w:bookmarkStart w:id="1940" w:name="_Toc83038726"/>
      <w:bookmarkStart w:id="1941" w:name="_Toc89850850"/>
      <w:bookmarkStart w:id="1942" w:name="_Toc98664935"/>
      <w:bookmarkStart w:id="1943" w:name="_Toc105764937"/>
      <w:bookmarkStart w:id="1944" w:name="_Toc123151137"/>
      <w:bookmarkStart w:id="1945" w:name="_Toc124162653"/>
      <w:bookmarkStart w:id="1946" w:name="_Toc130866020"/>
      <w:bookmarkStart w:id="1947" w:name="_Toc138085242"/>
      <w:bookmarkStart w:id="1948" w:name="_Toc138891738"/>
      <w:bookmarkStart w:id="1949" w:name="_Toc145071527"/>
      <w:bookmarkStart w:id="1950" w:name="_Toc155212234"/>
      <w:bookmarkStart w:id="1951" w:name="_Toc187260635"/>
      <w:r w:rsidRPr="009C4728">
        <w:t>6.6.1.3</w:t>
      </w:r>
      <w:r w:rsidRPr="009C4728">
        <w:tab/>
        <w:t>Additional spurious emissions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2" w:name="_Toc21093188"/>
      <w:bookmarkStart w:id="1953" w:name="_Toc29762717"/>
      <w:bookmarkStart w:id="1954" w:name="_Toc36025892"/>
      <w:bookmarkStart w:id="1955" w:name="_Toc44584762"/>
      <w:bookmarkStart w:id="1956" w:name="_Toc45869055"/>
      <w:bookmarkStart w:id="1957" w:name="_Toc52553614"/>
      <w:bookmarkStart w:id="1958" w:name="_Toc61111861"/>
      <w:bookmarkStart w:id="1959" w:name="_Toc61125943"/>
      <w:bookmarkStart w:id="1960" w:name="_Toc61126104"/>
      <w:bookmarkStart w:id="1961" w:name="_Toc66804616"/>
      <w:bookmarkStart w:id="1962" w:name="_Toc74821190"/>
      <w:bookmarkStart w:id="1963" w:name="_Toc76503054"/>
      <w:bookmarkStart w:id="1964" w:name="_Toc83038727"/>
      <w:bookmarkStart w:id="1965" w:name="_Toc89850851"/>
      <w:bookmarkStart w:id="1966" w:name="_Toc98664936"/>
      <w:bookmarkStart w:id="1967" w:name="_Toc105764938"/>
      <w:bookmarkStart w:id="1968" w:name="_Toc123151138"/>
      <w:bookmarkStart w:id="1969" w:name="_Toc124162654"/>
      <w:bookmarkStart w:id="1970" w:name="_Toc130866021"/>
      <w:bookmarkStart w:id="1971" w:name="_Toc138085243"/>
      <w:bookmarkStart w:id="1972" w:name="_Toc138891739"/>
      <w:bookmarkStart w:id="1973" w:name="_Toc145071528"/>
      <w:bookmarkStart w:id="1974" w:name="_Toc155212235"/>
      <w:bookmarkStart w:id="1975" w:name="_Toc187260636"/>
      <w:r w:rsidRPr="009C4728">
        <w:t>6.6.1.3.1</w:t>
      </w:r>
      <w:r w:rsidRPr="009C4728">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751FFB"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751FFB" w:rsidRPr="009C4728" w:rsidRDefault="00751FFB" w:rsidP="00751FFB">
            <w:pPr>
              <w:pStyle w:val="TAC"/>
              <w:rPr>
                <w:rFonts w:cs="Arial"/>
              </w:rPr>
            </w:pPr>
            <w:r w:rsidRPr="009C4728">
              <w:rPr>
                <w:rFonts w:cs="Arial"/>
              </w:rPr>
              <w:t xml:space="preserve">UTRA FDD Band III or </w:t>
            </w:r>
          </w:p>
          <w:p w14:paraId="07D8E428" w14:textId="77777777" w:rsidR="00751FFB" w:rsidRPr="009C4728" w:rsidRDefault="00751FFB" w:rsidP="00751FF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751FFB" w:rsidRPr="009C4728" w:rsidRDefault="00751FFB" w:rsidP="00751FFB">
            <w:pPr>
              <w:pStyle w:val="TAC"/>
              <w:rPr>
                <w:rFonts w:cs="Arial"/>
                <w:lang w:eastAsia="zh-CN"/>
              </w:rPr>
            </w:pPr>
            <w:r w:rsidRPr="009C4728">
              <w:rPr>
                <w:rFonts w:cs="Arial"/>
              </w:rPr>
              <w:t>1805 - 1880 MHz</w:t>
            </w:r>
          </w:p>
        </w:tc>
        <w:tc>
          <w:tcPr>
            <w:tcW w:w="1276" w:type="dxa"/>
            <w:shd w:val="clear" w:color="auto" w:fill="auto"/>
          </w:tcPr>
          <w:p w14:paraId="07D8E42A" w14:textId="77777777" w:rsidR="00751FFB" w:rsidRPr="009C4728" w:rsidRDefault="00751FFB" w:rsidP="00751FFB">
            <w:pPr>
              <w:pStyle w:val="TAC"/>
              <w:rPr>
                <w:rFonts w:cs="Arial"/>
              </w:rPr>
            </w:pPr>
            <w:r w:rsidRPr="009C4728">
              <w:rPr>
                <w:rFonts w:cs="Arial"/>
              </w:rPr>
              <w:t>-52 dBm</w:t>
            </w:r>
          </w:p>
        </w:tc>
        <w:tc>
          <w:tcPr>
            <w:tcW w:w="1275" w:type="dxa"/>
            <w:shd w:val="clear" w:color="auto" w:fill="auto"/>
          </w:tcPr>
          <w:p w14:paraId="07D8E42B" w14:textId="77777777" w:rsidR="00751FFB" w:rsidRPr="009C4728" w:rsidRDefault="00751FFB" w:rsidP="00751FFB">
            <w:pPr>
              <w:pStyle w:val="TAC"/>
              <w:rPr>
                <w:rFonts w:cs="Arial"/>
              </w:rPr>
            </w:pPr>
            <w:r w:rsidRPr="009C4728">
              <w:rPr>
                <w:rFonts w:cs="Arial"/>
              </w:rPr>
              <w:t>1 MHz</w:t>
            </w:r>
          </w:p>
        </w:tc>
        <w:tc>
          <w:tcPr>
            <w:tcW w:w="4253" w:type="dxa"/>
            <w:shd w:val="clear" w:color="auto" w:fill="auto"/>
          </w:tcPr>
          <w:p w14:paraId="07D8E42C" w14:textId="49D10A30" w:rsidR="00751FFB" w:rsidRPr="009C4728" w:rsidRDefault="00751FFB" w:rsidP="00751FF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w:t>
            </w:r>
            <w:r>
              <w:rPr>
                <w:rFonts w:cs="Arial"/>
              </w:rPr>
              <w:t>,</w:t>
            </w:r>
            <w:r w:rsidRPr="009C4728">
              <w:rPr>
                <w:rFonts w:cs="Arial"/>
              </w:rPr>
              <w:t xml:space="preserve"> 9</w:t>
            </w:r>
            <w:r>
              <w:rPr>
                <w:rFonts w:cs="Arial"/>
              </w:rPr>
              <w:t xml:space="preserve"> or 111</w:t>
            </w:r>
            <w:r w:rsidRPr="009C4728">
              <w:rPr>
                <w:rFonts w:cs="Arial"/>
              </w:rPr>
              <w:t>.</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782E4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5D2237CA" w:rsidR="00782E49" w:rsidRPr="009C4728" w:rsidRDefault="00782E49" w:rsidP="00782E49">
            <w:pPr>
              <w:pStyle w:val="TAC"/>
              <w:rPr>
                <w:rFonts w:cs="Arial"/>
              </w:rPr>
            </w:pPr>
            <w:r w:rsidRPr="009C4728">
              <w:rPr>
                <w:rFonts w:cs="Arial"/>
              </w:rPr>
              <w:t>E-UTRA Band 68</w:t>
            </w:r>
            <w:r>
              <w:rPr>
                <w:rFonts w:cs="Arial"/>
              </w:rPr>
              <w:t xml:space="preserve"> or NR Band n68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782E49" w:rsidRPr="009C4728" w:rsidRDefault="00782E49" w:rsidP="00782E49">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782E49" w:rsidRPr="009C4728" w:rsidRDefault="00782E49" w:rsidP="00782E49">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782E49" w:rsidRPr="009C4728" w:rsidRDefault="00782E49" w:rsidP="00782E49">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782E49" w:rsidRPr="009C4728" w:rsidRDefault="00782E49" w:rsidP="00782E49">
            <w:pPr>
              <w:pStyle w:val="TAL"/>
              <w:rPr>
                <w:rFonts w:cs="Arial"/>
              </w:rPr>
            </w:pPr>
            <w:r w:rsidRPr="009C4728">
              <w:rPr>
                <w:rFonts w:cs="Arial"/>
              </w:rPr>
              <w:t>This requirement does not apply to BS operating in band 28, or 68.</w:t>
            </w:r>
          </w:p>
        </w:tc>
      </w:tr>
      <w:tr w:rsidR="00782E4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782E49" w:rsidRPr="009C4728" w:rsidRDefault="00782E49" w:rsidP="00782E4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782E49" w:rsidRPr="009C4728" w:rsidRDefault="00782E49" w:rsidP="00782E49">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782E49" w:rsidRPr="009C4728" w:rsidRDefault="00782E49" w:rsidP="00782E49">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782E49" w:rsidRPr="009C4728" w:rsidRDefault="00782E49" w:rsidP="00782E49">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782E49" w:rsidRPr="009C4728" w:rsidRDefault="00782E49" w:rsidP="00782E49">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F6792"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A295646" w:rsidR="003F6792" w:rsidRPr="009C4728" w:rsidRDefault="003F6792" w:rsidP="003F6792">
            <w:pPr>
              <w:pStyle w:val="TAC"/>
              <w:rPr>
                <w:rFonts w:cs="Arial"/>
              </w:rPr>
            </w:pPr>
            <w:r w:rsidRPr="009C4728">
              <w:rPr>
                <w:rFonts w:cs="Arial"/>
              </w:rPr>
              <w:t>E-UTRA Band 87</w:t>
            </w:r>
            <w:r>
              <w:rPr>
                <w:rFonts w:cs="Arial"/>
              </w:rPr>
              <w:t xml:space="preserve"> or NR band n87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3F6792" w:rsidRPr="009C4728" w:rsidRDefault="003F6792" w:rsidP="003F67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3F6792" w:rsidRPr="009C4728" w:rsidRDefault="003F6792" w:rsidP="003F67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3F6792" w:rsidRPr="009C4728" w:rsidRDefault="003F6792" w:rsidP="003F67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3F6792" w:rsidRPr="009C4728" w:rsidRDefault="003F6792" w:rsidP="003F6792">
            <w:pPr>
              <w:pStyle w:val="TAL"/>
              <w:rPr>
                <w:rFonts w:cs="Arial"/>
              </w:rPr>
            </w:pPr>
            <w:r w:rsidRPr="009C4728">
              <w:rPr>
                <w:rFonts w:cs="Arial"/>
              </w:rPr>
              <w:t>This requirement does not apply to E-UTRA BS operating in band 87 or 88.</w:t>
            </w:r>
          </w:p>
        </w:tc>
      </w:tr>
      <w:tr w:rsidR="003F6792"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3F6792" w:rsidRPr="009C4728" w:rsidRDefault="003F6792" w:rsidP="003F67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3F6792" w:rsidRPr="009C4728" w:rsidRDefault="003F6792" w:rsidP="003F67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3F6792" w:rsidRPr="009C4728" w:rsidRDefault="003F6792" w:rsidP="003F67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3F6792" w:rsidRPr="009C4728" w:rsidRDefault="003F6792" w:rsidP="003F67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3F6792" w:rsidRPr="009C4728" w:rsidRDefault="003F6792" w:rsidP="003F6792">
            <w:pPr>
              <w:pStyle w:val="TAL"/>
              <w:rPr>
                <w:rFonts w:cs="Arial"/>
              </w:rPr>
            </w:pPr>
            <w:r w:rsidRPr="009C4728">
              <w:rPr>
                <w:rFonts w:cs="Arial"/>
              </w:rPr>
              <w:t>This requirement does not apply to E-UTRA BS operating in band 87, since it is already covered by the requirement in sub-clause 6.6.1.2</w:t>
            </w:r>
          </w:p>
        </w:tc>
      </w:tr>
      <w:tr w:rsidR="003F6792"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09B51828" w:rsidR="003F6792" w:rsidRPr="009C4728" w:rsidRDefault="003F6792" w:rsidP="003F6792">
            <w:pPr>
              <w:pStyle w:val="TAC"/>
              <w:rPr>
                <w:rFonts w:cs="Arial"/>
              </w:rPr>
            </w:pPr>
            <w:r w:rsidRPr="009C4728">
              <w:rPr>
                <w:rFonts w:cs="Arial"/>
              </w:rPr>
              <w:t>E-UTRA Band 88</w:t>
            </w:r>
            <w:r>
              <w:rPr>
                <w:rFonts w:cs="Arial"/>
              </w:rPr>
              <w:t xml:space="preserve"> or NR band n88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3F6792" w:rsidRPr="009C4728" w:rsidRDefault="003F6792" w:rsidP="003F67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3F6792" w:rsidRPr="009C4728" w:rsidRDefault="003F6792" w:rsidP="003F67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3F6792" w:rsidRPr="009C4728" w:rsidRDefault="003F6792" w:rsidP="003F67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3F6792" w:rsidRPr="009C4728" w:rsidRDefault="003F6792" w:rsidP="003F67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3F6792"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3F6792" w:rsidRPr="009C4728" w:rsidRDefault="003F6792" w:rsidP="003F67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3F6792" w:rsidRPr="009C4728" w:rsidRDefault="003F6792" w:rsidP="003F67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3F6792" w:rsidRPr="009C4728" w:rsidRDefault="003F6792" w:rsidP="003F67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3F6792" w:rsidRPr="009C4728" w:rsidRDefault="003F6792" w:rsidP="003F67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3F6792" w:rsidRPr="009C4728" w:rsidRDefault="003F6792" w:rsidP="003F67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46714F"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46714F" w:rsidRDefault="0046714F" w:rsidP="0046714F">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46714F" w:rsidRDefault="0046714F" w:rsidP="0046714F">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46714F" w:rsidRDefault="0046714F" w:rsidP="0046714F">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857E45F" w:rsidR="0046714F" w:rsidRDefault="0046714F" w:rsidP="0046714F">
            <w:pPr>
              <w:pStyle w:val="TAL"/>
              <w:rPr>
                <w:rFonts w:cs="Arial"/>
              </w:rPr>
            </w:pPr>
            <w:r>
              <w:rPr>
                <w:rFonts w:cs="Arial"/>
              </w:rPr>
              <w:t>This requirement does not apply to E-UTRA BS operating in Band 11, 21, 32, 45, 50, 51, 74, 75, 76.</w:t>
            </w:r>
          </w:p>
        </w:tc>
      </w:tr>
      <w:tr w:rsidR="0046714F"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46714F" w:rsidRDefault="0046714F" w:rsidP="0046714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46714F" w:rsidRDefault="0046714F" w:rsidP="0046714F">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46714F" w:rsidRDefault="0046714F" w:rsidP="0046714F">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1B976ECF" w:rsidR="0046714F" w:rsidRDefault="0046714F" w:rsidP="0046714F">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146D90" w:rsidRPr="009C4728" w14:paraId="0381FA97" w14:textId="77777777" w:rsidTr="0043008D">
        <w:trPr>
          <w:cantSplit/>
          <w:trHeight w:val="113"/>
          <w:jc w:val="center"/>
        </w:trPr>
        <w:tc>
          <w:tcPr>
            <w:tcW w:w="1698" w:type="dxa"/>
            <w:tcBorders>
              <w:top w:val="nil"/>
              <w:left w:val="single" w:sz="4" w:space="0" w:color="auto"/>
              <w:bottom w:val="nil"/>
              <w:right w:val="single" w:sz="4" w:space="0" w:color="auto"/>
            </w:tcBorders>
          </w:tcPr>
          <w:p w14:paraId="5A51474F" w14:textId="5B822F27" w:rsidR="00146D90" w:rsidRDefault="00146D90" w:rsidP="00146D90">
            <w:pPr>
              <w:pStyle w:val="TAC"/>
              <w:rPr>
                <w:rFonts w:cs="Arial"/>
              </w:rPr>
            </w:pPr>
            <w:r>
              <w:rPr>
                <w:rFonts w:cs="Arial"/>
              </w:rPr>
              <w:t>NR Band n110</w:t>
            </w:r>
          </w:p>
        </w:tc>
        <w:tc>
          <w:tcPr>
            <w:tcW w:w="1418" w:type="dxa"/>
            <w:tcBorders>
              <w:top w:val="single" w:sz="2" w:space="0" w:color="auto"/>
              <w:left w:val="single" w:sz="4" w:space="0" w:color="auto"/>
              <w:bottom w:val="single" w:sz="2" w:space="0" w:color="auto"/>
              <w:right w:val="single" w:sz="2" w:space="0" w:color="auto"/>
            </w:tcBorders>
          </w:tcPr>
          <w:p w14:paraId="7B298BA5" w14:textId="2C57DC8A" w:rsidR="00146D90" w:rsidRPr="005803EE" w:rsidRDefault="00146D90" w:rsidP="00146D90">
            <w:pPr>
              <w:pStyle w:val="TAC"/>
              <w:rPr>
                <w:rFonts w:cs="Arial"/>
              </w:rPr>
            </w:pPr>
            <w:r>
              <w:rPr>
                <w:rFonts w:cs="Arial"/>
                <w:szCs w:val="18"/>
              </w:rPr>
              <w:t>1432 – 1435 MHz</w:t>
            </w:r>
          </w:p>
        </w:tc>
        <w:tc>
          <w:tcPr>
            <w:tcW w:w="1276" w:type="dxa"/>
            <w:tcBorders>
              <w:top w:val="single" w:sz="2" w:space="0" w:color="auto"/>
              <w:left w:val="single" w:sz="2" w:space="0" w:color="auto"/>
              <w:bottom w:val="single" w:sz="2" w:space="0" w:color="auto"/>
              <w:right w:val="single" w:sz="2" w:space="0" w:color="auto"/>
            </w:tcBorders>
          </w:tcPr>
          <w:p w14:paraId="03DF3301" w14:textId="41B45241" w:rsidR="00146D90" w:rsidRDefault="00146D90" w:rsidP="00146D90">
            <w:pPr>
              <w:pStyle w:val="TAC"/>
              <w:rPr>
                <w:rFonts w:cs="Arial"/>
              </w:rPr>
            </w:pPr>
            <w:r>
              <w:rPr>
                <w:rFonts w:cs="Arial"/>
                <w:szCs w:val="18"/>
              </w:rPr>
              <w:t>-52 dBm</w:t>
            </w:r>
          </w:p>
        </w:tc>
        <w:tc>
          <w:tcPr>
            <w:tcW w:w="1275" w:type="dxa"/>
            <w:tcBorders>
              <w:top w:val="single" w:sz="2" w:space="0" w:color="auto"/>
              <w:left w:val="single" w:sz="2" w:space="0" w:color="auto"/>
              <w:bottom w:val="single" w:sz="2" w:space="0" w:color="auto"/>
              <w:right w:val="single" w:sz="2" w:space="0" w:color="auto"/>
            </w:tcBorders>
          </w:tcPr>
          <w:p w14:paraId="24B45CCB" w14:textId="3DC46353" w:rsidR="00146D90" w:rsidRDefault="00146D90" w:rsidP="00146D90">
            <w:pPr>
              <w:pStyle w:val="TAC"/>
              <w:rPr>
                <w:rFonts w:cs="Arial"/>
              </w:rPr>
            </w:pPr>
            <w:r>
              <w:rPr>
                <w:rFonts w:cs="Arial"/>
                <w:szCs w:val="18"/>
              </w:rPr>
              <w:t>1 MHz</w:t>
            </w:r>
          </w:p>
        </w:tc>
        <w:tc>
          <w:tcPr>
            <w:tcW w:w="4253" w:type="dxa"/>
            <w:tcBorders>
              <w:top w:val="single" w:sz="2" w:space="0" w:color="auto"/>
              <w:left w:val="single" w:sz="2" w:space="0" w:color="auto"/>
              <w:bottom w:val="single" w:sz="2" w:space="0" w:color="auto"/>
              <w:right w:val="single" w:sz="2" w:space="0" w:color="auto"/>
            </w:tcBorders>
          </w:tcPr>
          <w:p w14:paraId="3658B0C3" w14:textId="32234D95" w:rsidR="00146D90" w:rsidRDefault="00146D90" w:rsidP="00146D90">
            <w:pPr>
              <w:pStyle w:val="TAL"/>
              <w:rPr>
                <w:rFonts w:cs="Arial"/>
              </w:rPr>
            </w:pPr>
            <w:r w:rsidRPr="00083241">
              <w:rPr>
                <w:rFonts w:cs="Arial"/>
                <w:szCs w:val="18"/>
              </w:rPr>
              <w:t>This requirement does not apply to BS operating in Band 50, 51, 75, 76.</w:t>
            </w:r>
          </w:p>
        </w:tc>
      </w:tr>
      <w:tr w:rsidR="00146D90" w:rsidRPr="009C4728" w14:paraId="4E4AF54B"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5A7A81" w14:textId="77777777" w:rsidR="00146D90" w:rsidRDefault="00146D90" w:rsidP="00146D90">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B1A6DBF" w14:textId="0F640C39" w:rsidR="00146D90" w:rsidRPr="005803EE" w:rsidRDefault="00146D90" w:rsidP="00146D90">
            <w:pPr>
              <w:pStyle w:val="TAC"/>
              <w:rPr>
                <w:rFonts w:cs="Arial"/>
              </w:rPr>
            </w:pPr>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FF10BC7" w14:textId="0C3597F0" w:rsidR="00146D90" w:rsidRDefault="00146D90" w:rsidP="00146D90">
            <w:pPr>
              <w:pStyle w:val="TAC"/>
              <w:rPr>
                <w:rFonts w:cs="Arial"/>
              </w:rPr>
            </w:pPr>
            <w:r w:rsidRPr="00F95B02">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D5DD7DD" w14:textId="7F12929F" w:rsidR="00146D90" w:rsidRDefault="00146D90" w:rsidP="00146D90">
            <w:pPr>
              <w:pStyle w:val="TAC"/>
              <w:rPr>
                <w:rFonts w:cs="Arial"/>
              </w:rPr>
            </w:pPr>
            <w:r w:rsidRPr="00F95B02">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2F1BD0" w14:textId="77777777" w:rsidR="00146D90" w:rsidRDefault="00146D90" w:rsidP="00146D90">
            <w:pPr>
              <w:pStyle w:val="TAL"/>
              <w:rPr>
                <w:rFonts w:cs="Arial"/>
              </w:rPr>
            </w:pPr>
          </w:p>
        </w:tc>
      </w:tr>
      <w:tr w:rsidR="00751FFB" w:rsidRPr="009C4728" w14:paraId="1BC117CB" w14:textId="77777777" w:rsidTr="00215BB3">
        <w:trPr>
          <w:cantSplit/>
          <w:trHeight w:val="113"/>
          <w:jc w:val="center"/>
        </w:trPr>
        <w:tc>
          <w:tcPr>
            <w:tcW w:w="1698" w:type="dxa"/>
            <w:tcBorders>
              <w:top w:val="single" w:sz="4" w:space="0" w:color="auto"/>
              <w:left w:val="single" w:sz="4" w:space="0" w:color="auto"/>
              <w:bottom w:val="nil"/>
              <w:right w:val="single" w:sz="4" w:space="0" w:color="auto"/>
            </w:tcBorders>
            <w:vAlign w:val="center"/>
          </w:tcPr>
          <w:p w14:paraId="294F71C5" w14:textId="31627DE3" w:rsidR="00751FFB" w:rsidRDefault="00751FFB" w:rsidP="00751FFB">
            <w:pPr>
              <w:pStyle w:val="TAC"/>
              <w:rPr>
                <w:rFonts w:cs="Arial"/>
              </w:rPr>
            </w:pPr>
            <w:r>
              <w:rPr>
                <w:rFonts w:cs="Arial"/>
              </w:rPr>
              <w:t>E-UTRA Band 111</w:t>
            </w:r>
          </w:p>
        </w:tc>
        <w:tc>
          <w:tcPr>
            <w:tcW w:w="1418" w:type="dxa"/>
            <w:tcBorders>
              <w:top w:val="single" w:sz="2" w:space="0" w:color="auto"/>
              <w:left w:val="single" w:sz="4" w:space="0" w:color="auto"/>
              <w:bottom w:val="single" w:sz="2" w:space="0" w:color="auto"/>
              <w:right w:val="single" w:sz="2" w:space="0" w:color="auto"/>
            </w:tcBorders>
          </w:tcPr>
          <w:p w14:paraId="67CC4DFC" w14:textId="2A842FDA" w:rsidR="00751FFB" w:rsidRPr="005803EE" w:rsidRDefault="00751FFB" w:rsidP="00751FFB">
            <w:pPr>
              <w:pStyle w:val="TAC"/>
              <w:rPr>
                <w:rFonts w:cs="Arial"/>
              </w:rPr>
            </w:pPr>
            <w:r>
              <w:rPr>
                <w:rFonts w:cs="Arial"/>
              </w:rPr>
              <w:t>1820 – 1830 MHz</w:t>
            </w:r>
          </w:p>
        </w:tc>
        <w:tc>
          <w:tcPr>
            <w:tcW w:w="1276" w:type="dxa"/>
            <w:tcBorders>
              <w:top w:val="single" w:sz="2" w:space="0" w:color="auto"/>
              <w:left w:val="single" w:sz="2" w:space="0" w:color="auto"/>
              <w:bottom w:val="single" w:sz="2" w:space="0" w:color="auto"/>
              <w:right w:val="single" w:sz="2" w:space="0" w:color="auto"/>
            </w:tcBorders>
          </w:tcPr>
          <w:p w14:paraId="23D897F6" w14:textId="2C2C957D" w:rsidR="00751FFB" w:rsidRDefault="00751FFB" w:rsidP="00751FFB">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74A82EC" w14:textId="456FA757" w:rsidR="00751FFB" w:rsidRDefault="00751FFB" w:rsidP="00751FFB">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8D6750" w14:textId="677380A8" w:rsidR="00751FFB" w:rsidRDefault="00751FFB" w:rsidP="00751FFB">
            <w:pPr>
              <w:pStyle w:val="TAL"/>
              <w:rPr>
                <w:rFonts w:cs="Arial"/>
              </w:rPr>
            </w:pPr>
            <w:r>
              <w:rPr>
                <w:rFonts w:cs="Arial"/>
              </w:rPr>
              <w:t>This requirement does not apply to E-UTRA BS operating in Band 3 or 111.</w:t>
            </w:r>
          </w:p>
        </w:tc>
      </w:tr>
      <w:tr w:rsidR="00751FFB" w:rsidRPr="009C4728" w14:paraId="2791B596" w14:textId="77777777" w:rsidTr="00215BB3">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4B35101" w14:textId="77777777" w:rsidR="00751FFB" w:rsidRDefault="00751FFB" w:rsidP="00751FF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E373FA5" w14:textId="551B94E2" w:rsidR="00751FFB" w:rsidRPr="005803EE" w:rsidRDefault="00751FFB" w:rsidP="00751FFB">
            <w:pPr>
              <w:pStyle w:val="TAC"/>
              <w:rPr>
                <w:rFonts w:cs="Arial"/>
              </w:rPr>
            </w:pPr>
            <w:r>
              <w:rPr>
                <w:rFonts w:cs="Arial"/>
              </w:rPr>
              <w:t>1800 – 1810 MHz</w:t>
            </w:r>
          </w:p>
        </w:tc>
        <w:tc>
          <w:tcPr>
            <w:tcW w:w="1276" w:type="dxa"/>
            <w:tcBorders>
              <w:top w:val="single" w:sz="2" w:space="0" w:color="auto"/>
              <w:left w:val="single" w:sz="2" w:space="0" w:color="auto"/>
              <w:bottom w:val="single" w:sz="2" w:space="0" w:color="auto"/>
              <w:right w:val="single" w:sz="2" w:space="0" w:color="auto"/>
            </w:tcBorders>
          </w:tcPr>
          <w:p w14:paraId="58918431" w14:textId="1E2B7281" w:rsidR="00751FFB" w:rsidRDefault="00751FFB" w:rsidP="00751FFB">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893154" w14:textId="03D46E86" w:rsidR="00751FFB" w:rsidRDefault="00751FFB" w:rsidP="00751FFB">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364213" w14:textId="07A0ABE0" w:rsidR="00751FFB" w:rsidRDefault="00751FFB" w:rsidP="00751FFB">
            <w:pPr>
              <w:pStyle w:val="TAL"/>
              <w:rPr>
                <w:rFonts w:cs="Arial"/>
              </w:rPr>
            </w:pPr>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r w:rsidRPr="009C4728">
              <w:rPr>
                <w:rFonts w:cs="v5.0.0"/>
              </w:rPr>
              <w:t>6.6.1.2</w:t>
            </w:r>
            <w:r>
              <w:rPr>
                <w:rFonts w:cs="v5.0.0"/>
              </w:rPr>
              <w:t>.</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6" w:name="_Hlk506220100"/>
      <w:r w:rsidRPr="009C4728">
        <w:t>or E-UTRA Band 85 UL operating band</w:t>
      </w:r>
      <w:bookmarkEnd w:id="1976"/>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77" w:name="_Toc21093189"/>
      <w:bookmarkStart w:id="1978" w:name="_Toc29762718"/>
      <w:bookmarkStart w:id="1979" w:name="_Toc36025893"/>
      <w:bookmarkStart w:id="1980" w:name="_Toc44584763"/>
      <w:bookmarkStart w:id="1981" w:name="_Toc45869056"/>
      <w:bookmarkStart w:id="1982" w:name="_Toc52553615"/>
      <w:bookmarkStart w:id="1983" w:name="_Toc61111862"/>
      <w:bookmarkStart w:id="1984" w:name="_Toc61125944"/>
      <w:bookmarkStart w:id="1985" w:name="_Toc61126105"/>
      <w:bookmarkStart w:id="1986" w:name="_Toc66804617"/>
      <w:bookmarkStart w:id="1987" w:name="_Toc74821191"/>
      <w:bookmarkStart w:id="1988" w:name="_Toc76503055"/>
      <w:bookmarkStart w:id="1989" w:name="_Toc83038728"/>
      <w:bookmarkStart w:id="1990" w:name="_Toc89850852"/>
      <w:bookmarkStart w:id="1991" w:name="_Toc98664937"/>
      <w:bookmarkStart w:id="1992" w:name="_Toc105764939"/>
      <w:bookmarkStart w:id="1993" w:name="_Toc123151139"/>
      <w:bookmarkStart w:id="1994" w:name="_Toc124162655"/>
      <w:bookmarkStart w:id="1995" w:name="_Toc130866022"/>
      <w:bookmarkStart w:id="1996" w:name="_Toc138085244"/>
      <w:bookmarkStart w:id="1997" w:name="_Toc138891740"/>
      <w:bookmarkStart w:id="1998" w:name="_Toc145071529"/>
      <w:bookmarkStart w:id="1999" w:name="_Toc155212236"/>
      <w:bookmarkStart w:id="2000" w:name="_Toc187260637"/>
      <w:r w:rsidRPr="009C4728">
        <w:t>6.6.1.4</w:t>
      </w:r>
      <w:r w:rsidRPr="009C4728">
        <w:tab/>
        <w:t>Co-location with other base stations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2001" w:name="_Toc21093190"/>
      <w:bookmarkStart w:id="2002" w:name="_Toc29762719"/>
      <w:bookmarkStart w:id="2003" w:name="_Toc36025894"/>
      <w:bookmarkStart w:id="2004" w:name="_Toc44584764"/>
      <w:bookmarkStart w:id="2005" w:name="_Toc45869057"/>
      <w:bookmarkStart w:id="2006" w:name="_Toc52553616"/>
      <w:bookmarkStart w:id="2007" w:name="_Toc61111863"/>
      <w:bookmarkStart w:id="2008" w:name="_Toc61125945"/>
      <w:bookmarkStart w:id="2009" w:name="_Toc61126106"/>
      <w:bookmarkStart w:id="2010" w:name="_Toc66804618"/>
      <w:bookmarkStart w:id="2011" w:name="_Toc74821192"/>
      <w:bookmarkStart w:id="2012" w:name="_Toc76503056"/>
      <w:bookmarkStart w:id="2013" w:name="_Toc83038729"/>
      <w:bookmarkStart w:id="2014" w:name="_Toc89850853"/>
      <w:bookmarkStart w:id="2015" w:name="_Toc98664938"/>
      <w:bookmarkStart w:id="2016" w:name="_Toc105764940"/>
      <w:bookmarkStart w:id="2017" w:name="_Toc123151140"/>
      <w:bookmarkStart w:id="2018" w:name="_Toc124162656"/>
      <w:bookmarkStart w:id="2019" w:name="_Toc130866023"/>
      <w:bookmarkStart w:id="2020" w:name="_Toc138085245"/>
      <w:bookmarkStart w:id="2021" w:name="_Toc138891741"/>
      <w:bookmarkStart w:id="2022" w:name="_Toc145071530"/>
      <w:bookmarkStart w:id="2023" w:name="_Toc155212237"/>
      <w:bookmarkStart w:id="2024" w:name="_Toc187260638"/>
      <w:r w:rsidRPr="009C4728">
        <w:t>6.6.1.4.1</w:t>
      </w:r>
      <w:r w:rsidRPr="009C4728">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C8EEFB" w:rsidR="00C53C29" w:rsidRPr="009C4728" w:rsidRDefault="00131291" w:rsidP="0021138B">
            <w:pPr>
              <w:pStyle w:val="TAL"/>
              <w:jc w:val="center"/>
              <w:rPr>
                <w:rFonts w:cs="Arial"/>
                <w:lang w:eastAsia="zh-CN"/>
              </w:rPr>
            </w:pPr>
            <w:r>
              <w:rPr>
                <w:rFonts w:cs="Arial"/>
              </w:rPr>
              <w:t>T</w:t>
            </w:r>
            <w:r w:rsidRPr="009C4728">
              <w:rPr>
                <w:rFonts w:cs="Arial"/>
              </w:rPr>
              <w:t>his is not applicable to BS operating in Band 37</w:t>
            </w:r>
            <w:r w:rsidRPr="009C4728">
              <w:rPr>
                <w:rFonts w:cs="Arial"/>
                <w:lang w:eastAsia="zh-CN"/>
              </w:rPr>
              <w:t>.</w:t>
            </w:r>
            <w:r w:rsidRPr="009C4728">
              <w:rPr>
                <w:rFonts w:cs="Arial"/>
              </w:rPr>
              <w:t xml:space="preserve"> This unpaired band is defined in </w:t>
            </w:r>
            <w:bookmarkStart w:id="2025" w:name="_Hlk189309616"/>
            <w:r w:rsidRPr="009C4728">
              <w:rPr>
                <w:rFonts w:cs="Arial"/>
              </w:rPr>
              <w:t>ITU-R M.1036</w:t>
            </w:r>
            <w:bookmarkEnd w:id="2025"/>
            <w:r>
              <w:rPr>
                <w:rFonts w:cs="Arial"/>
              </w:rPr>
              <w:t xml:space="preserve"> [20]</w:t>
            </w:r>
            <w:r w:rsidRPr="009C4728">
              <w:rPr>
                <w:rFonts w:cs="Arial"/>
              </w:rPr>
              <w:t>,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782E4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2FEDB30B" w:rsidR="00782E49" w:rsidRPr="009C4728" w:rsidRDefault="00782E49" w:rsidP="00782E49">
            <w:pPr>
              <w:pStyle w:val="TAC"/>
              <w:rPr>
                <w:rFonts w:cs="Arial"/>
              </w:rPr>
            </w:pPr>
            <w:r w:rsidRPr="009C4728">
              <w:rPr>
                <w:rFonts w:cs="Arial"/>
              </w:rPr>
              <w:t>E-UTRA Band 68</w:t>
            </w:r>
            <w:r>
              <w:rPr>
                <w:rFonts w:cs="Arial"/>
              </w:rPr>
              <w:t xml:space="preserve"> or NR Band n68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782E49" w:rsidRPr="009C4728" w:rsidRDefault="00782E49" w:rsidP="00782E49">
            <w:pPr>
              <w:pStyle w:val="TAC"/>
              <w:rPr>
                <w:rFonts w:cs="Arial"/>
                <w:lang w:eastAsia="zh-CN"/>
              </w:rPr>
            </w:pPr>
            <w:r w:rsidRPr="009C4728">
              <w:rPr>
                <w:rFonts w:cs="Arial"/>
              </w:rPr>
              <w:t>698 – 728 MHz</w:t>
            </w:r>
          </w:p>
          <w:p w14:paraId="07D8E924"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782E49" w:rsidRPr="009C4728" w:rsidRDefault="00782E49" w:rsidP="00782E49">
            <w:pPr>
              <w:pStyle w:val="TAC"/>
              <w:rPr>
                <w:rFonts w:cs="Arial"/>
              </w:rPr>
            </w:pPr>
          </w:p>
        </w:tc>
      </w:tr>
      <w:tr w:rsidR="00782E4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782E49" w:rsidRPr="009C4728" w:rsidRDefault="00782E49" w:rsidP="00782E49">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782E49" w:rsidRPr="009C4728" w:rsidRDefault="00782E49" w:rsidP="00782E49">
            <w:pPr>
              <w:pStyle w:val="TAC"/>
              <w:rPr>
                <w:rFonts w:cs="Arial"/>
                <w:lang w:eastAsia="zh-CN"/>
              </w:rPr>
            </w:pPr>
            <w:r w:rsidRPr="009C4728">
              <w:rPr>
                <w:rFonts w:cs="Arial"/>
              </w:rPr>
              <w:t>1695 – 1710 MHz</w:t>
            </w:r>
          </w:p>
          <w:p w14:paraId="07D8E92D"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782E49" w:rsidRPr="009C4728" w:rsidRDefault="00782E49" w:rsidP="00782E49">
            <w:pPr>
              <w:pStyle w:val="TAC"/>
              <w:rPr>
                <w:rFonts w:cs="Arial"/>
              </w:rPr>
            </w:pPr>
          </w:p>
        </w:tc>
      </w:tr>
      <w:tr w:rsidR="00782E4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782E49" w:rsidRPr="009C4728" w:rsidRDefault="00782E49" w:rsidP="00782E49">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782E49" w:rsidRPr="009C4728" w:rsidRDefault="00782E49" w:rsidP="00782E49">
            <w:pPr>
              <w:pStyle w:val="TAC"/>
              <w:rPr>
                <w:rFonts w:cs="Arial"/>
                <w:lang w:eastAsia="zh-CN"/>
              </w:rPr>
            </w:pPr>
            <w:r w:rsidRPr="009C4728">
              <w:rPr>
                <w:rFonts w:cs="Arial"/>
              </w:rPr>
              <w:t>663 – 698 MHz</w:t>
            </w:r>
          </w:p>
          <w:p w14:paraId="07D8E936"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782E49" w:rsidRPr="009C4728" w:rsidRDefault="00782E49" w:rsidP="00782E49">
            <w:pPr>
              <w:pStyle w:val="TAC"/>
              <w:rPr>
                <w:rFonts w:cs="Arial"/>
              </w:rPr>
            </w:pPr>
          </w:p>
        </w:tc>
      </w:tr>
      <w:tr w:rsidR="00782E4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782E49" w:rsidRPr="009C4728" w:rsidRDefault="00782E49" w:rsidP="00782E49">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782E49" w:rsidRPr="009C4728" w:rsidRDefault="00782E49" w:rsidP="00782E49">
            <w:pPr>
              <w:pStyle w:val="TAC"/>
              <w:rPr>
                <w:rFonts w:cs="Arial"/>
                <w:lang w:eastAsia="zh-CN"/>
              </w:rPr>
            </w:pPr>
            <w:r w:rsidRPr="009C4728">
              <w:rPr>
                <w:rFonts w:cs="Arial"/>
              </w:rPr>
              <w:t>451 – 456 MHz</w:t>
            </w:r>
          </w:p>
          <w:p w14:paraId="07D8E93F"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782E49" w:rsidRPr="009C4728" w:rsidRDefault="00782E49" w:rsidP="00782E49">
            <w:pPr>
              <w:pStyle w:val="TAC"/>
              <w:rPr>
                <w:rFonts w:cs="Arial"/>
              </w:rPr>
            </w:pPr>
          </w:p>
        </w:tc>
      </w:tr>
      <w:tr w:rsidR="00782E4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782E49" w:rsidRPr="009C4728" w:rsidRDefault="00782E49" w:rsidP="00782E49">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782E49" w:rsidRPr="009C4728" w:rsidRDefault="00782E49" w:rsidP="00782E49">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782E49" w:rsidRPr="009C4728" w:rsidRDefault="00782E49" w:rsidP="00782E49">
            <w:pPr>
              <w:pStyle w:val="TAC"/>
              <w:rPr>
                <w:rFonts w:cs="Arial"/>
              </w:rPr>
            </w:pPr>
          </w:p>
        </w:tc>
      </w:tr>
      <w:tr w:rsidR="00782E4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782E49" w:rsidRPr="009C4728" w:rsidRDefault="00782E49" w:rsidP="00782E49">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782E49" w:rsidRPr="009C4728" w:rsidRDefault="00782E49" w:rsidP="00782E49">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782E49" w:rsidRPr="009C4728" w:rsidRDefault="00782E49" w:rsidP="00782E49">
            <w:pPr>
              <w:pStyle w:val="TAC"/>
              <w:rPr>
                <w:rFonts w:cs="Arial"/>
              </w:rPr>
            </w:pPr>
            <w:r w:rsidRPr="009C4728">
              <w:rPr>
                <w:rFonts w:cs="Arial"/>
              </w:rPr>
              <w:t>This is not applicable to BS operating in Band 50, 51</w:t>
            </w:r>
          </w:p>
        </w:tc>
      </w:tr>
      <w:tr w:rsidR="00782E49"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782E49" w:rsidRPr="009C4728" w:rsidRDefault="00782E49" w:rsidP="00782E49">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782E49" w:rsidRPr="009C4728" w:rsidRDefault="00782E49" w:rsidP="00782E49">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782E49" w:rsidRPr="009C4728" w:rsidRDefault="00782E49" w:rsidP="00782E49">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782E49"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782E49" w:rsidRPr="009C4728" w:rsidRDefault="00782E49" w:rsidP="00782E49">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782E49" w:rsidRPr="009C4728" w:rsidRDefault="00782E49" w:rsidP="00782E49">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782E49" w:rsidRPr="009C4728" w:rsidRDefault="00782E49" w:rsidP="00782E49">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782E49"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782E49" w:rsidRPr="009C4728" w:rsidRDefault="00782E49" w:rsidP="00782E49">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782E49" w:rsidRPr="009C4728" w:rsidRDefault="00782E49" w:rsidP="00782E49">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782E49" w:rsidRPr="009C4728"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782E49" w:rsidRPr="009C4728"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782E49" w:rsidRPr="009C4728"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782E49" w:rsidRPr="009C4728"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782E49" w:rsidRPr="009C4728" w:rsidRDefault="00782E49" w:rsidP="00782E49">
            <w:pPr>
              <w:pStyle w:val="TAC"/>
              <w:rPr>
                <w:rFonts w:cs="Arial"/>
              </w:rPr>
            </w:pPr>
          </w:p>
        </w:tc>
      </w:tr>
      <w:tr w:rsidR="00782E4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782E49" w:rsidRPr="009C4728" w:rsidRDefault="00782E49" w:rsidP="00782E49">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782E49" w:rsidRPr="009C4728" w:rsidRDefault="00782E49" w:rsidP="00782E49">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782E49" w:rsidRPr="009C4728" w:rsidRDefault="00782E49" w:rsidP="00782E49">
            <w:pPr>
              <w:pStyle w:val="TAC"/>
              <w:rPr>
                <w:rFonts w:cs="Arial"/>
              </w:rPr>
            </w:pPr>
          </w:p>
        </w:tc>
      </w:tr>
      <w:tr w:rsidR="00782E4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782E49" w:rsidRPr="009C4728" w:rsidRDefault="00782E49" w:rsidP="00782E49">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782E49" w:rsidRPr="009C4728" w:rsidRDefault="00782E49" w:rsidP="00782E49">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782E49" w:rsidRPr="009C4728" w:rsidRDefault="00782E49" w:rsidP="00782E49">
            <w:pPr>
              <w:pStyle w:val="TAC"/>
              <w:rPr>
                <w:rFonts w:cs="Arial"/>
              </w:rPr>
            </w:pPr>
          </w:p>
        </w:tc>
      </w:tr>
      <w:tr w:rsidR="00782E4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782E49" w:rsidRPr="009C4728" w:rsidRDefault="00782E49" w:rsidP="00782E49">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782E49" w:rsidRPr="009C4728" w:rsidRDefault="00782E49" w:rsidP="00782E49">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782E49" w:rsidRPr="009C4728" w:rsidRDefault="00782E49" w:rsidP="00782E49">
            <w:pPr>
              <w:pStyle w:val="TAC"/>
              <w:rPr>
                <w:rFonts w:cs="Arial"/>
              </w:rPr>
            </w:pPr>
          </w:p>
        </w:tc>
      </w:tr>
      <w:tr w:rsidR="00782E4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782E49" w:rsidRPr="009C4728" w:rsidRDefault="00782E49" w:rsidP="00782E49">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782E49" w:rsidRPr="009C4728" w:rsidRDefault="00782E49" w:rsidP="00782E49">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782E49" w:rsidRPr="009C4728" w:rsidRDefault="00782E49" w:rsidP="00782E49">
            <w:pPr>
              <w:pStyle w:val="TAC"/>
              <w:rPr>
                <w:rFonts w:cs="Arial"/>
              </w:rPr>
            </w:pPr>
            <w:r w:rsidRPr="009C4728">
              <w:rPr>
                <w:rFonts w:cs="Arial"/>
              </w:rPr>
              <w:t>This is not applicable to BS operating in Band 44</w:t>
            </w:r>
          </w:p>
        </w:tc>
      </w:tr>
      <w:tr w:rsidR="00782E4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782E49" w:rsidRPr="009C4728" w:rsidRDefault="00782E49" w:rsidP="00782E49">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782E49" w:rsidRPr="009C4728" w:rsidRDefault="00782E49" w:rsidP="00782E49">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782E49" w:rsidRPr="009C4728" w:rsidRDefault="00782E49" w:rsidP="00782E49">
            <w:pPr>
              <w:pStyle w:val="TAC"/>
              <w:rPr>
                <w:rFonts w:cs="Arial"/>
              </w:rPr>
            </w:pPr>
          </w:p>
        </w:tc>
      </w:tr>
      <w:tr w:rsidR="00782E4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782E49" w:rsidRPr="009C4728" w:rsidRDefault="00782E49" w:rsidP="00782E49">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782E49" w:rsidRPr="009C4728" w:rsidRDefault="00782E49" w:rsidP="00782E49">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782E49" w:rsidRPr="009C4728" w:rsidRDefault="00782E49" w:rsidP="00782E49">
            <w:pPr>
              <w:pStyle w:val="TAC"/>
              <w:rPr>
                <w:rFonts w:cs="Arial"/>
              </w:rPr>
            </w:pPr>
          </w:p>
        </w:tc>
      </w:tr>
      <w:tr w:rsidR="00782E4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782E49" w:rsidRPr="009C4728" w:rsidRDefault="00782E49" w:rsidP="00782E49">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782E49" w:rsidRPr="009C4728" w:rsidRDefault="00782E49" w:rsidP="00782E49">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782E49" w:rsidRPr="009C4728" w:rsidRDefault="00782E49" w:rsidP="00782E49">
            <w:pPr>
              <w:pStyle w:val="TAC"/>
              <w:rPr>
                <w:rFonts w:cs="Arial"/>
              </w:rPr>
            </w:pPr>
          </w:p>
        </w:tc>
      </w:tr>
      <w:tr w:rsidR="00782E4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2B61F250" w:rsidR="00782E49" w:rsidRPr="009C4728" w:rsidRDefault="00782E49" w:rsidP="00782E49">
            <w:pPr>
              <w:pStyle w:val="TAC"/>
              <w:rPr>
                <w:rFonts w:cs="Arial"/>
              </w:rPr>
            </w:pPr>
            <w:r w:rsidRPr="009C4728">
              <w:rPr>
                <w:rFonts w:cs="v5.0.0"/>
              </w:rPr>
              <w:t>E-UTRA Band 8</w:t>
            </w:r>
            <w:r w:rsidRPr="009C4728">
              <w:rPr>
                <w:lang w:val="en-US"/>
              </w:rPr>
              <w:t>7</w:t>
            </w:r>
            <w:r>
              <w:rPr>
                <w:rFonts w:cs="Arial"/>
              </w:rPr>
              <w:t xml:space="preserve"> or NR band n87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782E49" w:rsidRPr="009C4728" w:rsidRDefault="00782E49" w:rsidP="00782E49">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782E49" w:rsidRPr="009C4728" w:rsidRDefault="00782E49" w:rsidP="00782E49">
            <w:pPr>
              <w:pStyle w:val="TAC"/>
              <w:rPr>
                <w:rFonts w:cs="Arial"/>
              </w:rPr>
            </w:pPr>
          </w:p>
        </w:tc>
      </w:tr>
      <w:tr w:rsidR="00782E4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0CEC993C" w:rsidR="00782E49" w:rsidRPr="009C4728" w:rsidRDefault="00782E49" w:rsidP="00782E49">
            <w:pPr>
              <w:pStyle w:val="TAC"/>
              <w:rPr>
                <w:rFonts w:cs="Arial"/>
              </w:rPr>
            </w:pPr>
            <w:r w:rsidRPr="009C4728">
              <w:rPr>
                <w:rFonts w:cs="v5.0.0"/>
              </w:rPr>
              <w:t xml:space="preserve">E-UTRA Band </w:t>
            </w:r>
            <w:r w:rsidRPr="009C4728">
              <w:rPr>
                <w:lang w:val="en-US"/>
              </w:rPr>
              <w:t>88</w:t>
            </w:r>
            <w:r>
              <w:rPr>
                <w:rFonts w:cs="Arial"/>
              </w:rPr>
              <w:t xml:space="preserve"> or NR band n88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782E49" w:rsidRPr="009C4728" w:rsidRDefault="00782E49" w:rsidP="00782E49">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782E49" w:rsidRPr="009C4728" w:rsidRDefault="00782E49" w:rsidP="00782E49">
            <w:pPr>
              <w:pStyle w:val="TAC"/>
              <w:rPr>
                <w:rFonts w:cs="Arial"/>
              </w:rPr>
            </w:pPr>
          </w:p>
        </w:tc>
      </w:tr>
      <w:tr w:rsidR="00782E4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782E49" w:rsidRPr="009C4728" w:rsidRDefault="00782E49" w:rsidP="00782E49">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782E49" w:rsidRPr="009C4728" w:rsidRDefault="00782E49" w:rsidP="00782E49">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782E49" w:rsidRPr="009C4728" w:rsidRDefault="00782E49" w:rsidP="00782E49">
            <w:pPr>
              <w:pStyle w:val="TAC"/>
              <w:rPr>
                <w:rFonts w:cs="Arial"/>
              </w:rPr>
            </w:pPr>
          </w:p>
        </w:tc>
      </w:tr>
      <w:tr w:rsidR="00782E4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782E49" w:rsidRPr="009C4728" w:rsidRDefault="00782E49" w:rsidP="00782E49">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782E49" w:rsidRPr="009C4728" w:rsidRDefault="00782E49" w:rsidP="00782E49">
            <w:pPr>
              <w:pStyle w:val="TAC"/>
              <w:rPr>
                <w:rFonts w:cs="Arial"/>
              </w:rPr>
            </w:pPr>
          </w:p>
        </w:tc>
      </w:tr>
      <w:tr w:rsidR="00782E4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782E49" w:rsidRPr="009C4728" w:rsidRDefault="00782E49" w:rsidP="00782E49">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782E49" w:rsidRPr="009C4728" w:rsidRDefault="00782E49" w:rsidP="00782E49">
            <w:pPr>
              <w:pStyle w:val="TAC"/>
              <w:rPr>
                <w:rFonts w:cs="Arial"/>
              </w:rPr>
            </w:pPr>
          </w:p>
        </w:tc>
      </w:tr>
      <w:tr w:rsidR="00782E4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782E49" w:rsidRPr="009C4728" w:rsidRDefault="00782E49" w:rsidP="00782E49">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782E49" w:rsidRPr="009C4728" w:rsidRDefault="00782E49" w:rsidP="00782E49">
            <w:pPr>
              <w:pStyle w:val="TAC"/>
              <w:rPr>
                <w:rFonts w:cs="Arial"/>
              </w:rPr>
            </w:pPr>
          </w:p>
        </w:tc>
      </w:tr>
      <w:tr w:rsidR="00782E4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782E49" w:rsidRPr="009C4728" w:rsidRDefault="00782E49" w:rsidP="00782E49">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782E49" w:rsidRPr="009C4728" w:rsidRDefault="00782E49" w:rsidP="00782E49">
            <w:pPr>
              <w:pStyle w:val="TAC"/>
              <w:rPr>
                <w:rFonts w:cs="Arial"/>
              </w:rPr>
            </w:pPr>
          </w:p>
        </w:tc>
      </w:tr>
      <w:tr w:rsidR="00782E4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782E49" w:rsidRPr="009C4728" w:rsidRDefault="00782E49" w:rsidP="00782E49">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782E49" w:rsidRPr="009C4728" w:rsidRDefault="00782E49" w:rsidP="00782E49">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782E49" w:rsidRPr="009C4728" w:rsidRDefault="00782E49" w:rsidP="00782E49">
            <w:pPr>
              <w:pStyle w:val="TAC"/>
              <w:rPr>
                <w:rFonts w:cs="Arial"/>
              </w:rPr>
            </w:pPr>
          </w:p>
        </w:tc>
      </w:tr>
      <w:tr w:rsidR="00782E49"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782E49" w:rsidRDefault="00782E49" w:rsidP="00782E49">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782E49" w:rsidRDefault="00782E49" w:rsidP="00782E49">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782E49" w:rsidRDefault="00782E49" w:rsidP="00782E49">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782E49" w:rsidRDefault="00782E49" w:rsidP="00782E49">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782E49" w:rsidRDefault="00782E49" w:rsidP="00782E49">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782E49" w:rsidRDefault="00782E49" w:rsidP="00782E4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782E49" w:rsidRDefault="00782E49" w:rsidP="00782E49">
            <w:pPr>
              <w:pStyle w:val="TAC"/>
              <w:rPr>
                <w:rFonts w:cs="Arial"/>
                <w:lang w:eastAsia="en-GB"/>
              </w:rPr>
            </w:pPr>
          </w:p>
        </w:tc>
      </w:tr>
      <w:tr w:rsidR="00782E49"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782E49" w:rsidRPr="009C4728" w:rsidRDefault="00782E49" w:rsidP="00782E49">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782E49" w:rsidRPr="009C4728" w:rsidRDefault="00782E49" w:rsidP="00782E49">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782E49" w:rsidRPr="009C4728" w:rsidRDefault="00782E49" w:rsidP="00782E49">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782E49" w:rsidRPr="009C4728"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782E49" w:rsidRPr="009C4728"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782E49" w:rsidRPr="009C4728"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782E49" w:rsidRDefault="00782E49" w:rsidP="00782E49">
            <w:pPr>
              <w:pStyle w:val="TAC"/>
              <w:rPr>
                <w:rFonts w:cs="Arial"/>
                <w:szCs w:val="18"/>
                <w:lang w:eastAsia="en-GB"/>
              </w:rPr>
            </w:pPr>
          </w:p>
        </w:tc>
      </w:tr>
      <w:tr w:rsidR="00782E49"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782E49" w:rsidRDefault="00782E49" w:rsidP="00782E49">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782E49" w:rsidRDefault="00782E49" w:rsidP="00782E49">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782E49" w:rsidRDefault="00782E49" w:rsidP="00782E49">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782E49" w:rsidDel="007C3088" w:rsidRDefault="00782E49" w:rsidP="00782E49">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782E49" w:rsidRDefault="00782E49" w:rsidP="00782E49">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782E49" w:rsidRDefault="00782E49" w:rsidP="00782E49">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782E49" w:rsidRDefault="00782E49" w:rsidP="00782E49">
            <w:pPr>
              <w:pStyle w:val="TAC"/>
              <w:rPr>
                <w:rFonts w:cs="Arial"/>
                <w:szCs w:val="18"/>
                <w:lang w:eastAsia="en-GB"/>
              </w:rPr>
            </w:pPr>
          </w:p>
        </w:tc>
      </w:tr>
      <w:tr w:rsidR="00782E49"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782E49" w:rsidRPr="009C4728" w:rsidRDefault="00782E49" w:rsidP="00782E49">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782E49" w:rsidRPr="009C4728" w:rsidRDefault="00782E49" w:rsidP="00782E49">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782E49" w:rsidRPr="009C4728"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782E49" w:rsidRPr="009C4728"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782E49" w:rsidRPr="009C4728"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782E49" w:rsidRPr="009C4728"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782E49" w:rsidRDefault="00782E49" w:rsidP="00782E49">
            <w:pPr>
              <w:pStyle w:val="TAC"/>
              <w:rPr>
                <w:rFonts w:cs="Arial"/>
                <w:szCs w:val="18"/>
                <w:lang w:eastAsia="en-GB"/>
              </w:rPr>
            </w:pPr>
          </w:p>
        </w:tc>
      </w:tr>
      <w:tr w:rsidR="00782E49"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782E49" w:rsidRDefault="00782E49" w:rsidP="00782E49">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782E49" w:rsidRDefault="00782E49" w:rsidP="00782E49">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782E49" w:rsidRDefault="00782E49" w:rsidP="00782E49">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782E49" w:rsidRDefault="00782E49" w:rsidP="00782E4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782E49" w:rsidRDefault="00782E49" w:rsidP="00782E49">
            <w:pPr>
              <w:pStyle w:val="TAC"/>
              <w:rPr>
                <w:rFonts w:cs="Arial"/>
                <w:szCs w:val="18"/>
                <w:lang w:eastAsia="en-GB"/>
              </w:rPr>
            </w:pPr>
          </w:p>
        </w:tc>
      </w:tr>
      <w:tr w:rsidR="00782E49"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782E49" w:rsidRDefault="00782E49" w:rsidP="00782E49">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782E49" w:rsidRDefault="00782E49" w:rsidP="00782E49">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782E49" w:rsidRDefault="00782E49" w:rsidP="00782E49">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782E49" w:rsidRDefault="00782E49" w:rsidP="00782E4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782E49" w:rsidRDefault="00782E49" w:rsidP="00782E49">
            <w:pPr>
              <w:pStyle w:val="TAC"/>
              <w:rPr>
                <w:rFonts w:cs="Arial"/>
                <w:szCs w:val="18"/>
                <w:lang w:eastAsia="en-GB"/>
              </w:rPr>
            </w:pPr>
          </w:p>
        </w:tc>
      </w:tr>
      <w:tr w:rsidR="00782E49"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782E49" w:rsidRDefault="00782E49" w:rsidP="00782E49">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782E49" w:rsidRDefault="00782E49" w:rsidP="00782E49">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782E49" w:rsidRDefault="00782E49" w:rsidP="00782E49">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782E49" w:rsidRDefault="00782E49" w:rsidP="00782E49">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782E49" w:rsidRDefault="00782E49" w:rsidP="00782E4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782E49" w:rsidRDefault="00782E49" w:rsidP="00782E49">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782E49" w:rsidRDefault="00782E49" w:rsidP="00782E49">
            <w:pPr>
              <w:pStyle w:val="TAC"/>
              <w:rPr>
                <w:rFonts w:cs="Arial"/>
                <w:szCs w:val="18"/>
                <w:lang w:eastAsia="en-GB"/>
              </w:rPr>
            </w:pPr>
          </w:p>
        </w:tc>
      </w:tr>
      <w:tr w:rsidR="00782E49"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782E49" w:rsidRDefault="00782E49" w:rsidP="00782E49">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782E49" w:rsidRDefault="00782E49" w:rsidP="00782E49">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782E49"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782E49"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782E49" w:rsidRDefault="00782E49" w:rsidP="00782E49">
            <w:pPr>
              <w:pStyle w:val="TAC"/>
              <w:rPr>
                <w:rFonts w:cs="Arial"/>
                <w:szCs w:val="18"/>
                <w:lang w:eastAsia="en-GB"/>
              </w:rPr>
            </w:pPr>
          </w:p>
        </w:tc>
      </w:tr>
      <w:tr w:rsidR="00782E49"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782E49" w:rsidRDefault="00782E49" w:rsidP="00782E49">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782E49" w:rsidRDefault="00782E49" w:rsidP="00782E49">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782E49" w:rsidRDefault="00782E49" w:rsidP="00782E49">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782E49" w:rsidRDefault="00782E49" w:rsidP="00782E49">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782E49" w:rsidRDefault="00782E49" w:rsidP="00782E4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782E49" w:rsidRDefault="00782E49" w:rsidP="00782E49">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782E49" w:rsidRDefault="00782E49" w:rsidP="00782E49">
            <w:pPr>
              <w:pStyle w:val="TAC"/>
              <w:rPr>
                <w:rFonts w:cs="Arial"/>
                <w:szCs w:val="18"/>
                <w:lang w:eastAsia="en-GB"/>
              </w:rPr>
            </w:pPr>
          </w:p>
        </w:tc>
      </w:tr>
      <w:tr w:rsidR="00782E49"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782E49" w:rsidRDefault="00782E49" w:rsidP="00782E49">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782E49" w:rsidRDefault="00782E49" w:rsidP="00782E49">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782E49" w:rsidRDefault="00782E49" w:rsidP="00782E4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782E49" w:rsidRDefault="00782E49" w:rsidP="00782E4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782E49" w:rsidRDefault="00782E49" w:rsidP="00782E4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782E49" w:rsidRDefault="00782E49" w:rsidP="00782E4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782E49" w:rsidRDefault="00782E49" w:rsidP="00782E49">
            <w:pPr>
              <w:pStyle w:val="TAC"/>
              <w:rPr>
                <w:rFonts w:cs="Arial"/>
                <w:szCs w:val="18"/>
                <w:lang w:eastAsia="en-GB"/>
              </w:rPr>
            </w:pPr>
          </w:p>
        </w:tc>
      </w:tr>
      <w:tr w:rsidR="00782E4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82E49" w:rsidRDefault="00782E49" w:rsidP="00782E4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82E49" w:rsidRDefault="00782E49" w:rsidP="00782E4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82E49" w:rsidRDefault="00782E49" w:rsidP="00782E4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82E49" w:rsidRDefault="00782E49" w:rsidP="00782E4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82E49" w:rsidRDefault="00782E49" w:rsidP="00782E4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82E49" w:rsidRDefault="00782E49" w:rsidP="00782E4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82E49" w:rsidRDefault="00782E49" w:rsidP="00782E49">
            <w:pPr>
              <w:pStyle w:val="TAC"/>
              <w:rPr>
                <w:rFonts w:cs="Arial"/>
                <w:szCs w:val="18"/>
                <w:lang w:eastAsia="en-GB"/>
              </w:rPr>
            </w:pPr>
          </w:p>
        </w:tc>
      </w:tr>
      <w:tr w:rsidR="00782E49"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782E49" w:rsidRDefault="00782E49" w:rsidP="00782E49">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782E49" w:rsidRDefault="00782E49" w:rsidP="00782E49">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782E49" w:rsidRDefault="00782E49" w:rsidP="00782E49">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782E49" w:rsidRDefault="00782E49" w:rsidP="00782E49">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782E49" w:rsidRDefault="00782E49" w:rsidP="00782E49">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782E49" w:rsidRDefault="00782E49" w:rsidP="00782E49">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782E49" w:rsidRDefault="00782E49" w:rsidP="00782E49">
            <w:pPr>
              <w:pStyle w:val="TAC"/>
              <w:rPr>
                <w:rFonts w:cs="Arial"/>
                <w:szCs w:val="18"/>
                <w:lang w:eastAsia="en-GB"/>
              </w:rPr>
            </w:pPr>
            <w:r>
              <w:rPr>
                <w:rFonts w:cs="Arial"/>
              </w:rPr>
              <w:t>This is not applicable to BS operating in Band 44</w:t>
            </w:r>
          </w:p>
        </w:tc>
      </w:tr>
      <w:tr w:rsidR="00146D90" w:rsidRPr="009C4728" w14:paraId="65618C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7ED63DB" w14:textId="2FC4D04F" w:rsidR="00146D90" w:rsidRDefault="00146D90" w:rsidP="00146D90">
            <w:pPr>
              <w:pStyle w:val="TAC"/>
              <w:rPr>
                <w:rFonts w:cs="Arial"/>
              </w:rPr>
            </w:pPr>
            <w:r>
              <w:rPr>
                <w:rFonts w:cs="Arial"/>
              </w:rPr>
              <w:t>NR Band n110</w:t>
            </w:r>
          </w:p>
        </w:tc>
        <w:tc>
          <w:tcPr>
            <w:tcW w:w="1749" w:type="dxa"/>
            <w:tcBorders>
              <w:top w:val="single" w:sz="4" w:space="0" w:color="auto"/>
              <w:left w:val="single" w:sz="4" w:space="0" w:color="auto"/>
              <w:bottom w:val="single" w:sz="4" w:space="0" w:color="auto"/>
              <w:right w:val="single" w:sz="4" w:space="0" w:color="auto"/>
            </w:tcBorders>
          </w:tcPr>
          <w:p w14:paraId="091C876D" w14:textId="2C78427D" w:rsidR="00146D90" w:rsidRDefault="00146D90" w:rsidP="00146D90">
            <w:pPr>
              <w:pStyle w:val="TAC"/>
              <w:rPr>
                <w:rFonts w:cs="Arial"/>
              </w:rPr>
            </w:pPr>
            <w:r>
              <w:rPr>
                <w:rFonts w:cs="Arial"/>
              </w:rPr>
              <w:t>1390 – 1395 MHz</w:t>
            </w:r>
          </w:p>
        </w:tc>
        <w:tc>
          <w:tcPr>
            <w:tcW w:w="1066" w:type="dxa"/>
            <w:tcBorders>
              <w:top w:val="single" w:sz="4" w:space="0" w:color="auto"/>
              <w:left w:val="single" w:sz="4" w:space="0" w:color="auto"/>
              <w:bottom w:val="single" w:sz="4" w:space="0" w:color="auto"/>
              <w:right w:val="single" w:sz="4" w:space="0" w:color="auto"/>
            </w:tcBorders>
          </w:tcPr>
          <w:p w14:paraId="26842349" w14:textId="1C9B7C72" w:rsidR="00146D90" w:rsidRDefault="00146D90" w:rsidP="00146D9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4A7452" w14:textId="1401DC63" w:rsidR="00146D90" w:rsidRDefault="00146D90" w:rsidP="00146D9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5D4E98" w14:textId="26707392" w:rsidR="00146D90" w:rsidRDefault="00146D90" w:rsidP="00146D9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D1122" w14:textId="430E64F5" w:rsidR="00146D90" w:rsidRDefault="00146D90" w:rsidP="00146D9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A71F1E" w14:textId="77777777" w:rsidR="00146D90" w:rsidRDefault="00146D90" w:rsidP="00146D90">
            <w:pPr>
              <w:pStyle w:val="TAC"/>
              <w:rPr>
                <w:rFonts w:cs="Arial"/>
              </w:rPr>
            </w:pPr>
          </w:p>
        </w:tc>
      </w:tr>
      <w:tr w:rsidR="00782E49" w:rsidRPr="009C4728" w14:paraId="5AB49B7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BA2DD62" w14:textId="052EC647" w:rsidR="00782E49" w:rsidRDefault="00782E49" w:rsidP="00782E49">
            <w:pPr>
              <w:pStyle w:val="TAC"/>
              <w:rPr>
                <w:rFonts w:cs="Arial"/>
              </w:rPr>
            </w:pPr>
            <w:r>
              <w:rPr>
                <w:rFonts w:cs="Arial"/>
              </w:rPr>
              <w:t>E-UTRA Band 111</w:t>
            </w:r>
          </w:p>
        </w:tc>
        <w:tc>
          <w:tcPr>
            <w:tcW w:w="1749" w:type="dxa"/>
            <w:tcBorders>
              <w:top w:val="single" w:sz="4" w:space="0" w:color="auto"/>
              <w:left w:val="single" w:sz="4" w:space="0" w:color="auto"/>
              <w:bottom w:val="single" w:sz="4" w:space="0" w:color="auto"/>
              <w:right w:val="single" w:sz="4" w:space="0" w:color="auto"/>
            </w:tcBorders>
          </w:tcPr>
          <w:p w14:paraId="5213AEA0" w14:textId="6E7939A7" w:rsidR="00782E49" w:rsidRDefault="00782E49" w:rsidP="00782E49">
            <w:pPr>
              <w:pStyle w:val="TAC"/>
              <w:rPr>
                <w:rFonts w:cs="Arial"/>
              </w:rPr>
            </w:pPr>
            <w:r>
              <w:rPr>
                <w:rFonts w:cs="Arial"/>
              </w:rPr>
              <w:t>1800 – 1810 MHz</w:t>
            </w:r>
          </w:p>
        </w:tc>
        <w:tc>
          <w:tcPr>
            <w:tcW w:w="1066" w:type="dxa"/>
            <w:tcBorders>
              <w:top w:val="single" w:sz="4" w:space="0" w:color="auto"/>
              <w:left w:val="single" w:sz="4" w:space="0" w:color="auto"/>
              <w:bottom w:val="single" w:sz="4" w:space="0" w:color="auto"/>
              <w:right w:val="single" w:sz="4" w:space="0" w:color="auto"/>
            </w:tcBorders>
          </w:tcPr>
          <w:p w14:paraId="581F088A" w14:textId="3BA5ADC9"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977CDC" w14:textId="5E08C412" w:rsidR="00782E49"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9DDEE4" w14:textId="1156CE65" w:rsidR="00782E49"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7C7192" w14:textId="4A38A2BA"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1DD656" w14:textId="77777777" w:rsidR="00782E49" w:rsidRDefault="00782E49" w:rsidP="00782E49">
            <w:pPr>
              <w:pStyle w:val="TAC"/>
              <w:rPr>
                <w:rFonts w:cs="Arial"/>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26" w:name="_Toc21093191"/>
      <w:bookmarkStart w:id="2027" w:name="_Toc29762720"/>
      <w:bookmarkStart w:id="2028" w:name="_Toc36025895"/>
      <w:bookmarkStart w:id="2029" w:name="_Toc44584765"/>
      <w:bookmarkStart w:id="2030" w:name="_Toc45869058"/>
      <w:bookmarkStart w:id="2031" w:name="_Toc52553617"/>
      <w:bookmarkStart w:id="2032" w:name="_Toc61111864"/>
      <w:bookmarkStart w:id="2033" w:name="_Toc61125946"/>
      <w:bookmarkStart w:id="2034" w:name="_Toc61126107"/>
      <w:bookmarkStart w:id="2035" w:name="_Toc66804619"/>
      <w:bookmarkStart w:id="2036" w:name="_Toc74821193"/>
      <w:bookmarkStart w:id="2037" w:name="_Toc76503057"/>
      <w:bookmarkStart w:id="2038" w:name="_Toc83038730"/>
      <w:bookmarkStart w:id="2039" w:name="_Toc89850854"/>
      <w:bookmarkStart w:id="2040" w:name="_Toc98664939"/>
      <w:bookmarkStart w:id="2041" w:name="_Toc105764941"/>
      <w:bookmarkStart w:id="2042" w:name="_Toc123151141"/>
      <w:bookmarkStart w:id="2043" w:name="_Toc124162657"/>
      <w:bookmarkStart w:id="2044" w:name="_Toc130866024"/>
      <w:bookmarkStart w:id="2045" w:name="_Toc138085246"/>
      <w:bookmarkStart w:id="2046" w:name="_Toc138891742"/>
      <w:bookmarkStart w:id="2047" w:name="_Toc145071531"/>
      <w:bookmarkStart w:id="2048" w:name="_Toc155212238"/>
      <w:bookmarkStart w:id="2049" w:name="_Toc187260639"/>
      <w:r w:rsidRPr="009C4728">
        <w:t>6.6.2</w:t>
      </w:r>
      <w:r w:rsidRPr="009C4728">
        <w:tab/>
        <w:t>Operating band unwanted emissions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50" w:name="_Toc21093192"/>
      <w:bookmarkStart w:id="2051" w:name="_Toc29762721"/>
      <w:bookmarkStart w:id="2052" w:name="_Toc36025896"/>
      <w:bookmarkStart w:id="2053" w:name="_Toc44584766"/>
      <w:bookmarkStart w:id="2054" w:name="_Toc45869059"/>
      <w:bookmarkStart w:id="2055" w:name="_Toc52553618"/>
      <w:bookmarkStart w:id="2056" w:name="_Toc61111865"/>
      <w:bookmarkStart w:id="2057" w:name="_Toc61125947"/>
      <w:bookmarkStart w:id="2058" w:name="_Toc61126108"/>
      <w:bookmarkStart w:id="2059" w:name="_Toc66804620"/>
      <w:bookmarkStart w:id="2060" w:name="_Toc74821194"/>
      <w:bookmarkStart w:id="2061" w:name="_Toc76503058"/>
      <w:bookmarkStart w:id="2062" w:name="_Toc83038731"/>
      <w:bookmarkStart w:id="2063" w:name="_Toc89850855"/>
      <w:bookmarkStart w:id="2064" w:name="_Toc98664940"/>
      <w:bookmarkStart w:id="2065" w:name="_Toc105764942"/>
      <w:bookmarkStart w:id="2066" w:name="_Toc123151142"/>
      <w:bookmarkStart w:id="2067" w:name="_Toc124162658"/>
      <w:bookmarkStart w:id="2068" w:name="_Toc130866025"/>
      <w:bookmarkStart w:id="2069" w:name="_Toc138085247"/>
      <w:bookmarkStart w:id="2070" w:name="_Toc138891743"/>
      <w:bookmarkStart w:id="2071" w:name="_Toc145071532"/>
      <w:bookmarkStart w:id="2072" w:name="_Toc155212239"/>
      <w:bookmarkStart w:id="2073" w:name="_Toc187260640"/>
      <w:r w:rsidRPr="009C4728">
        <w:t>6.6.2.1</w:t>
      </w:r>
      <w:r w:rsidRPr="009C4728">
        <w:tab/>
        <w:t>General minimum requirement for Band Categories 1 and 3</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4"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4"/>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1.85pt;height:29.25pt" o:ole="" fillcolor="window">
                  <v:imagedata r:id="rId30" o:title=""/>
                </v:shape>
                <o:OLEObject Type="Embed" ProgID="Equation.3" ShapeID="_x0000_i1034" DrawAspect="Content" ObjectID="_1804698603"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1.8pt;height:44.2pt" o:ole="" fillcolor="window">
                  <v:imagedata r:id="rId32" o:title=""/>
                </v:shape>
                <o:OLEObject Type="Embed" ProgID="Equation.3" ShapeID="_x0000_i1035" DrawAspect="Content" ObjectID="_1804698604"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95pt;height:44.2pt" o:ole="" fillcolor="window">
                  <v:imagedata r:id="rId34" o:title=""/>
                </v:shape>
                <o:OLEObject Type="Embed" ProgID="Equation.3" ShapeID="_x0000_i1036" DrawAspect="Content" ObjectID="_1804698605"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5" w:name="_Hlk510629516"/>
    </w:p>
    <w:p w14:paraId="07D8EA6D" w14:textId="3B1FE49F" w:rsidR="00C53C29" w:rsidRPr="009C4728" w:rsidRDefault="00C53C29" w:rsidP="00C53C29">
      <w:pPr>
        <w:pStyle w:val="TH"/>
        <w:rPr>
          <w:rFonts w:cs="v5.0.0"/>
        </w:rPr>
      </w:pPr>
      <w:r w:rsidRPr="009C4728">
        <w:t xml:space="preserve">Table 6.6.2.1-1b: </w:t>
      </w:r>
      <w:bookmarkStart w:id="2076"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5"/>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7" w:name="_Hlk61613724"/>
      <w:r w:rsidR="001F5862" w:rsidRPr="00A07190">
        <w:t xml:space="preserve">BS </w:t>
      </w:r>
      <w:r w:rsidR="001F5862">
        <w:t xml:space="preserve">with </w:t>
      </w:r>
      <w:r w:rsidR="001F5862" w:rsidRPr="00A07190">
        <w:t xml:space="preserve">maximum output power </w:t>
      </w:r>
      <w:bookmarkEnd w:id="2077"/>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8"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8"/>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55pt;height:28.5pt" o:ole="">
                  <v:imagedata r:id="rId37" o:title=""/>
                </v:shape>
                <o:OLEObject Type="Embed" ProgID="Equation.DSMT4" ShapeID="_x0000_i1037" DrawAspect="Content" ObjectID="_1804698606"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1.85pt;height:28.5pt" o:ole="" fillcolor="window">
                  <v:imagedata r:id="rId39" o:title=""/>
                </v:shape>
                <o:OLEObject Type="Embed" ProgID="Equation.DSMT4" ShapeID="_x0000_i1038" DrawAspect="Content" ObjectID="_1804698607"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4.2pt" o:ole="" fillcolor="window">
                  <v:imagedata r:id="rId41" o:title=""/>
                </v:shape>
                <o:OLEObject Type="Embed" ProgID="Equation.3" ShapeID="_x0000_i1039" DrawAspect="Content" ObjectID="_1804698608"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85pt;height:44.2pt" o:ole="" fillcolor="window">
                  <v:imagedata r:id="rId43" o:title=""/>
                </v:shape>
                <o:OLEObject Type="Embed" ProgID="Equation.3" ShapeID="_x0000_i1040" DrawAspect="Content" ObjectID="_1804698609"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9"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3pt;height:28.5pt" o:ole="">
                  <v:imagedata r:id="rId45" o:title=""/>
                </v:shape>
                <o:OLEObject Type="Embed" ProgID="Equation.3" ShapeID="_x0000_i1041" DrawAspect="Content" ObjectID="_1804698610"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9"/>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1.85pt;height:28.5pt" o:ole="">
                  <v:imagedata r:id="rId47" o:title=""/>
                </v:shape>
                <o:OLEObject Type="Embed" ProgID="Equation.3" ShapeID="_x0000_i1042" DrawAspect="Content" ObjectID="_1804698611"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55pt;height:44.2pt" o:ole="" fillcolor="window">
                  <v:imagedata r:id="rId49" o:title=""/>
                </v:shape>
                <o:OLEObject Type="Embed" ProgID="Equation.3" ShapeID="_x0000_i1043" DrawAspect="Content" ObjectID="_1804698612"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85pt;height:44.2pt" o:ole="" fillcolor="window">
                  <v:imagedata r:id="rId51" o:title=""/>
                </v:shape>
                <o:OLEObject Type="Embed" ProgID="Equation.3" ShapeID="_x0000_i1044" DrawAspect="Content" ObjectID="_1804698613"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80" w:name="_Toc21093193"/>
      <w:bookmarkStart w:id="2081" w:name="_Toc29762722"/>
      <w:bookmarkStart w:id="2082" w:name="_Toc36025897"/>
      <w:bookmarkStart w:id="2083" w:name="_Toc44584767"/>
      <w:bookmarkStart w:id="2084" w:name="_Toc45869060"/>
      <w:bookmarkStart w:id="2085" w:name="_Toc52553619"/>
      <w:bookmarkStart w:id="2086" w:name="_Toc61111866"/>
      <w:bookmarkStart w:id="2087" w:name="_Toc61125948"/>
      <w:bookmarkStart w:id="2088" w:name="_Toc61126109"/>
      <w:bookmarkStart w:id="2089" w:name="_Toc66804621"/>
      <w:bookmarkStart w:id="2090" w:name="_Toc74821195"/>
      <w:bookmarkStart w:id="2091" w:name="_Toc76503059"/>
      <w:bookmarkStart w:id="2092" w:name="_Toc83038732"/>
      <w:bookmarkStart w:id="2093" w:name="_Toc89850856"/>
      <w:bookmarkStart w:id="2094" w:name="_Toc98664941"/>
      <w:bookmarkStart w:id="2095" w:name="_Toc105764943"/>
      <w:bookmarkStart w:id="2096" w:name="_Toc123151143"/>
      <w:bookmarkStart w:id="2097" w:name="_Toc124162659"/>
      <w:bookmarkStart w:id="2098" w:name="_Toc130866026"/>
      <w:bookmarkStart w:id="2099" w:name="_Toc138085248"/>
      <w:bookmarkStart w:id="2100" w:name="_Toc138891744"/>
      <w:bookmarkStart w:id="2101" w:name="_Toc145071533"/>
      <w:bookmarkStart w:id="2102" w:name="_Toc155212240"/>
      <w:bookmarkStart w:id="2103" w:name="_Toc187260641"/>
      <w:r w:rsidRPr="009C4728">
        <w:t>6.6.2.2</w:t>
      </w:r>
      <w:r w:rsidRPr="009C4728">
        <w:tab/>
        <w:t>General minimum requirement for Band Category 2</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1.85pt;height:29.25pt" o:ole="" fillcolor="window">
                  <v:imagedata r:id="rId30" o:title=""/>
                </v:shape>
                <o:OLEObject Type="Embed" ProgID="Equation.3" ShapeID="_x0000_i1045" DrawAspect="Content" ObjectID="_1804698614"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6.1pt;height:42.75pt" o:ole="" fillcolor="window">
                  <v:imagedata r:id="rId32" o:title=""/>
                </v:shape>
                <o:OLEObject Type="Embed" ProgID="Equation.3" ShapeID="_x0000_i1046" DrawAspect="Content" ObjectID="_1804698615"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8pt;height:42.75pt" o:ole="" fillcolor="window">
                  <v:imagedata r:id="rId34" o:title=""/>
                </v:shape>
                <o:OLEObject Type="Embed" ProgID="Equation.3" ShapeID="_x0000_i1047" DrawAspect="Content" ObjectID="_1804698616"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55pt;height:30.65pt" o:ole="">
                  <v:imagedata r:id="rId56" o:title=""/>
                </v:shape>
                <o:OLEObject Type="Embed" ProgID="Equation.DSMT4" ShapeID="_x0000_i1048" DrawAspect="Content" ObjectID="_1804698617"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15pt;height:28.5pt" o:ole="" fillcolor="window">
                  <v:imagedata r:id="rId39" o:title=""/>
                </v:shape>
                <o:OLEObject Type="Embed" ProgID="Equation.DSMT4" ShapeID="_x0000_i1049" DrawAspect="Content" ObjectID="_1804698618"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4"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4"/>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3pt;height:27.1pt" o:ole="">
                  <v:imagedata r:id="rId45" o:title=""/>
                </v:shape>
                <o:OLEObject Type="Embed" ProgID="Equation.3" ShapeID="_x0000_i1050" DrawAspect="Content" ObjectID="_1804698619"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3pt;height:44.2pt" o:ole="" fillcolor="window">
                  <v:imagedata r:id="rId41" o:title=""/>
                </v:shape>
                <o:OLEObject Type="Embed" ProgID="Equation.3" ShapeID="_x0000_i1051" DrawAspect="Content" ObjectID="_1804698620"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pt;height:44.2pt" o:ole="" fillcolor="window">
                  <v:imagedata r:id="rId43" o:title=""/>
                </v:shape>
                <o:OLEObject Type="Embed" ProgID="Equation.3" ShapeID="_x0000_i1052" DrawAspect="Content" ObjectID="_1804698621"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0.65pt" o:ole="">
                  <v:imagedata r:id="rId47" o:title=""/>
                </v:shape>
                <o:OLEObject Type="Embed" ProgID="Equation.3" ShapeID="_x0000_i1053" DrawAspect="Content" ObjectID="_1804698622"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pt;height:44.2pt" o:ole="" fillcolor="window">
                  <v:imagedata r:id="rId49" o:title=""/>
                </v:shape>
                <o:OLEObject Type="Embed" ProgID="Equation.3" ShapeID="_x0000_i1054" DrawAspect="Content" ObjectID="_1804698623"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4.2pt" o:ole="" fillcolor="window">
                  <v:imagedata r:id="rId51" o:title=""/>
                </v:shape>
                <o:OLEObject Type="Embed" ProgID="Equation.3" ShapeID="_x0000_i1055" DrawAspect="Content" ObjectID="_1804698624"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5" w:name="_Hlk514071793"/>
      <w:r w:rsidRPr="009C4728">
        <w:t>Δf</w:t>
      </w:r>
      <w:r w:rsidRPr="009C4728">
        <w:rPr>
          <w:vertAlign w:val="subscript"/>
        </w:rPr>
        <w:t>OBUE</w:t>
      </w:r>
      <w:bookmarkEnd w:id="2105"/>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6" w:name="_Toc21093194"/>
      <w:bookmarkStart w:id="2107" w:name="_Toc29762723"/>
      <w:bookmarkStart w:id="2108" w:name="_Toc36025898"/>
      <w:bookmarkStart w:id="2109" w:name="_Toc44584768"/>
      <w:bookmarkStart w:id="2110" w:name="_Toc45869061"/>
      <w:bookmarkStart w:id="2111" w:name="_Toc52553620"/>
      <w:bookmarkStart w:id="2112" w:name="_Toc61111867"/>
      <w:bookmarkStart w:id="2113" w:name="_Toc61125949"/>
      <w:bookmarkStart w:id="2114" w:name="_Toc61126110"/>
      <w:bookmarkStart w:id="2115" w:name="_Toc66804622"/>
      <w:bookmarkStart w:id="2116" w:name="_Toc74821196"/>
      <w:bookmarkStart w:id="2117" w:name="_Toc76503060"/>
      <w:bookmarkStart w:id="2118" w:name="_Toc83038733"/>
      <w:bookmarkStart w:id="2119" w:name="_Toc89850857"/>
      <w:bookmarkStart w:id="2120" w:name="_Toc98664942"/>
      <w:bookmarkStart w:id="2121" w:name="_Toc105764944"/>
      <w:bookmarkStart w:id="2122" w:name="_Toc123151144"/>
      <w:bookmarkStart w:id="2123" w:name="_Toc124162660"/>
      <w:bookmarkStart w:id="2124" w:name="_Toc130866027"/>
      <w:bookmarkStart w:id="2125" w:name="_Toc138085249"/>
      <w:bookmarkStart w:id="2126" w:name="_Toc138891745"/>
      <w:bookmarkStart w:id="2127" w:name="_Toc145071534"/>
      <w:bookmarkStart w:id="2128" w:name="_Toc155212241"/>
      <w:bookmarkStart w:id="2129" w:name="_Toc187260642"/>
      <w:r w:rsidRPr="009C4728">
        <w:t>6.6.2.3</w:t>
      </w:r>
      <w:r w:rsidRPr="009C4728">
        <w:tab/>
        <w:t>GSM/EDGE single-RAT requirements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30" w:name="_Toc21093195"/>
      <w:bookmarkStart w:id="2131" w:name="_Toc29762724"/>
      <w:bookmarkStart w:id="2132" w:name="_Toc36025899"/>
      <w:bookmarkStart w:id="2133" w:name="_Toc44584769"/>
      <w:bookmarkStart w:id="2134" w:name="_Toc45869062"/>
      <w:bookmarkStart w:id="2135" w:name="_Toc52553621"/>
      <w:bookmarkStart w:id="2136" w:name="_Toc61111868"/>
      <w:bookmarkStart w:id="2137" w:name="_Toc61125950"/>
      <w:bookmarkStart w:id="2138" w:name="_Toc61126111"/>
      <w:bookmarkStart w:id="2139" w:name="_Toc66804623"/>
      <w:bookmarkStart w:id="2140" w:name="_Toc74821197"/>
      <w:bookmarkStart w:id="2141" w:name="_Toc76503061"/>
      <w:bookmarkStart w:id="2142" w:name="_Toc83038734"/>
      <w:bookmarkStart w:id="2143" w:name="_Toc89850858"/>
      <w:bookmarkStart w:id="2144" w:name="_Toc98664943"/>
      <w:bookmarkStart w:id="2145" w:name="_Toc105764945"/>
      <w:bookmarkStart w:id="2146" w:name="_Toc123151145"/>
      <w:bookmarkStart w:id="2147" w:name="_Toc124162661"/>
      <w:bookmarkStart w:id="2148" w:name="_Toc130866028"/>
      <w:bookmarkStart w:id="2149" w:name="_Toc138085250"/>
      <w:bookmarkStart w:id="2150" w:name="_Toc138891746"/>
      <w:bookmarkStart w:id="2151" w:name="_Toc145071535"/>
      <w:bookmarkStart w:id="2152" w:name="_Toc155212242"/>
      <w:bookmarkStart w:id="2153" w:name="_Toc187260643"/>
      <w:r w:rsidRPr="009C4728">
        <w:t>6.6.2.4</w:t>
      </w:r>
      <w:r w:rsidRPr="009C4728">
        <w:tab/>
        <w:t>Additional requirements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07D8ED18" w14:textId="77777777" w:rsidR="00C53C29" w:rsidRPr="009C4728" w:rsidRDefault="00C53C29" w:rsidP="00C53C29">
      <w:pPr>
        <w:pStyle w:val="Heading5"/>
      </w:pPr>
      <w:bookmarkStart w:id="2154" w:name="_Toc21093196"/>
      <w:bookmarkStart w:id="2155" w:name="_Toc29762725"/>
      <w:bookmarkStart w:id="2156" w:name="_Toc36025900"/>
      <w:bookmarkStart w:id="2157" w:name="_Toc44584770"/>
      <w:bookmarkStart w:id="2158" w:name="_Toc45869063"/>
      <w:bookmarkStart w:id="2159" w:name="_Toc52553622"/>
      <w:bookmarkStart w:id="2160" w:name="_Toc61111869"/>
      <w:bookmarkStart w:id="2161" w:name="_Toc61125951"/>
      <w:bookmarkStart w:id="2162" w:name="_Toc61126112"/>
      <w:bookmarkStart w:id="2163" w:name="_Toc66804624"/>
      <w:bookmarkStart w:id="2164" w:name="_Toc74821198"/>
      <w:bookmarkStart w:id="2165" w:name="_Toc76503062"/>
      <w:bookmarkStart w:id="2166" w:name="_Toc83038735"/>
      <w:bookmarkStart w:id="2167" w:name="_Toc89850859"/>
      <w:bookmarkStart w:id="2168" w:name="_Toc98664944"/>
      <w:bookmarkStart w:id="2169" w:name="_Toc105764946"/>
      <w:bookmarkStart w:id="2170" w:name="_Toc123151146"/>
      <w:bookmarkStart w:id="2171" w:name="_Toc124162662"/>
      <w:bookmarkStart w:id="2172" w:name="_Toc130866029"/>
      <w:bookmarkStart w:id="2173" w:name="_Toc138085251"/>
      <w:bookmarkStart w:id="2174" w:name="_Toc138891747"/>
      <w:bookmarkStart w:id="2175" w:name="_Toc145071536"/>
      <w:bookmarkStart w:id="2176" w:name="_Toc155212243"/>
      <w:bookmarkStart w:id="2177" w:name="_Toc187260644"/>
      <w:r w:rsidRPr="009C4728">
        <w:t>6.6.2.4.1</w:t>
      </w:r>
      <w:r w:rsidRPr="009C4728">
        <w:tab/>
        <w:t>Limits in FCC Title 47</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8" w:name="_Toc21093197"/>
      <w:bookmarkStart w:id="2179" w:name="_Toc29762726"/>
      <w:bookmarkStart w:id="2180" w:name="_Toc36025901"/>
      <w:bookmarkStart w:id="2181" w:name="_Toc44584771"/>
      <w:bookmarkStart w:id="2182" w:name="_Toc45869064"/>
      <w:bookmarkStart w:id="2183" w:name="_Toc52553623"/>
      <w:bookmarkStart w:id="2184" w:name="_Toc61111870"/>
      <w:bookmarkStart w:id="2185" w:name="_Toc61125952"/>
      <w:bookmarkStart w:id="2186" w:name="_Toc61126113"/>
      <w:bookmarkStart w:id="2187" w:name="_Toc66804625"/>
      <w:bookmarkStart w:id="2188" w:name="_Toc74821199"/>
      <w:bookmarkStart w:id="2189" w:name="_Toc76503063"/>
      <w:bookmarkStart w:id="2190" w:name="_Toc83038736"/>
      <w:bookmarkStart w:id="2191" w:name="_Toc89850860"/>
      <w:bookmarkStart w:id="2192" w:name="_Toc98664945"/>
      <w:bookmarkStart w:id="2193" w:name="_Toc105764947"/>
      <w:bookmarkStart w:id="2194" w:name="_Toc123151147"/>
      <w:bookmarkStart w:id="2195" w:name="_Toc124162663"/>
      <w:bookmarkStart w:id="2196" w:name="_Toc130866030"/>
      <w:bookmarkStart w:id="2197" w:name="_Toc138085252"/>
      <w:bookmarkStart w:id="2198" w:name="_Toc138891748"/>
      <w:bookmarkStart w:id="2199" w:name="_Toc145071537"/>
      <w:bookmarkStart w:id="2200" w:name="_Toc155212244"/>
      <w:bookmarkStart w:id="2201" w:name="_Toc187260645"/>
      <w:r w:rsidRPr="009C4728">
        <w:t>6.6.2.4.2</w:t>
      </w:r>
      <w:r w:rsidRPr="009C4728">
        <w:tab/>
        <w:t>Unsynchronized operation for BC3</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2" w:name="_Toc21093198"/>
      <w:bookmarkStart w:id="2203" w:name="_Toc29762727"/>
      <w:bookmarkStart w:id="2204" w:name="_Toc36025902"/>
      <w:bookmarkStart w:id="2205" w:name="_Toc44584772"/>
      <w:bookmarkStart w:id="2206" w:name="_Toc45869065"/>
      <w:bookmarkStart w:id="2207" w:name="_Toc52553624"/>
      <w:bookmarkStart w:id="2208" w:name="_Toc61111871"/>
      <w:bookmarkStart w:id="2209" w:name="_Toc61125953"/>
      <w:bookmarkStart w:id="2210" w:name="_Toc61126114"/>
      <w:bookmarkStart w:id="2211" w:name="_Toc66804626"/>
      <w:bookmarkStart w:id="2212" w:name="_Toc74821200"/>
      <w:bookmarkStart w:id="2213" w:name="_Toc76503064"/>
      <w:bookmarkStart w:id="2214" w:name="_Toc83038737"/>
      <w:bookmarkStart w:id="2215" w:name="_Toc89850861"/>
      <w:bookmarkStart w:id="2216" w:name="_Toc98664946"/>
      <w:bookmarkStart w:id="2217" w:name="_Toc105764948"/>
      <w:bookmarkStart w:id="2218" w:name="_Toc123151148"/>
      <w:bookmarkStart w:id="2219" w:name="_Toc124162664"/>
      <w:bookmarkStart w:id="2220" w:name="_Toc130866031"/>
      <w:bookmarkStart w:id="2221" w:name="_Toc138085253"/>
      <w:bookmarkStart w:id="2222" w:name="_Toc138891749"/>
      <w:bookmarkStart w:id="2223" w:name="_Toc145071538"/>
      <w:bookmarkStart w:id="2224" w:name="_Toc155212245"/>
      <w:bookmarkStart w:id="2225" w:name="_Toc187260646"/>
      <w:r w:rsidRPr="009C4728">
        <w:t>6.6.2.4.3</w:t>
      </w:r>
      <w:r w:rsidRPr="009C4728">
        <w:tab/>
        <w:t>Protection of DTT</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26" w:name="_Toc21093199"/>
      <w:bookmarkStart w:id="2227" w:name="_Toc29762728"/>
      <w:bookmarkStart w:id="2228" w:name="_Toc36025903"/>
      <w:bookmarkStart w:id="2229" w:name="_Toc44584773"/>
      <w:bookmarkStart w:id="2230" w:name="_Toc45869066"/>
      <w:bookmarkStart w:id="2231" w:name="_Toc52553625"/>
      <w:bookmarkStart w:id="2232" w:name="_Toc61111872"/>
      <w:bookmarkStart w:id="2233" w:name="_Toc61125954"/>
      <w:bookmarkStart w:id="2234" w:name="_Toc61126115"/>
      <w:bookmarkStart w:id="2235" w:name="_Toc66804627"/>
      <w:bookmarkStart w:id="2236" w:name="_Toc74821201"/>
      <w:bookmarkStart w:id="2237" w:name="_Toc76503065"/>
      <w:bookmarkStart w:id="2238" w:name="_Toc83038738"/>
      <w:bookmarkStart w:id="2239" w:name="_Toc89850862"/>
      <w:bookmarkStart w:id="2240" w:name="_Toc98664947"/>
      <w:bookmarkStart w:id="2241" w:name="_Toc105764949"/>
      <w:bookmarkStart w:id="2242" w:name="_Toc123151149"/>
      <w:bookmarkStart w:id="2243" w:name="_Toc124162665"/>
      <w:bookmarkStart w:id="2244" w:name="_Toc130866032"/>
      <w:bookmarkStart w:id="2245" w:name="_Toc138085254"/>
      <w:bookmarkStart w:id="2246" w:name="_Toc138891750"/>
      <w:bookmarkStart w:id="2247" w:name="_Toc145071539"/>
      <w:bookmarkStart w:id="2248" w:name="_Toc155212246"/>
      <w:bookmarkStart w:id="2249" w:name="_Toc187260647"/>
      <w:r w:rsidRPr="009C4728">
        <w:t>6.6.2.4.4</w:t>
      </w:r>
      <w:r w:rsidRPr="009C4728">
        <w:tab/>
      </w:r>
      <w:bookmarkEnd w:id="2226"/>
      <w:bookmarkEnd w:id="2227"/>
      <w:bookmarkEnd w:id="2228"/>
      <w:bookmarkEnd w:id="2229"/>
      <w:bookmarkEnd w:id="2230"/>
      <w:bookmarkEnd w:id="2231"/>
      <w:r w:rsidR="00C0293B">
        <w:t>Void</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50" w:name="_Toc21093200"/>
      <w:bookmarkStart w:id="2251" w:name="_Toc29762729"/>
      <w:bookmarkStart w:id="2252" w:name="_Toc36025904"/>
      <w:bookmarkStart w:id="2253" w:name="_Toc44584774"/>
      <w:bookmarkStart w:id="2254" w:name="_Toc45869067"/>
      <w:bookmarkStart w:id="2255" w:name="_Toc52553626"/>
      <w:bookmarkStart w:id="2256" w:name="_Toc61111873"/>
      <w:bookmarkStart w:id="2257" w:name="_Toc61125955"/>
      <w:bookmarkStart w:id="2258" w:name="_Toc61126116"/>
      <w:bookmarkStart w:id="2259" w:name="_Toc66804628"/>
      <w:bookmarkStart w:id="2260" w:name="_Toc74821202"/>
      <w:bookmarkStart w:id="2261" w:name="_Toc76503066"/>
      <w:bookmarkStart w:id="2262" w:name="_Toc83038739"/>
      <w:bookmarkStart w:id="2263" w:name="_Toc89850863"/>
      <w:bookmarkStart w:id="2264" w:name="_Toc98664948"/>
      <w:bookmarkStart w:id="2265" w:name="_Toc105764950"/>
      <w:bookmarkStart w:id="2266" w:name="_Toc123151150"/>
      <w:bookmarkStart w:id="2267" w:name="_Toc124162666"/>
      <w:bookmarkStart w:id="2268" w:name="_Toc130866033"/>
      <w:bookmarkStart w:id="2269" w:name="_Toc138085255"/>
      <w:bookmarkStart w:id="2270" w:name="_Toc138891751"/>
      <w:bookmarkStart w:id="2271" w:name="_Toc145071540"/>
      <w:bookmarkStart w:id="2272" w:name="_Toc155212247"/>
      <w:bookmarkStart w:id="2273" w:name="_Toc187260648"/>
      <w:r w:rsidRPr="009C4728">
        <w:t>6.6.2.4.5</w:t>
      </w:r>
      <w:r w:rsidRPr="009C4728">
        <w:tab/>
        <w:t>Co-existence with RNSS/GPS services in North America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4" w:name="_Toc21093201"/>
      <w:bookmarkStart w:id="2275" w:name="_Toc29762730"/>
      <w:bookmarkStart w:id="2276" w:name="_Toc36025905"/>
      <w:bookmarkStart w:id="2277" w:name="_Toc44584775"/>
      <w:bookmarkStart w:id="2278" w:name="_Toc45869068"/>
      <w:bookmarkStart w:id="2279" w:name="_Toc52553627"/>
      <w:bookmarkStart w:id="2280" w:name="_Toc61111874"/>
      <w:bookmarkStart w:id="2281" w:name="_Toc61125956"/>
      <w:bookmarkStart w:id="228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3" w:name="_Toc66810099"/>
      <w:bookmarkStart w:id="2284" w:name="_Toc74821203"/>
      <w:bookmarkStart w:id="2285" w:name="_Toc76503067"/>
      <w:bookmarkStart w:id="2286" w:name="_Toc83038740"/>
      <w:bookmarkStart w:id="2287" w:name="_Toc89850864"/>
      <w:bookmarkStart w:id="2288" w:name="_Toc98664949"/>
      <w:bookmarkStart w:id="2289" w:name="_Toc105764951"/>
      <w:bookmarkStart w:id="2290" w:name="_Toc123151151"/>
      <w:bookmarkStart w:id="2291" w:name="_Toc124162667"/>
      <w:bookmarkStart w:id="2292" w:name="_Toc130866034"/>
      <w:bookmarkStart w:id="2293" w:name="_Toc138085256"/>
      <w:bookmarkStart w:id="2294" w:name="_Toc138891752"/>
      <w:bookmarkStart w:id="2295" w:name="_Toc145071541"/>
      <w:bookmarkStart w:id="2296" w:name="_Toc155212248"/>
      <w:bookmarkStart w:id="2297" w:name="_Toc187260649"/>
      <w:bookmarkEnd w:id="2274"/>
      <w:bookmarkEnd w:id="2275"/>
      <w:bookmarkEnd w:id="2276"/>
      <w:bookmarkEnd w:id="2277"/>
      <w:bookmarkEnd w:id="2278"/>
      <w:bookmarkEnd w:id="2279"/>
      <w:bookmarkEnd w:id="2280"/>
      <w:bookmarkEnd w:id="2281"/>
      <w:bookmarkEnd w:id="2282"/>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283"/>
      <w:r>
        <w:t>Void</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98" w:name="_Toc21093202"/>
      <w:bookmarkStart w:id="2299" w:name="_Toc29762731"/>
      <w:bookmarkStart w:id="2300" w:name="_Toc36025906"/>
      <w:bookmarkStart w:id="2301" w:name="_Toc44584776"/>
      <w:bookmarkStart w:id="2302" w:name="_Toc45869069"/>
      <w:bookmarkStart w:id="2303" w:name="_Toc52553628"/>
      <w:bookmarkStart w:id="2304" w:name="_Toc61111875"/>
      <w:bookmarkStart w:id="2305" w:name="_Toc61125957"/>
      <w:bookmarkStart w:id="2306" w:name="_Toc61126118"/>
      <w:bookmarkStart w:id="2307" w:name="_Toc66804630"/>
      <w:bookmarkStart w:id="2308" w:name="_Toc74821204"/>
      <w:bookmarkStart w:id="2309" w:name="_Toc76503068"/>
      <w:bookmarkStart w:id="2310" w:name="_Toc83038741"/>
      <w:bookmarkStart w:id="2311" w:name="_Toc89850865"/>
      <w:bookmarkStart w:id="2312" w:name="_Toc98664950"/>
      <w:bookmarkStart w:id="2313" w:name="_Toc105764952"/>
      <w:bookmarkStart w:id="2314" w:name="_Toc123151152"/>
      <w:bookmarkStart w:id="2315" w:name="_Toc124162668"/>
      <w:bookmarkStart w:id="2316" w:name="_Toc130866035"/>
      <w:bookmarkStart w:id="2317" w:name="_Toc138085257"/>
      <w:bookmarkStart w:id="2318" w:name="_Toc138891753"/>
      <w:bookmarkStart w:id="2319" w:name="_Toc145071542"/>
      <w:bookmarkStart w:id="2320" w:name="_Toc155212249"/>
      <w:bookmarkStart w:id="2321" w:name="_Toc187260650"/>
      <w:r w:rsidRPr="009C4728">
        <w:t>6.6.2.4.7</w:t>
      </w:r>
      <w:r w:rsidRPr="009C4728">
        <w:tab/>
        <w:t>Additional band 32, 50, 51, 74, 75 and 76 unwanted emissions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2" w:name="_Hlk488398933"/>
      <w:r w:rsidRPr="009C4728">
        <w:t>in Band 75 within 1432-1517 MHz and in Band 76 within 1427-1432 MHz</w:t>
      </w:r>
      <w:bookmarkEnd w:id="2322"/>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3"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323"/>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4"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4"/>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5" w:name="_Toc21093203"/>
      <w:bookmarkStart w:id="2326" w:name="_Toc29762732"/>
      <w:bookmarkStart w:id="2327" w:name="_Toc36025907"/>
      <w:bookmarkStart w:id="2328" w:name="_Toc44584777"/>
      <w:bookmarkStart w:id="2329" w:name="_Toc45869070"/>
      <w:bookmarkStart w:id="2330" w:name="_Toc52553629"/>
      <w:bookmarkStart w:id="2331" w:name="_Toc61111876"/>
      <w:bookmarkStart w:id="2332" w:name="_Toc61125958"/>
      <w:bookmarkStart w:id="2333" w:name="_Toc61126119"/>
      <w:bookmarkStart w:id="2334" w:name="_Toc66804631"/>
      <w:bookmarkStart w:id="2335" w:name="_Toc74821205"/>
      <w:bookmarkStart w:id="2336" w:name="_Toc76503069"/>
      <w:bookmarkStart w:id="2337" w:name="_Toc83038742"/>
      <w:bookmarkStart w:id="2338" w:name="_Toc89850866"/>
      <w:bookmarkStart w:id="2339" w:name="_Toc98664951"/>
      <w:bookmarkStart w:id="2340" w:name="_Toc105764953"/>
      <w:bookmarkStart w:id="2341" w:name="_Toc123151153"/>
      <w:bookmarkStart w:id="2342" w:name="_Toc124162669"/>
      <w:bookmarkStart w:id="2343" w:name="_Toc130866036"/>
      <w:bookmarkStart w:id="2344" w:name="_Toc138085258"/>
      <w:bookmarkStart w:id="2345" w:name="_Toc138891754"/>
      <w:bookmarkStart w:id="2346" w:name="_Toc145071543"/>
      <w:bookmarkStart w:id="2347" w:name="_Toc155212250"/>
      <w:bookmarkStart w:id="2348" w:name="_Toc187260651"/>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49" w:name="_Toc21093204"/>
      <w:bookmarkStart w:id="2350" w:name="_Toc29762733"/>
      <w:bookmarkStart w:id="2351" w:name="_Toc36025908"/>
      <w:bookmarkStart w:id="2352" w:name="_Toc44584778"/>
      <w:bookmarkStart w:id="2353" w:name="_Toc45869071"/>
      <w:bookmarkStart w:id="2354" w:name="_Toc52553630"/>
      <w:bookmarkStart w:id="2355" w:name="_Toc61111877"/>
      <w:bookmarkStart w:id="2356" w:name="_Toc61125959"/>
      <w:bookmarkStart w:id="2357" w:name="_Toc61126120"/>
      <w:bookmarkStart w:id="2358" w:name="_Toc66804632"/>
      <w:bookmarkStart w:id="2359" w:name="_Toc74821206"/>
      <w:bookmarkStart w:id="2360" w:name="_Toc76503070"/>
      <w:bookmarkStart w:id="2361" w:name="_Toc83038743"/>
      <w:bookmarkStart w:id="2362" w:name="_Toc89850867"/>
      <w:bookmarkStart w:id="2363" w:name="_Toc98664952"/>
      <w:bookmarkStart w:id="2364" w:name="_Toc105764954"/>
      <w:bookmarkStart w:id="2365" w:name="_Toc123151154"/>
      <w:bookmarkStart w:id="2366" w:name="_Toc124162670"/>
      <w:bookmarkStart w:id="2367" w:name="_Toc130866037"/>
      <w:bookmarkStart w:id="2368" w:name="_Toc138085259"/>
      <w:bookmarkStart w:id="2369" w:name="_Toc138891755"/>
      <w:bookmarkStart w:id="2370" w:name="_Toc145071544"/>
      <w:bookmarkStart w:id="2371" w:name="_Toc155212251"/>
      <w:bookmarkStart w:id="2372" w:name="_Toc187260652"/>
      <w:r w:rsidRPr="009C4728">
        <w:t>6.6.2.4.</w:t>
      </w:r>
      <w:r w:rsidRPr="009C4728">
        <w:rPr>
          <w:lang w:eastAsia="zh-CN"/>
        </w:rPr>
        <w:t>9</w:t>
      </w:r>
      <w:r w:rsidRPr="009C4728">
        <w:tab/>
        <w:t>Additional requirements for band 4</w:t>
      </w:r>
      <w:r w:rsidRPr="009C4728">
        <w:rPr>
          <w:lang w:eastAsia="zh-CN"/>
        </w:rPr>
        <w:t>8</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3" w:name="_Toc21093205"/>
      <w:bookmarkStart w:id="2374" w:name="_Toc29762734"/>
      <w:bookmarkStart w:id="2375" w:name="_Toc36025909"/>
      <w:bookmarkStart w:id="2376" w:name="_Toc44584779"/>
      <w:bookmarkStart w:id="2377" w:name="_Toc45869072"/>
      <w:bookmarkStart w:id="2378" w:name="_Toc52553631"/>
      <w:bookmarkStart w:id="2379" w:name="_Toc61111878"/>
      <w:bookmarkStart w:id="2380" w:name="_Toc61125960"/>
      <w:bookmarkStart w:id="2381" w:name="_Toc61126121"/>
      <w:bookmarkStart w:id="2382" w:name="_Toc66804633"/>
      <w:bookmarkStart w:id="2383" w:name="_Toc74821207"/>
      <w:bookmarkStart w:id="2384" w:name="_Toc76503071"/>
      <w:bookmarkStart w:id="2385" w:name="_Toc83038744"/>
      <w:bookmarkStart w:id="2386" w:name="_Toc89850868"/>
      <w:bookmarkStart w:id="2387" w:name="_Toc98664953"/>
      <w:bookmarkStart w:id="2388" w:name="_Toc105764955"/>
      <w:bookmarkStart w:id="2389" w:name="_Toc123151155"/>
      <w:bookmarkStart w:id="2390" w:name="_Toc124162671"/>
      <w:bookmarkStart w:id="2391" w:name="_Toc130866038"/>
      <w:bookmarkStart w:id="2392" w:name="_Toc138085260"/>
      <w:bookmarkStart w:id="2393" w:name="_Toc138891756"/>
      <w:bookmarkStart w:id="2394" w:name="_Toc145071545"/>
      <w:bookmarkStart w:id="2395" w:name="_Toc155212252"/>
      <w:bookmarkStart w:id="2396" w:name="_Toc187260653"/>
      <w:r w:rsidRPr="009C4728">
        <w:t>6.6.2.4.10</w:t>
      </w:r>
      <w:r w:rsidRPr="009C4728">
        <w:tab/>
        <w:t>Additional requirements for band 53</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97" w:name="_Toc21093206"/>
      <w:bookmarkStart w:id="2398" w:name="_Toc29762735"/>
      <w:bookmarkStart w:id="2399" w:name="_Toc36025910"/>
      <w:bookmarkStart w:id="2400" w:name="_Toc44584780"/>
      <w:bookmarkStart w:id="2401" w:name="_Toc45869073"/>
      <w:bookmarkStart w:id="2402" w:name="_Toc52553632"/>
      <w:bookmarkStart w:id="2403" w:name="_Toc61111879"/>
      <w:bookmarkStart w:id="2404" w:name="_Toc61125961"/>
      <w:bookmarkStart w:id="2405" w:name="_Toc61126122"/>
      <w:bookmarkStart w:id="2406" w:name="_Toc66804634"/>
      <w:bookmarkStart w:id="2407" w:name="_Toc74821208"/>
      <w:bookmarkStart w:id="2408" w:name="_Toc76503072"/>
      <w:bookmarkStart w:id="2409" w:name="_Toc83038745"/>
      <w:bookmarkStart w:id="2410" w:name="_Toc89850869"/>
      <w:bookmarkStart w:id="2411" w:name="_Toc98664954"/>
      <w:bookmarkStart w:id="2412" w:name="_Toc105764956"/>
      <w:bookmarkStart w:id="2413" w:name="_Toc123151156"/>
      <w:bookmarkStart w:id="2414" w:name="_Toc124162672"/>
      <w:bookmarkStart w:id="2415" w:name="_Toc130866039"/>
      <w:bookmarkStart w:id="2416" w:name="_Toc138085261"/>
      <w:bookmarkStart w:id="2417" w:name="_Toc138891757"/>
      <w:bookmarkStart w:id="2418" w:name="_Toc145071546"/>
      <w:bookmarkStart w:id="2419" w:name="_Toc155212253"/>
      <w:bookmarkStart w:id="2420" w:name="_Toc187260654"/>
      <w:r w:rsidRPr="009C4728">
        <w:t>6.6.3</w:t>
      </w:r>
      <w:r w:rsidRPr="009C4728">
        <w:tab/>
        <w:t>Occupied bandwidth</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07D8EE29" w14:textId="7380B178"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1" w:name="_Toc21093207"/>
      <w:bookmarkStart w:id="2422" w:name="_Toc29762736"/>
      <w:bookmarkStart w:id="2423" w:name="_Toc36025911"/>
      <w:bookmarkStart w:id="2424" w:name="_Toc44584781"/>
      <w:bookmarkStart w:id="2425" w:name="_Toc45869074"/>
      <w:bookmarkStart w:id="2426" w:name="_Toc52553633"/>
      <w:bookmarkStart w:id="2427" w:name="_Toc61111880"/>
      <w:bookmarkStart w:id="2428" w:name="_Toc61125962"/>
      <w:bookmarkStart w:id="2429" w:name="_Toc61126123"/>
      <w:bookmarkStart w:id="2430" w:name="_Toc66804635"/>
      <w:bookmarkStart w:id="2431" w:name="_Toc74821209"/>
      <w:bookmarkStart w:id="2432" w:name="_Toc76503073"/>
      <w:bookmarkStart w:id="2433" w:name="_Toc83038746"/>
      <w:bookmarkStart w:id="2434" w:name="_Toc89850870"/>
      <w:bookmarkStart w:id="2435" w:name="_Toc98664955"/>
      <w:bookmarkStart w:id="2436" w:name="_Toc105764957"/>
      <w:bookmarkStart w:id="2437" w:name="_Toc123151157"/>
      <w:bookmarkStart w:id="2438" w:name="_Toc124162673"/>
      <w:bookmarkStart w:id="2439" w:name="_Toc130866040"/>
      <w:bookmarkStart w:id="2440" w:name="_Toc138085262"/>
      <w:bookmarkStart w:id="2441" w:name="_Toc138891758"/>
      <w:bookmarkStart w:id="2442" w:name="_Toc145071547"/>
      <w:bookmarkStart w:id="2443" w:name="_Toc155212254"/>
      <w:bookmarkStart w:id="2444" w:name="_Toc187260655"/>
      <w:r w:rsidRPr="009C4728">
        <w:t>6.6.3.1</w:t>
      </w:r>
      <w:r w:rsidRPr="009C4728">
        <w:tab/>
        <w:t>Minimum requirement</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5" w:name="_Toc21093208"/>
      <w:bookmarkStart w:id="2446" w:name="_Toc29762737"/>
      <w:bookmarkStart w:id="2447" w:name="_Toc36025912"/>
      <w:bookmarkStart w:id="2448" w:name="_Toc44584782"/>
      <w:bookmarkStart w:id="2449" w:name="_Toc45869075"/>
      <w:bookmarkStart w:id="2450" w:name="_Toc52553634"/>
      <w:bookmarkStart w:id="2451" w:name="_Toc61111881"/>
      <w:bookmarkStart w:id="2452" w:name="_Toc61125963"/>
      <w:bookmarkStart w:id="2453" w:name="_Toc61126124"/>
      <w:bookmarkStart w:id="2454" w:name="_Toc66804636"/>
      <w:bookmarkStart w:id="2455" w:name="_Toc74821210"/>
      <w:bookmarkStart w:id="2456" w:name="_Toc76503074"/>
      <w:bookmarkStart w:id="2457" w:name="_Toc83038747"/>
      <w:bookmarkStart w:id="2458" w:name="_Toc89850871"/>
      <w:bookmarkStart w:id="2459" w:name="_Toc98664956"/>
      <w:bookmarkStart w:id="2460" w:name="_Toc105764958"/>
      <w:bookmarkStart w:id="2461" w:name="_Toc123151158"/>
      <w:bookmarkStart w:id="2462" w:name="_Toc124162674"/>
      <w:bookmarkStart w:id="2463" w:name="_Toc130866041"/>
      <w:bookmarkStart w:id="2464" w:name="_Toc138085263"/>
      <w:bookmarkStart w:id="2465" w:name="_Toc138891759"/>
      <w:bookmarkStart w:id="2466" w:name="_Toc145071548"/>
      <w:bookmarkStart w:id="2467" w:name="_Toc155212255"/>
      <w:bookmarkStart w:id="2468" w:name="_Toc187260656"/>
      <w:r w:rsidRPr="009C4728">
        <w:t>6.6.4</w:t>
      </w:r>
      <w:r w:rsidRPr="009C4728">
        <w:tab/>
        <w:t>Adjacent Channel Leakage Power Ratio (ACLR)</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69" w:name="_Toc21093209"/>
      <w:bookmarkStart w:id="2470" w:name="_Toc29762738"/>
      <w:bookmarkStart w:id="2471" w:name="_Toc36025913"/>
      <w:bookmarkStart w:id="2472" w:name="_Toc44584783"/>
      <w:bookmarkStart w:id="2473" w:name="_Toc45869076"/>
      <w:bookmarkStart w:id="2474" w:name="_Toc52553635"/>
      <w:bookmarkStart w:id="2475" w:name="_Toc61111882"/>
      <w:bookmarkStart w:id="2476" w:name="_Toc61125964"/>
      <w:bookmarkStart w:id="2477" w:name="_Toc61126125"/>
      <w:bookmarkStart w:id="2478" w:name="_Toc66804637"/>
      <w:bookmarkStart w:id="2479" w:name="_Toc74821211"/>
      <w:bookmarkStart w:id="2480" w:name="_Toc76503075"/>
      <w:bookmarkStart w:id="2481" w:name="_Toc83038748"/>
      <w:bookmarkStart w:id="2482" w:name="_Toc89850872"/>
      <w:bookmarkStart w:id="2483" w:name="_Toc98664957"/>
      <w:bookmarkStart w:id="2484" w:name="_Toc105764959"/>
      <w:bookmarkStart w:id="2485" w:name="_Toc123151159"/>
      <w:bookmarkStart w:id="2486" w:name="_Toc124162675"/>
      <w:bookmarkStart w:id="2487" w:name="_Toc130866042"/>
      <w:bookmarkStart w:id="2488" w:name="_Toc138085264"/>
      <w:bookmarkStart w:id="2489" w:name="_Toc138891760"/>
      <w:bookmarkStart w:id="2490" w:name="_Toc145071549"/>
      <w:bookmarkStart w:id="2491" w:name="_Toc155212256"/>
      <w:bookmarkStart w:id="2492" w:name="_Toc187260657"/>
      <w:r w:rsidRPr="009C4728">
        <w:t>6.6.4.1</w:t>
      </w:r>
      <w:r w:rsidRPr="009C4728">
        <w:tab/>
        <w:t>E-UTRA minimum requirement</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3" w:name="_Toc21093210"/>
      <w:bookmarkStart w:id="2494" w:name="_Toc29762739"/>
      <w:bookmarkStart w:id="2495" w:name="_Toc36025914"/>
      <w:bookmarkStart w:id="2496" w:name="_Toc44584784"/>
      <w:bookmarkStart w:id="2497" w:name="_Toc45869077"/>
      <w:bookmarkStart w:id="2498" w:name="_Toc52553636"/>
      <w:bookmarkStart w:id="2499" w:name="_Toc61111883"/>
      <w:bookmarkStart w:id="2500" w:name="_Toc61125965"/>
      <w:bookmarkStart w:id="2501" w:name="_Toc61126126"/>
      <w:bookmarkStart w:id="2502" w:name="_Toc66804638"/>
      <w:bookmarkStart w:id="2503" w:name="_Toc74821212"/>
      <w:bookmarkStart w:id="2504" w:name="_Toc76503076"/>
      <w:bookmarkStart w:id="2505" w:name="_Toc83038749"/>
      <w:bookmarkStart w:id="2506" w:name="_Toc89850873"/>
      <w:bookmarkStart w:id="2507" w:name="_Toc98664958"/>
      <w:bookmarkStart w:id="2508" w:name="_Toc105764960"/>
      <w:bookmarkStart w:id="2509" w:name="_Toc123151160"/>
      <w:bookmarkStart w:id="2510" w:name="_Toc124162676"/>
      <w:bookmarkStart w:id="2511" w:name="_Toc130866043"/>
      <w:bookmarkStart w:id="2512" w:name="_Toc138085265"/>
      <w:bookmarkStart w:id="2513" w:name="_Toc138891761"/>
      <w:bookmarkStart w:id="2514" w:name="_Toc145071550"/>
      <w:bookmarkStart w:id="2515" w:name="_Toc155212257"/>
      <w:bookmarkStart w:id="2516" w:name="_Toc187260658"/>
      <w:r w:rsidRPr="009C4728">
        <w:t>6.6.4.2</w:t>
      </w:r>
      <w:r w:rsidRPr="009C4728">
        <w:tab/>
        <w:t>UTRA FDD minimum requirement</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7" w:name="_Toc21093211"/>
      <w:bookmarkStart w:id="2518" w:name="_Toc29762740"/>
      <w:bookmarkStart w:id="2519" w:name="_Toc36025915"/>
      <w:bookmarkStart w:id="2520" w:name="_Toc44584785"/>
      <w:bookmarkStart w:id="2521" w:name="_Toc45869078"/>
      <w:bookmarkStart w:id="2522" w:name="_Toc52553637"/>
      <w:bookmarkStart w:id="2523" w:name="_Toc61111884"/>
      <w:bookmarkStart w:id="2524" w:name="_Toc61125966"/>
      <w:bookmarkStart w:id="2525" w:name="_Toc61126127"/>
      <w:bookmarkStart w:id="2526" w:name="_Toc66804639"/>
      <w:bookmarkStart w:id="2527" w:name="_Toc74821213"/>
      <w:bookmarkStart w:id="2528" w:name="_Toc76503077"/>
      <w:bookmarkStart w:id="2529" w:name="_Toc83038750"/>
      <w:bookmarkStart w:id="2530" w:name="_Toc89850874"/>
      <w:bookmarkStart w:id="2531" w:name="_Toc98664959"/>
      <w:bookmarkStart w:id="2532" w:name="_Toc105764961"/>
      <w:bookmarkStart w:id="2533" w:name="_Toc123151161"/>
      <w:bookmarkStart w:id="2534" w:name="_Toc124162677"/>
      <w:bookmarkStart w:id="2535" w:name="_Toc130866044"/>
      <w:bookmarkStart w:id="2536" w:name="_Toc138085266"/>
      <w:bookmarkStart w:id="2537" w:name="_Toc138891762"/>
      <w:bookmarkStart w:id="2538" w:name="_Toc145071551"/>
      <w:bookmarkStart w:id="2539" w:name="_Toc155212258"/>
      <w:bookmarkStart w:id="2540" w:name="_Toc187260659"/>
      <w:r w:rsidRPr="009C4728">
        <w:t>6.6.4.3</w:t>
      </w:r>
      <w:r w:rsidRPr="009C4728">
        <w:tab/>
        <w:t>UTRA TDD minimum requirement</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541" w:name="_Toc21093212"/>
      <w:bookmarkStart w:id="2542" w:name="_Toc29762741"/>
      <w:bookmarkStart w:id="2543" w:name="_Toc36025916"/>
      <w:bookmarkStart w:id="2544" w:name="_Toc44584786"/>
      <w:bookmarkStart w:id="2545" w:name="_Toc45869079"/>
      <w:bookmarkStart w:id="2546" w:name="_Toc52553638"/>
      <w:bookmarkStart w:id="2547" w:name="_Toc61111885"/>
      <w:bookmarkStart w:id="2548" w:name="_Toc61125967"/>
      <w:bookmarkStart w:id="2549" w:name="_Toc61126128"/>
      <w:bookmarkStart w:id="2550" w:name="_Toc66804640"/>
      <w:bookmarkStart w:id="2551" w:name="_Toc74821214"/>
      <w:bookmarkStart w:id="2552" w:name="_Toc76503078"/>
      <w:bookmarkStart w:id="2553" w:name="_Toc83038751"/>
      <w:bookmarkStart w:id="2554" w:name="_Toc89850875"/>
      <w:bookmarkStart w:id="2555" w:name="_Toc98664960"/>
      <w:bookmarkStart w:id="2556" w:name="_Toc105764962"/>
      <w:bookmarkStart w:id="2557" w:name="_Toc123151162"/>
      <w:bookmarkStart w:id="2558" w:name="_Toc124162678"/>
      <w:bookmarkStart w:id="2559" w:name="_Toc130866045"/>
      <w:bookmarkStart w:id="2560" w:name="_Toc138085267"/>
      <w:bookmarkStart w:id="2561" w:name="_Toc138891763"/>
      <w:bookmarkStart w:id="2562" w:name="_Toc145071552"/>
      <w:bookmarkStart w:id="2563" w:name="_Toc155212259"/>
      <w:bookmarkStart w:id="2564" w:name="_Toc187260660"/>
      <w:r w:rsidRPr="009C4728">
        <w:t>6.6.4.4</w:t>
      </w:r>
      <w:r w:rsidRPr="009C4728">
        <w:tab/>
        <w:t>Cumulative ACLR requirement in non-contiguous spectrum</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5" w:name="_Toc21093213"/>
      <w:bookmarkStart w:id="2566" w:name="_Toc29762742"/>
      <w:bookmarkStart w:id="2567" w:name="_Toc36025917"/>
      <w:bookmarkStart w:id="2568" w:name="_Toc44584787"/>
      <w:bookmarkStart w:id="2569" w:name="_Toc45869080"/>
      <w:bookmarkStart w:id="2570" w:name="_Toc52553639"/>
      <w:bookmarkStart w:id="2571" w:name="_Toc61111886"/>
      <w:bookmarkStart w:id="2572" w:name="_Toc61125968"/>
      <w:bookmarkStart w:id="2573" w:name="_Toc61126129"/>
      <w:bookmarkStart w:id="2574" w:name="_Toc66804641"/>
      <w:bookmarkStart w:id="2575" w:name="_Toc74821215"/>
      <w:bookmarkStart w:id="2576" w:name="_Toc76503079"/>
      <w:bookmarkStart w:id="2577" w:name="_Toc83038752"/>
      <w:bookmarkStart w:id="2578" w:name="_Toc89850876"/>
      <w:bookmarkStart w:id="2579" w:name="_Toc98664961"/>
      <w:bookmarkStart w:id="2580" w:name="_Toc105764963"/>
      <w:bookmarkStart w:id="2581" w:name="_Toc123151163"/>
      <w:bookmarkStart w:id="2582" w:name="_Toc124162679"/>
      <w:bookmarkStart w:id="2583" w:name="_Toc130866046"/>
      <w:bookmarkStart w:id="2584" w:name="_Toc138085268"/>
      <w:bookmarkStart w:id="2585" w:name="_Toc138891764"/>
      <w:bookmarkStart w:id="2586" w:name="_Toc145071553"/>
      <w:bookmarkStart w:id="2587" w:name="_Toc155212260"/>
      <w:bookmarkStart w:id="2588" w:name="_Toc187260661"/>
      <w:r w:rsidRPr="009C4728">
        <w:t>6.6.4.</w:t>
      </w:r>
      <w:r w:rsidRPr="009C4728">
        <w:rPr>
          <w:lang w:eastAsia="zh-CN"/>
        </w:rPr>
        <w:t>5</w:t>
      </w:r>
      <w:r w:rsidRPr="009C4728">
        <w:tab/>
      </w:r>
      <w:r w:rsidRPr="009C4728">
        <w:rPr>
          <w:lang w:eastAsia="zh-CN"/>
        </w:rPr>
        <w:t>NB-IoT</w:t>
      </w:r>
      <w:r w:rsidRPr="009C4728">
        <w:t xml:space="preserve"> minimum requirement</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9" w:name="_Toc21093214"/>
      <w:bookmarkStart w:id="2590" w:name="_Toc29762743"/>
      <w:bookmarkStart w:id="2591" w:name="_Toc36025918"/>
      <w:bookmarkStart w:id="2592" w:name="_Toc44584788"/>
      <w:bookmarkStart w:id="2593" w:name="_Toc45869081"/>
      <w:bookmarkStart w:id="2594" w:name="_Toc52553640"/>
      <w:bookmarkStart w:id="2595" w:name="_Toc61111887"/>
      <w:bookmarkStart w:id="2596" w:name="_Toc61125969"/>
      <w:bookmarkStart w:id="2597" w:name="_Toc61126130"/>
      <w:bookmarkStart w:id="2598" w:name="_Toc66804642"/>
      <w:bookmarkStart w:id="2599" w:name="_Toc74821216"/>
      <w:bookmarkStart w:id="2600" w:name="_Toc76503080"/>
      <w:bookmarkStart w:id="2601" w:name="_Toc83038753"/>
      <w:bookmarkStart w:id="2602" w:name="_Toc89850877"/>
      <w:bookmarkStart w:id="2603" w:name="_Toc98664962"/>
      <w:bookmarkStart w:id="2604" w:name="_Toc105764964"/>
      <w:bookmarkStart w:id="2605" w:name="_Toc123151164"/>
      <w:bookmarkStart w:id="2606" w:name="_Toc124162680"/>
      <w:bookmarkStart w:id="2607" w:name="_Toc130866047"/>
      <w:bookmarkStart w:id="2608" w:name="_Toc138085269"/>
      <w:bookmarkStart w:id="2609" w:name="_Toc138891765"/>
      <w:bookmarkStart w:id="2610" w:name="_Toc145071554"/>
      <w:bookmarkStart w:id="2611" w:name="_Toc155212261"/>
      <w:bookmarkStart w:id="2612" w:name="_Toc187260662"/>
      <w:r w:rsidRPr="009C4728">
        <w:t>6.6.4.6</w:t>
      </w:r>
      <w:r w:rsidRPr="009C4728">
        <w:tab/>
        <w:t>NR minimum requirement</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4" w:name="_Hlk508123095"/>
      <w:bookmarkEnd w:id="261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4"/>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5"/>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6" w:name="_Hlk508123340"/>
      <w:r w:rsidRPr="009C4728">
        <w:rPr>
          <w:rFonts w:cs="v5.0.0"/>
        </w:rPr>
        <w:t>limit is</w:t>
      </w:r>
      <w:bookmarkEnd w:id="2616"/>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7"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17"/>
      </w:tr>
    </w:tbl>
    <w:p w14:paraId="07D8EFEC" w14:textId="77777777" w:rsidR="00C53C29" w:rsidRPr="009C4728" w:rsidRDefault="00C53C29" w:rsidP="00C53C29"/>
    <w:p w14:paraId="07D8EFED" w14:textId="77777777" w:rsidR="00C53C29" w:rsidRPr="009C4728" w:rsidRDefault="00C53C29" w:rsidP="00C53C29">
      <w:pPr>
        <w:pStyle w:val="Heading2"/>
      </w:pPr>
      <w:bookmarkStart w:id="2618" w:name="_Toc21093215"/>
      <w:bookmarkStart w:id="2619" w:name="_Toc29762744"/>
      <w:bookmarkStart w:id="2620" w:name="_Toc36025919"/>
      <w:bookmarkStart w:id="2621" w:name="_Toc44584789"/>
      <w:bookmarkStart w:id="2622" w:name="_Toc45869082"/>
      <w:bookmarkStart w:id="2623" w:name="_Toc52553641"/>
      <w:bookmarkStart w:id="2624" w:name="_Toc61111888"/>
      <w:bookmarkStart w:id="2625" w:name="_Toc61125970"/>
      <w:bookmarkStart w:id="2626" w:name="_Toc61126131"/>
      <w:bookmarkStart w:id="2627" w:name="_Toc66804643"/>
      <w:bookmarkStart w:id="2628" w:name="_Toc74821217"/>
      <w:bookmarkStart w:id="2629" w:name="_Toc76503081"/>
      <w:bookmarkStart w:id="2630" w:name="_Toc83038754"/>
      <w:bookmarkStart w:id="2631" w:name="_Toc89850878"/>
      <w:bookmarkStart w:id="2632" w:name="_Toc98664963"/>
      <w:bookmarkStart w:id="2633" w:name="_Toc105764965"/>
      <w:bookmarkStart w:id="2634" w:name="_Toc123151165"/>
      <w:bookmarkStart w:id="2635" w:name="_Toc124162681"/>
      <w:bookmarkStart w:id="2636" w:name="_Toc130866048"/>
      <w:bookmarkStart w:id="2637" w:name="_Toc138085270"/>
      <w:bookmarkStart w:id="2638" w:name="_Toc138891766"/>
      <w:bookmarkStart w:id="2639" w:name="_Toc145071555"/>
      <w:bookmarkStart w:id="2640" w:name="_Toc155212262"/>
      <w:bookmarkStart w:id="2641" w:name="_Toc187260663"/>
      <w:r w:rsidRPr="009C4728">
        <w:t>6.7</w:t>
      </w:r>
      <w:r w:rsidRPr="009C4728">
        <w:tab/>
        <w:t>Transmitter intermodulation</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42" w:name="_Toc21093216"/>
      <w:bookmarkStart w:id="2643" w:name="_Toc29762745"/>
      <w:bookmarkStart w:id="2644" w:name="_Toc36025920"/>
      <w:bookmarkStart w:id="2645" w:name="_Toc44584790"/>
      <w:bookmarkStart w:id="2646" w:name="_Toc45869083"/>
      <w:bookmarkStart w:id="2647" w:name="_Toc52553642"/>
      <w:bookmarkStart w:id="2648" w:name="_Toc61111889"/>
      <w:bookmarkStart w:id="2649" w:name="_Toc61125971"/>
      <w:bookmarkStart w:id="2650" w:name="_Toc61126132"/>
      <w:bookmarkStart w:id="2651" w:name="_Toc66804644"/>
      <w:bookmarkStart w:id="2652" w:name="_Toc74821218"/>
      <w:bookmarkStart w:id="2653" w:name="_Toc76503082"/>
      <w:bookmarkStart w:id="2654" w:name="_Toc83038755"/>
      <w:bookmarkStart w:id="2655" w:name="_Toc89850879"/>
      <w:bookmarkStart w:id="2656" w:name="_Toc98664964"/>
      <w:bookmarkStart w:id="2657" w:name="_Toc105764966"/>
      <w:bookmarkStart w:id="2658" w:name="_Toc123151166"/>
      <w:bookmarkStart w:id="2659" w:name="_Toc124162682"/>
      <w:bookmarkStart w:id="2660" w:name="_Toc130866049"/>
      <w:bookmarkStart w:id="2661" w:name="_Toc138085271"/>
      <w:bookmarkStart w:id="2662" w:name="_Toc138891767"/>
      <w:bookmarkStart w:id="2663" w:name="_Toc145071556"/>
      <w:bookmarkStart w:id="2664" w:name="_Toc155212263"/>
      <w:bookmarkStart w:id="2665" w:name="_Toc187260664"/>
      <w:r w:rsidRPr="009C4728">
        <w:t>6.7.1</w:t>
      </w:r>
      <w:r w:rsidRPr="009C4728">
        <w:tab/>
        <w:t>General minimum requirement</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6" w:name="_Toc21093217"/>
      <w:bookmarkStart w:id="2667" w:name="_Toc29762746"/>
      <w:bookmarkStart w:id="2668" w:name="_Toc36025921"/>
      <w:bookmarkStart w:id="2669" w:name="_Toc44584791"/>
      <w:bookmarkStart w:id="2670" w:name="_Toc45869084"/>
      <w:bookmarkStart w:id="2671" w:name="_Toc52553643"/>
      <w:bookmarkStart w:id="2672" w:name="_Toc61111890"/>
      <w:bookmarkStart w:id="2673" w:name="_Toc61125972"/>
      <w:bookmarkStart w:id="2674" w:name="_Toc61126133"/>
      <w:bookmarkStart w:id="2675" w:name="_Toc66804645"/>
      <w:bookmarkStart w:id="2676" w:name="_Toc74821219"/>
      <w:bookmarkStart w:id="2677" w:name="_Toc76503083"/>
      <w:bookmarkStart w:id="2678" w:name="_Toc83038756"/>
      <w:bookmarkStart w:id="2679" w:name="_Toc89850880"/>
      <w:bookmarkStart w:id="2680" w:name="_Toc98664965"/>
      <w:bookmarkStart w:id="2681" w:name="_Toc105764967"/>
      <w:bookmarkStart w:id="2682" w:name="_Toc123151167"/>
      <w:bookmarkStart w:id="2683" w:name="_Toc124162683"/>
      <w:bookmarkStart w:id="2684" w:name="_Toc130866050"/>
      <w:bookmarkStart w:id="2685" w:name="_Toc138085272"/>
      <w:bookmarkStart w:id="2686" w:name="_Toc138891768"/>
      <w:bookmarkStart w:id="2687" w:name="_Toc145071557"/>
      <w:bookmarkStart w:id="2688" w:name="_Toc155212264"/>
      <w:bookmarkStart w:id="2689" w:name="_Toc187260665"/>
      <w:r w:rsidRPr="009C4728">
        <w:t>6.7.2</w:t>
      </w:r>
      <w:r w:rsidRPr="009C4728">
        <w:tab/>
        <w:t>Additional minimum requirement (BC1 and BC2)</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690" w:name="_Toc21093218"/>
      <w:bookmarkStart w:id="2691" w:name="_Toc29762747"/>
      <w:bookmarkStart w:id="2692" w:name="_Toc36025922"/>
      <w:bookmarkStart w:id="2693" w:name="_Toc44584792"/>
      <w:bookmarkStart w:id="2694" w:name="_Toc45869085"/>
      <w:bookmarkStart w:id="2695" w:name="_Toc52553644"/>
      <w:bookmarkStart w:id="2696" w:name="_Toc61111891"/>
      <w:bookmarkStart w:id="2697" w:name="_Toc61125973"/>
      <w:bookmarkStart w:id="2698" w:name="_Toc61126134"/>
      <w:bookmarkStart w:id="2699" w:name="_Toc66804646"/>
      <w:bookmarkStart w:id="2700" w:name="_Toc74821220"/>
      <w:bookmarkStart w:id="2701" w:name="_Toc76503084"/>
      <w:bookmarkStart w:id="2702" w:name="_Toc83038757"/>
      <w:bookmarkStart w:id="2703" w:name="_Toc89850881"/>
      <w:bookmarkStart w:id="2704" w:name="_Toc98664966"/>
      <w:bookmarkStart w:id="2705" w:name="_Toc105764968"/>
      <w:bookmarkStart w:id="2706" w:name="_Toc123151168"/>
      <w:bookmarkStart w:id="2707" w:name="_Toc124162684"/>
      <w:bookmarkStart w:id="2708" w:name="_Toc130866051"/>
      <w:bookmarkStart w:id="2709" w:name="_Toc138085273"/>
      <w:bookmarkStart w:id="2710" w:name="_Toc138891769"/>
      <w:bookmarkStart w:id="2711" w:name="_Toc145071558"/>
      <w:bookmarkStart w:id="2712" w:name="_Toc155212265"/>
      <w:bookmarkStart w:id="2713" w:name="_Toc187260666"/>
      <w:r w:rsidRPr="009C4728">
        <w:t>6.7.3</w:t>
      </w:r>
      <w:r w:rsidRPr="009C4728">
        <w:tab/>
        <w:t>Additional minimum requirement (BC3)</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714" w:name="_Toc21093219"/>
      <w:bookmarkStart w:id="2715" w:name="_Toc29762748"/>
      <w:bookmarkStart w:id="2716" w:name="_Toc36025923"/>
      <w:bookmarkStart w:id="2717" w:name="_Toc44584793"/>
      <w:bookmarkStart w:id="2718" w:name="_Toc45869086"/>
      <w:bookmarkStart w:id="2719" w:name="_Toc52553645"/>
      <w:bookmarkStart w:id="2720" w:name="_Toc61111892"/>
      <w:bookmarkStart w:id="2721" w:name="_Toc61125974"/>
      <w:bookmarkStart w:id="2722" w:name="_Toc61126135"/>
      <w:bookmarkStart w:id="2723" w:name="_Toc66804647"/>
      <w:bookmarkStart w:id="2724" w:name="_Toc74821221"/>
      <w:bookmarkStart w:id="2725" w:name="_Toc76503085"/>
      <w:bookmarkStart w:id="2726" w:name="_Toc83038758"/>
      <w:bookmarkStart w:id="2727" w:name="_Toc89850882"/>
      <w:bookmarkStart w:id="2728" w:name="_Toc98664967"/>
      <w:bookmarkStart w:id="2729" w:name="_Toc105764969"/>
      <w:bookmarkStart w:id="2730" w:name="_Toc123151169"/>
      <w:bookmarkStart w:id="2731" w:name="_Toc124162685"/>
      <w:bookmarkStart w:id="2732" w:name="_Toc130866052"/>
      <w:bookmarkStart w:id="2733" w:name="_Toc138085274"/>
      <w:bookmarkStart w:id="2734" w:name="_Toc138891770"/>
      <w:bookmarkStart w:id="2735" w:name="_Toc145071559"/>
      <w:bookmarkStart w:id="2736" w:name="_Toc155212266"/>
      <w:bookmarkStart w:id="2737" w:name="_Toc187260667"/>
      <w:r w:rsidRPr="009C4728">
        <w:t>6.7.4</w:t>
      </w:r>
      <w:r w:rsidRPr="009C4728">
        <w:tab/>
        <w:t>Additional requirements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38" w:name="_Toc21093220"/>
      <w:bookmarkStart w:id="2739" w:name="_Toc29762749"/>
      <w:bookmarkStart w:id="2740" w:name="_Toc36025924"/>
      <w:bookmarkStart w:id="2741" w:name="_Toc44584794"/>
      <w:bookmarkStart w:id="2742" w:name="_Toc45869087"/>
      <w:bookmarkStart w:id="2743" w:name="_Toc52553646"/>
      <w:bookmarkStart w:id="2744" w:name="_Toc61111893"/>
      <w:bookmarkStart w:id="2745" w:name="_Toc61125975"/>
      <w:bookmarkStart w:id="2746" w:name="_Toc61126136"/>
      <w:bookmarkStart w:id="2747" w:name="_Toc66804648"/>
      <w:bookmarkStart w:id="2748" w:name="_Toc74821222"/>
      <w:bookmarkStart w:id="2749" w:name="_Toc76503086"/>
      <w:bookmarkStart w:id="2750" w:name="_Toc83038759"/>
      <w:bookmarkStart w:id="2751" w:name="_Toc89850883"/>
      <w:bookmarkStart w:id="2752" w:name="_Toc98664968"/>
      <w:bookmarkStart w:id="2753" w:name="_Toc105764970"/>
      <w:bookmarkStart w:id="2754" w:name="_Toc123151170"/>
      <w:bookmarkStart w:id="2755" w:name="_Toc124162686"/>
      <w:bookmarkStart w:id="2756" w:name="_Toc130866053"/>
      <w:bookmarkStart w:id="2757" w:name="_Toc138085275"/>
      <w:bookmarkStart w:id="2758" w:name="_Toc138891771"/>
      <w:bookmarkStart w:id="2759" w:name="_Toc145071560"/>
      <w:bookmarkStart w:id="2760" w:name="_Toc155212267"/>
      <w:bookmarkStart w:id="2761" w:name="_Toc187260668"/>
      <w:r w:rsidRPr="009C4728">
        <w:t>7</w:t>
      </w:r>
      <w:r w:rsidRPr="009C4728">
        <w:tab/>
        <w:t>Receiver characteristics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07D8F04A" w14:textId="77777777" w:rsidR="00C53C29" w:rsidRPr="009C4728" w:rsidRDefault="00C53C29" w:rsidP="00C53C29">
      <w:pPr>
        <w:pStyle w:val="Heading2"/>
      </w:pPr>
      <w:bookmarkStart w:id="2762" w:name="_Toc21093221"/>
      <w:bookmarkStart w:id="2763" w:name="_Toc29762750"/>
      <w:bookmarkStart w:id="2764" w:name="_Toc36025925"/>
      <w:bookmarkStart w:id="2765" w:name="_Toc44584795"/>
      <w:bookmarkStart w:id="2766" w:name="_Toc45869088"/>
      <w:bookmarkStart w:id="2767" w:name="_Toc52553647"/>
      <w:bookmarkStart w:id="2768" w:name="_Toc61111894"/>
      <w:bookmarkStart w:id="2769" w:name="_Toc61125976"/>
      <w:bookmarkStart w:id="2770" w:name="_Toc61126137"/>
      <w:bookmarkStart w:id="2771" w:name="_Toc66804649"/>
      <w:bookmarkStart w:id="2772" w:name="_Toc74821223"/>
      <w:bookmarkStart w:id="2773" w:name="_Toc76503087"/>
      <w:bookmarkStart w:id="2774" w:name="_Toc83038760"/>
      <w:bookmarkStart w:id="2775" w:name="_Toc89850884"/>
      <w:bookmarkStart w:id="2776" w:name="_Toc98664969"/>
      <w:bookmarkStart w:id="2777" w:name="_Toc105764971"/>
      <w:bookmarkStart w:id="2778" w:name="_Toc123151171"/>
      <w:bookmarkStart w:id="2779" w:name="_Toc124162687"/>
      <w:bookmarkStart w:id="2780" w:name="_Toc130866054"/>
      <w:bookmarkStart w:id="2781" w:name="_Toc138085276"/>
      <w:bookmarkStart w:id="2782" w:name="_Toc138891772"/>
      <w:bookmarkStart w:id="2783" w:name="_Toc145071561"/>
      <w:bookmarkStart w:id="2784" w:name="_Toc155212268"/>
      <w:bookmarkStart w:id="2785" w:name="_Toc187260669"/>
      <w:r w:rsidRPr="009C4728">
        <w:t>7.1</w:t>
      </w:r>
      <w:r w:rsidRPr="009C4728">
        <w:tab/>
        <w:t>General</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86" w:name="_Toc21093222"/>
      <w:bookmarkStart w:id="2787" w:name="_Toc29762751"/>
      <w:bookmarkStart w:id="2788" w:name="_Toc36025926"/>
      <w:bookmarkStart w:id="2789" w:name="_Toc44584796"/>
      <w:bookmarkStart w:id="2790" w:name="_Toc45869089"/>
      <w:bookmarkStart w:id="2791" w:name="_Toc52553648"/>
      <w:bookmarkStart w:id="2792" w:name="_Toc61111895"/>
      <w:bookmarkStart w:id="2793" w:name="_Toc61125977"/>
      <w:bookmarkStart w:id="2794" w:name="_Toc61126138"/>
      <w:bookmarkStart w:id="2795" w:name="_Toc66804650"/>
      <w:bookmarkStart w:id="2796" w:name="_Toc74821224"/>
      <w:bookmarkStart w:id="2797" w:name="_Toc76503088"/>
      <w:bookmarkStart w:id="2798" w:name="_Toc83038761"/>
      <w:bookmarkStart w:id="2799" w:name="_Toc89850885"/>
      <w:bookmarkStart w:id="2800" w:name="_Toc98664970"/>
      <w:bookmarkStart w:id="2801" w:name="_Toc105764972"/>
      <w:bookmarkStart w:id="2802" w:name="_Toc123151172"/>
      <w:bookmarkStart w:id="2803" w:name="_Toc124162688"/>
      <w:bookmarkStart w:id="2804" w:name="_Toc130866055"/>
      <w:bookmarkStart w:id="2805" w:name="_Toc138085277"/>
      <w:bookmarkStart w:id="2806" w:name="_Toc138891773"/>
      <w:bookmarkStart w:id="2807" w:name="_Toc145071562"/>
      <w:bookmarkStart w:id="2808" w:name="_Toc155212269"/>
      <w:bookmarkStart w:id="2809" w:name="_Toc187260670"/>
      <w:r w:rsidRPr="009C4728">
        <w:t>7.2</w:t>
      </w:r>
      <w:r w:rsidRPr="009C4728">
        <w:tab/>
        <w:t>Reference sensitivity level</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10" w:name="_Toc21093223"/>
      <w:bookmarkStart w:id="2811" w:name="_Toc29762752"/>
      <w:bookmarkStart w:id="2812" w:name="_Toc36025927"/>
      <w:bookmarkStart w:id="2813" w:name="_Toc44584797"/>
      <w:bookmarkStart w:id="2814" w:name="_Toc45869090"/>
      <w:bookmarkStart w:id="2815" w:name="_Toc52553649"/>
      <w:bookmarkStart w:id="2816" w:name="_Toc61111896"/>
      <w:bookmarkStart w:id="2817" w:name="_Toc61125978"/>
      <w:bookmarkStart w:id="2818" w:name="_Toc61126139"/>
      <w:bookmarkStart w:id="2819" w:name="_Toc66804651"/>
      <w:bookmarkStart w:id="2820" w:name="_Toc74821225"/>
      <w:bookmarkStart w:id="2821" w:name="_Toc76503089"/>
      <w:bookmarkStart w:id="2822" w:name="_Toc83038762"/>
      <w:bookmarkStart w:id="2823" w:name="_Toc89850886"/>
      <w:bookmarkStart w:id="2824" w:name="_Toc98664971"/>
      <w:bookmarkStart w:id="2825" w:name="_Toc105764973"/>
      <w:bookmarkStart w:id="2826" w:name="_Toc123151173"/>
      <w:bookmarkStart w:id="2827" w:name="_Toc124162689"/>
      <w:bookmarkStart w:id="2828" w:name="_Toc130866056"/>
      <w:bookmarkStart w:id="2829" w:name="_Toc138085278"/>
      <w:bookmarkStart w:id="2830" w:name="_Toc138891774"/>
      <w:bookmarkStart w:id="2831" w:name="_Toc145071563"/>
      <w:bookmarkStart w:id="2832" w:name="_Toc155212270"/>
      <w:bookmarkStart w:id="2833" w:name="_Toc187260671"/>
      <w:r w:rsidRPr="009C4728">
        <w:t>7.2.1</w:t>
      </w:r>
      <w:r w:rsidRPr="009C4728">
        <w:tab/>
        <w:t>E-UTRA minimum requirement</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34" w:name="_Toc21093224"/>
      <w:bookmarkStart w:id="2835" w:name="_Toc29762753"/>
      <w:bookmarkStart w:id="2836" w:name="_Toc36025928"/>
      <w:bookmarkStart w:id="2837" w:name="_Toc44584798"/>
      <w:bookmarkStart w:id="2838" w:name="_Toc45869091"/>
      <w:bookmarkStart w:id="2839" w:name="_Toc52553650"/>
      <w:bookmarkStart w:id="2840" w:name="_Toc61111897"/>
      <w:bookmarkStart w:id="2841" w:name="_Toc61125979"/>
      <w:bookmarkStart w:id="2842" w:name="_Toc61126140"/>
      <w:bookmarkStart w:id="2843" w:name="_Toc66804652"/>
      <w:bookmarkStart w:id="2844" w:name="_Toc74821226"/>
      <w:bookmarkStart w:id="2845" w:name="_Toc76503090"/>
      <w:bookmarkStart w:id="2846" w:name="_Toc83038763"/>
      <w:bookmarkStart w:id="2847" w:name="_Toc89850887"/>
      <w:bookmarkStart w:id="2848" w:name="_Toc98664972"/>
      <w:bookmarkStart w:id="2849" w:name="_Toc105764974"/>
      <w:bookmarkStart w:id="2850" w:name="_Toc123151174"/>
      <w:bookmarkStart w:id="2851" w:name="_Toc124162690"/>
      <w:bookmarkStart w:id="2852" w:name="_Toc130866057"/>
      <w:bookmarkStart w:id="2853" w:name="_Toc138085279"/>
      <w:bookmarkStart w:id="2854" w:name="_Toc138891775"/>
      <w:bookmarkStart w:id="2855" w:name="_Toc145071564"/>
      <w:bookmarkStart w:id="2856" w:name="_Toc155212271"/>
      <w:bookmarkStart w:id="2857" w:name="_Toc187260672"/>
      <w:r w:rsidRPr="009C4728">
        <w:t>7.2.2</w:t>
      </w:r>
      <w:r w:rsidRPr="009C4728">
        <w:tab/>
        <w:t>UTRA FDD minimum requirement</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58" w:name="_Toc21093225"/>
      <w:bookmarkStart w:id="2859" w:name="_Toc29762754"/>
      <w:bookmarkStart w:id="2860" w:name="_Toc36025929"/>
      <w:bookmarkStart w:id="2861" w:name="_Toc44584799"/>
      <w:bookmarkStart w:id="2862" w:name="_Toc45869092"/>
      <w:bookmarkStart w:id="2863" w:name="_Toc52553651"/>
      <w:bookmarkStart w:id="2864" w:name="_Toc61111898"/>
      <w:bookmarkStart w:id="2865" w:name="_Toc61125980"/>
      <w:bookmarkStart w:id="2866" w:name="_Toc61126141"/>
      <w:bookmarkStart w:id="2867" w:name="_Toc66804653"/>
      <w:bookmarkStart w:id="2868" w:name="_Toc74821227"/>
      <w:bookmarkStart w:id="2869" w:name="_Toc76503091"/>
      <w:bookmarkStart w:id="2870" w:name="_Toc83038764"/>
      <w:bookmarkStart w:id="2871" w:name="_Toc89850888"/>
      <w:bookmarkStart w:id="2872" w:name="_Toc98664973"/>
      <w:bookmarkStart w:id="2873" w:name="_Toc105764975"/>
      <w:bookmarkStart w:id="2874" w:name="_Toc123151175"/>
      <w:bookmarkStart w:id="2875" w:name="_Toc124162691"/>
      <w:bookmarkStart w:id="2876" w:name="_Toc130866058"/>
      <w:bookmarkStart w:id="2877" w:name="_Toc138085280"/>
      <w:bookmarkStart w:id="2878" w:name="_Toc138891776"/>
      <w:bookmarkStart w:id="2879" w:name="_Toc145071565"/>
      <w:bookmarkStart w:id="2880" w:name="_Toc155212272"/>
      <w:bookmarkStart w:id="2881" w:name="_Toc187260673"/>
      <w:r w:rsidRPr="009C4728">
        <w:t>7.2.3</w:t>
      </w:r>
      <w:r w:rsidRPr="009C4728">
        <w:tab/>
        <w:t>UTRA TDD minimum requirement</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82" w:name="_Toc21093226"/>
      <w:bookmarkStart w:id="2883" w:name="_Toc29762755"/>
      <w:bookmarkStart w:id="2884" w:name="_Toc36025930"/>
      <w:bookmarkStart w:id="2885" w:name="_Toc44584800"/>
      <w:bookmarkStart w:id="2886" w:name="_Toc45869093"/>
      <w:bookmarkStart w:id="2887" w:name="_Toc52553652"/>
      <w:bookmarkStart w:id="2888" w:name="_Toc61111899"/>
      <w:bookmarkStart w:id="2889" w:name="_Toc61125981"/>
      <w:bookmarkStart w:id="2890" w:name="_Toc61126142"/>
      <w:bookmarkStart w:id="2891" w:name="_Toc66804654"/>
      <w:bookmarkStart w:id="2892" w:name="_Toc74821228"/>
      <w:bookmarkStart w:id="2893" w:name="_Toc76503092"/>
      <w:bookmarkStart w:id="2894" w:name="_Toc83038765"/>
      <w:bookmarkStart w:id="2895" w:name="_Toc89850889"/>
      <w:bookmarkStart w:id="2896" w:name="_Toc98664974"/>
      <w:bookmarkStart w:id="2897" w:name="_Toc105764976"/>
      <w:bookmarkStart w:id="2898" w:name="_Toc123151176"/>
      <w:bookmarkStart w:id="2899" w:name="_Toc124162692"/>
      <w:bookmarkStart w:id="2900" w:name="_Toc130866059"/>
      <w:bookmarkStart w:id="2901" w:name="_Toc138085281"/>
      <w:bookmarkStart w:id="2902" w:name="_Toc138891777"/>
      <w:bookmarkStart w:id="2903" w:name="_Toc145071566"/>
      <w:bookmarkStart w:id="2904" w:name="_Toc155212273"/>
      <w:bookmarkStart w:id="2905" w:name="_Toc187260674"/>
      <w:r w:rsidRPr="009C4728">
        <w:t>7.2.4</w:t>
      </w:r>
      <w:r w:rsidRPr="009C4728">
        <w:tab/>
        <w:t>GSM/EDGE minimum requirement</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06" w:name="_Toc21093227"/>
      <w:bookmarkStart w:id="2907" w:name="_Toc29762756"/>
      <w:bookmarkStart w:id="2908" w:name="_Toc36025931"/>
      <w:bookmarkStart w:id="2909" w:name="_Toc44584801"/>
      <w:bookmarkStart w:id="2910" w:name="_Toc45869094"/>
      <w:bookmarkStart w:id="2911" w:name="_Toc52553653"/>
      <w:bookmarkStart w:id="2912" w:name="_Toc61111900"/>
      <w:bookmarkStart w:id="2913" w:name="_Toc61125982"/>
      <w:bookmarkStart w:id="2914" w:name="_Toc61126143"/>
      <w:bookmarkStart w:id="2915" w:name="_Toc66804655"/>
      <w:bookmarkStart w:id="2916" w:name="_Toc74821229"/>
      <w:bookmarkStart w:id="2917" w:name="_Toc76503093"/>
      <w:bookmarkStart w:id="2918" w:name="_Toc83038766"/>
      <w:bookmarkStart w:id="2919" w:name="_Toc89850890"/>
      <w:bookmarkStart w:id="2920" w:name="_Toc98664975"/>
      <w:bookmarkStart w:id="2921" w:name="_Toc105764977"/>
      <w:bookmarkStart w:id="2922" w:name="_Toc123151177"/>
      <w:bookmarkStart w:id="2923" w:name="_Toc124162693"/>
      <w:bookmarkStart w:id="2924" w:name="_Toc130866060"/>
      <w:bookmarkStart w:id="2925" w:name="_Toc138085282"/>
      <w:bookmarkStart w:id="2926" w:name="_Toc138891778"/>
      <w:bookmarkStart w:id="2927" w:name="_Toc145071567"/>
      <w:bookmarkStart w:id="2928" w:name="_Toc155212274"/>
      <w:bookmarkStart w:id="2929" w:name="_Toc187260675"/>
      <w:r w:rsidRPr="009C4728">
        <w:t>7.2.</w:t>
      </w:r>
      <w:r w:rsidRPr="009C4728">
        <w:rPr>
          <w:lang w:eastAsia="zh-CN"/>
        </w:rPr>
        <w:t>5</w:t>
      </w:r>
      <w:r w:rsidRPr="009C4728">
        <w:tab/>
        <w:t>NB-IoT minimum requirement</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30" w:name="_Toc21093228"/>
      <w:bookmarkStart w:id="2931" w:name="_Toc29762757"/>
      <w:bookmarkStart w:id="2932" w:name="_Toc36025932"/>
      <w:bookmarkStart w:id="2933" w:name="_Toc44584802"/>
      <w:bookmarkStart w:id="2934" w:name="_Toc45869095"/>
      <w:bookmarkStart w:id="2935" w:name="_Toc52553654"/>
      <w:bookmarkStart w:id="2936" w:name="_Toc61111901"/>
      <w:bookmarkStart w:id="2937" w:name="_Toc61125983"/>
      <w:bookmarkStart w:id="2938" w:name="_Toc61126144"/>
      <w:bookmarkStart w:id="2939" w:name="_Toc66804656"/>
      <w:bookmarkStart w:id="2940" w:name="_Toc74821230"/>
      <w:bookmarkStart w:id="2941" w:name="_Toc76503094"/>
      <w:bookmarkStart w:id="2942" w:name="_Toc83038767"/>
      <w:bookmarkStart w:id="2943" w:name="_Toc89850891"/>
      <w:bookmarkStart w:id="2944" w:name="_Toc98664976"/>
      <w:bookmarkStart w:id="2945" w:name="_Toc105764978"/>
      <w:bookmarkStart w:id="2946" w:name="_Toc123151178"/>
      <w:bookmarkStart w:id="2947" w:name="_Toc124162694"/>
      <w:bookmarkStart w:id="2948" w:name="_Toc130866061"/>
      <w:bookmarkStart w:id="2949" w:name="_Toc138085283"/>
      <w:bookmarkStart w:id="2950" w:name="_Toc138891779"/>
      <w:bookmarkStart w:id="2951" w:name="_Toc145071568"/>
      <w:bookmarkStart w:id="2952" w:name="_Toc155212275"/>
      <w:bookmarkStart w:id="2953" w:name="_Toc187260676"/>
      <w:r w:rsidRPr="009C4728">
        <w:t>7.2.6</w:t>
      </w:r>
      <w:r w:rsidRPr="009C4728">
        <w:tab/>
        <w:t>NR minimum requirement</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54" w:name="_Toc21093229"/>
      <w:bookmarkStart w:id="2955" w:name="_Toc29762758"/>
      <w:bookmarkStart w:id="2956" w:name="_Toc36025933"/>
      <w:bookmarkStart w:id="2957" w:name="_Toc44584803"/>
      <w:bookmarkStart w:id="2958" w:name="_Toc45869096"/>
      <w:bookmarkStart w:id="2959" w:name="_Toc52553655"/>
      <w:bookmarkStart w:id="2960" w:name="_Toc61111902"/>
      <w:bookmarkStart w:id="2961" w:name="_Toc61125984"/>
      <w:bookmarkStart w:id="2962" w:name="_Toc61126145"/>
      <w:bookmarkStart w:id="2963" w:name="_Toc66804657"/>
      <w:bookmarkStart w:id="2964" w:name="_Toc74821231"/>
      <w:bookmarkStart w:id="2965" w:name="_Toc76503095"/>
      <w:bookmarkStart w:id="2966" w:name="_Toc83038768"/>
      <w:bookmarkStart w:id="2967" w:name="_Toc89850892"/>
      <w:bookmarkStart w:id="2968" w:name="_Toc98664977"/>
      <w:bookmarkStart w:id="2969" w:name="_Toc105764979"/>
      <w:bookmarkStart w:id="2970" w:name="_Toc123151179"/>
      <w:bookmarkStart w:id="2971" w:name="_Toc124162695"/>
      <w:bookmarkStart w:id="2972" w:name="_Toc130866062"/>
      <w:bookmarkStart w:id="2973" w:name="_Toc138085284"/>
      <w:bookmarkStart w:id="2974" w:name="_Toc138891780"/>
      <w:bookmarkStart w:id="2975" w:name="_Toc145071569"/>
      <w:bookmarkStart w:id="2976" w:name="_Toc155212276"/>
      <w:bookmarkStart w:id="2977" w:name="_Toc187260677"/>
      <w:r w:rsidRPr="009C4728">
        <w:t>7.2.</w:t>
      </w:r>
      <w:r w:rsidRPr="009C4728">
        <w:rPr>
          <w:lang w:eastAsia="zh-CN"/>
        </w:rPr>
        <w:t>7</w:t>
      </w:r>
      <w:r w:rsidRPr="009C4728">
        <w:tab/>
        <w:t>Void</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07D8F066" w14:textId="77777777" w:rsidR="00C53C29" w:rsidRPr="009C4728" w:rsidRDefault="00C53C29" w:rsidP="00C53C29">
      <w:pPr>
        <w:pStyle w:val="Heading2"/>
      </w:pPr>
      <w:bookmarkStart w:id="2978" w:name="_Toc21093230"/>
      <w:bookmarkStart w:id="2979" w:name="_Toc29762759"/>
      <w:bookmarkStart w:id="2980" w:name="_Toc36025934"/>
      <w:bookmarkStart w:id="2981" w:name="_Toc44584804"/>
      <w:bookmarkStart w:id="2982" w:name="_Toc45869097"/>
      <w:bookmarkStart w:id="2983" w:name="_Toc52553656"/>
      <w:bookmarkStart w:id="2984" w:name="_Toc61111903"/>
      <w:bookmarkStart w:id="2985" w:name="_Toc61125985"/>
      <w:bookmarkStart w:id="2986" w:name="_Toc61126146"/>
      <w:bookmarkStart w:id="2987" w:name="_Toc66804658"/>
      <w:bookmarkStart w:id="2988" w:name="_Toc74821232"/>
      <w:bookmarkStart w:id="2989" w:name="_Toc76503096"/>
      <w:bookmarkStart w:id="2990" w:name="_Toc83038769"/>
      <w:bookmarkStart w:id="2991" w:name="_Toc89850893"/>
      <w:bookmarkStart w:id="2992" w:name="_Toc98664978"/>
      <w:bookmarkStart w:id="2993" w:name="_Toc105764980"/>
      <w:bookmarkStart w:id="2994" w:name="_Toc123151180"/>
      <w:bookmarkStart w:id="2995" w:name="_Toc124162696"/>
      <w:bookmarkStart w:id="2996" w:name="_Toc130866063"/>
      <w:bookmarkStart w:id="2997" w:name="_Toc138085285"/>
      <w:bookmarkStart w:id="2998" w:name="_Toc138891781"/>
      <w:bookmarkStart w:id="2999" w:name="_Toc145071570"/>
      <w:bookmarkStart w:id="3000" w:name="_Toc155212277"/>
      <w:bookmarkStart w:id="3001" w:name="_Toc187260678"/>
      <w:r w:rsidRPr="009C4728">
        <w:t>7.3</w:t>
      </w:r>
      <w:r w:rsidRPr="009C4728">
        <w:tab/>
        <w:t>Dynamic range</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02" w:name="_Toc21093231"/>
      <w:bookmarkStart w:id="3003" w:name="_Toc29762760"/>
      <w:bookmarkStart w:id="3004" w:name="_Toc36025935"/>
      <w:bookmarkStart w:id="3005" w:name="_Toc44584805"/>
      <w:bookmarkStart w:id="3006" w:name="_Toc45869098"/>
      <w:bookmarkStart w:id="3007" w:name="_Toc52553657"/>
      <w:bookmarkStart w:id="3008" w:name="_Toc61111904"/>
      <w:bookmarkStart w:id="3009" w:name="_Toc61125986"/>
      <w:bookmarkStart w:id="3010" w:name="_Toc61126147"/>
      <w:bookmarkStart w:id="3011" w:name="_Toc66804659"/>
      <w:bookmarkStart w:id="3012" w:name="_Toc74821233"/>
      <w:bookmarkStart w:id="3013" w:name="_Toc76503097"/>
      <w:bookmarkStart w:id="3014" w:name="_Toc83038770"/>
      <w:bookmarkStart w:id="3015" w:name="_Toc89850894"/>
      <w:bookmarkStart w:id="3016" w:name="_Toc98664979"/>
      <w:bookmarkStart w:id="3017" w:name="_Toc105764981"/>
      <w:bookmarkStart w:id="3018" w:name="_Toc123151181"/>
      <w:bookmarkStart w:id="3019" w:name="_Toc124162697"/>
      <w:bookmarkStart w:id="3020" w:name="_Toc130866064"/>
      <w:bookmarkStart w:id="3021" w:name="_Toc138085286"/>
      <w:bookmarkStart w:id="3022" w:name="_Toc138891782"/>
      <w:bookmarkStart w:id="3023" w:name="_Toc145071571"/>
      <w:bookmarkStart w:id="3024" w:name="_Toc155212278"/>
      <w:bookmarkStart w:id="3025" w:name="_Toc187260679"/>
      <w:r w:rsidRPr="009C4728">
        <w:t>7.3.1</w:t>
      </w:r>
      <w:r w:rsidRPr="009C4728">
        <w:tab/>
        <w:t>E-UTRA minimum requirement</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26" w:name="_Toc21093232"/>
      <w:bookmarkStart w:id="3027" w:name="_Toc29762761"/>
      <w:bookmarkStart w:id="3028" w:name="_Toc36025936"/>
      <w:bookmarkStart w:id="3029" w:name="_Toc44584806"/>
      <w:bookmarkStart w:id="3030" w:name="_Toc45869099"/>
      <w:bookmarkStart w:id="3031" w:name="_Toc52553658"/>
      <w:bookmarkStart w:id="3032" w:name="_Toc61111905"/>
      <w:bookmarkStart w:id="3033" w:name="_Toc61125987"/>
      <w:bookmarkStart w:id="3034" w:name="_Toc61126148"/>
      <w:bookmarkStart w:id="3035" w:name="_Toc66804660"/>
      <w:bookmarkStart w:id="3036" w:name="_Toc74821234"/>
      <w:bookmarkStart w:id="3037" w:name="_Toc76503098"/>
      <w:bookmarkStart w:id="3038" w:name="_Toc83038771"/>
      <w:bookmarkStart w:id="3039" w:name="_Toc89850895"/>
      <w:bookmarkStart w:id="3040" w:name="_Toc98664980"/>
      <w:bookmarkStart w:id="3041" w:name="_Toc105764982"/>
      <w:bookmarkStart w:id="3042" w:name="_Toc123151182"/>
      <w:bookmarkStart w:id="3043" w:name="_Toc124162698"/>
      <w:bookmarkStart w:id="3044" w:name="_Toc130866065"/>
      <w:bookmarkStart w:id="3045" w:name="_Toc138085287"/>
      <w:bookmarkStart w:id="3046" w:name="_Toc138891783"/>
      <w:bookmarkStart w:id="3047" w:name="_Toc145071572"/>
      <w:bookmarkStart w:id="3048" w:name="_Toc155212279"/>
      <w:bookmarkStart w:id="3049" w:name="_Toc187260680"/>
      <w:r w:rsidRPr="009C4728">
        <w:t>7.3.2</w:t>
      </w:r>
      <w:r w:rsidRPr="009C4728">
        <w:tab/>
        <w:t>UTRA FDD minimum requirement</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50" w:name="_Toc21093233"/>
      <w:bookmarkStart w:id="3051" w:name="_Toc29762762"/>
      <w:bookmarkStart w:id="3052" w:name="_Toc36025937"/>
      <w:bookmarkStart w:id="3053" w:name="_Toc44584807"/>
      <w:bookmarkStart w:id="3054" w:name="_Toc45869100"/>
      <w:bookmarkStart w:id="3055" w:name="_Toc52553659"/>
      <w:bookmarkStart w:id="3056" w:name="_Toc61111906"/>
      <w:bookmarkStart w:id="3057" w:name="_Toc61125988"/>
      <w:bookmarkStart w:id="3058" w:name="_Toc61126149"/>
      <w:bookmarkStart w:id="3059" w:name="_Toc66804661"/>
      <w:bookmarkStart w:id="3060" w:name="_Toc74821235"/>
      <w:bookmarkStart w:id="3061" w:name="_Toc76503099"/>
      <w:bookmarkStart w:id="3062" w:name="_Toc83038772"/>
      <w:bookmarkStart w:id="3063" w:name="_Toc89850896"/>
      <w:bookmarkStart w:id="3064" w:name="_Toc98664981"/>
      <w:bookmarkStart w:id="3065" w:name="_Toc105764983"/>
      <w:bookmarkStart w:id="3066" w:name="_Toc123151183"/>
      <w:bookmarkStart w:id="3067" w:name="_Toc124162699"/>
      <w:bookmarkStart w:id="3068" w:name="_Toc130866066"/>
      <w:bookmarkStart w:id="3069" w:name="_Toc138085288"/>
      <w:bookmarkStart w:id="3070" w:name="_Toc138891784"/>
      <w:bookmarkStart w:id="3071" w:name="_Toc145071573"/>
      <w:bookmarkStart w:id="3072" w:name="_Toc155212280"/>
      <w:bookmarkStart w:id="3073" w:name="_Toc187260681"/>
      <w:r w:rsidRPr="009C4728">
        <w:t>7.3.3</w:t>
      </w:r>
      <w:r w:rsidRPr="009C4728">
        <w:tab/>
        <w:t>UTRA TDD minimum requirement</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74" w:name="_Toc21093234"/>
      <w:bookmarkStart w:id="3075" w:name="_Toc29762763"/>
      <w:bookmarkStart w:id="3076" w:name="_Toc36025938"/>
      <w:bookmarkStart w:id="3077" w:name="_Toc44584808"/>
      <w:bookmarkStart w:id="3078" w:name="_Toc45869101"/>
      <w:bookmarkStart w:id="3079" w:name="_Toc52553660"/>
      <w:bookmarkStart w:id="3080" w:name="_Toc61111907"/>
      <w:bookmarkStart w:id="3081" w:name="_Toc61125989"/>
      <w:bookmarkStart w:id="3082" w:name="_Toc61126150"/>
      <w:bookmarkStart w:id="3083" w:name="_Toc66804662"/>
      <w:bookmarkStart w:id="3084" w:name="_Toc74821236"/>
      <w:bookmarkStart w:id="3085" w:name="_Toc76503100"/>
      <w:bookmarkStart w:id="3086" w:name="_Toc83038773"/>
      <w:bookmarkStart w:id="3087" w:name="_Toc89850897"/>
      <w:bookmarkStart w:id="3088" w:name="_Toc98664982"/>
      <w:bookmarkStart w:id="3089" w:name="_Toc105764984"/>
      <w:bookmarkStart w:id="3090" w:name="_Toc123151184"/>
      <w:bookmarkStart w:id="3091" w:name="_Toc124162700"/>
      <w:bookmarkStart w:id="3092" w:name="_Toc130866067"/>
      <w:bookmarkStart w:id="3093" w:name="_Toc138085289"/>
      <w:bookmarkStart w:id="3094" w:name="_Toc138891785"/>
      <w:bookmarkStart w:id="3095" w:name="_Toc145071574"/>
      <w:bookmarkStart w:id="3096" w:name="_Toc155212281"/>
      <w:bookmarkStart w:id="3097" w:name="_Toc187260682"/>
      <w:r w:rsidRPr="009C4728">
        <w:t>7.3.4</w:t>
      </w:r>
      <w:r w:rsidRPr="009C4728">
        <w:tab/>
        <w:t>GSM/EDGE minimum requirement</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098" w:name="_Toc21093235"/>
      <w:bookmarkStart w:id="3099" w:name="_Toc29762764"/>
      <w:bookmarkStart w:id="3100" w:name="_Toc36025939"/>
      <w:bookmarkStart w:id="3101" w:name="_Toc44584809"/>
      <w:bookmarkStart w:id="3102" w:name="_Toc45869102"/>
      <w:bookmarkStart w:id="3103" w:name="_Toc52553661"/>
      <w:bookmarkStart w:id="3104" w:name="_Toc61111908"/>
      <w:bookmarkStart w:id="3105" w:name="_Toc61125990"/>
      <w:bookmarkStart w:id="3106" w:name="_Toc61126151"/>
      <w:bookmarkStart w:id="3107" w:name="_Toc66804663"/>
      <w:bookmarkStart w:id="3108" w:name="_Toc74821237"/>
      <w:bookmarkStart w:id="3109" w:name="_Toc76503101"/>
      <w:bookmarkStart w:id="3110" w:name="_Toc83038774"/>
      <w:bookmarkStart w:id="3111" w:name="_Toc89850898"/>
      <w:bookmarkStart w:id="3112" w:name="_Toc98664983"/>
      <w:bookmarkStart w:id="3113" w:name="_Toc105764985"/>
      <w:bookmarkStart w:id="3114" w:name="_Toc123151185"/>
      <w:bookmarkStart w:id="3115" w:name="_Toc124162701"/>
      <w:bookmarkStart w:id="3116" w:name="_Toc130866068"/>
      <w:bookmarkStart w:id="3117" w:name="_Toc138085290"/>
      <w:bookmarkStart w:id="3118" w:name="_Toc138891786"/>
      <w:bookmarkStart w:id="3119" w:name="_Toc145071575"/>
      <w:bookmarkStart w:id="3120" w:name="_Toc155212282"/>
      <w:bookmarkStart w:id="3121" w:name="_Toc187260683"/>
      <w:r w:rsidRPr="009C4728">
        <w:t>7.3.</w:t>
      </w:r>
      <w:r w:rsidRPr="009C4728">
        <w:rPr>
          <w:lang w:eastAsia="zh-CN"/>
        </w:rPr>
        <w:t>5</w:t>
      </w:r>
      <w:r w:rsidRPr="009C4728">
        <w:tab/>
        <w:t>NB-IoT minimum requirement</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22" w:name="_Toc21093236"/>
      <w:bookmarkStart w:id="3123" w:name="_Toc29762765"/>
      <w:bookmarkStart w:id="3124" w:name="_Toc36025940"/>
      <w:bookmarkStart w:id="3125" w:name="_Toc44584810"/>
      <w:bookmarkStart w:id="3126" w:name="_Toc45869103"/>
      <w:bookmarkStart w:id="3127" w:name="_Toc52553662"/>
      <w:bookmarkStart w:id="3128" w:name="_Toc61111909"/>
      <w:bookmarkStart w:id="3129" w:name="_Toc61125991"/>
      <w:bookmarkStart w:id="3130" w:name="_Toc61126152"/>
      <w:bookmarkStart w:id="3131" w:name="_Toc66804664"/>
      <w:bookmarkStart w:id="3132" w:name="_Toc74821238"/>
      <w:bookmarkStart w:id="3133" w:name="_Toc76503102"/>
      <w:bookmarkStart w:id="3134" w:name="_Toc83038775"/>
      <w:bookmarkStart w:id="3135" w:name="_Toc89850899"/>
      <w:bookmarkStart w:id="3136" w:name="_Toc98664984"/>
      <w:bookmarkStart w:id="3137" w:name="_Toc105764986"/>
      <w:bookmarkStart w:id="3138" w:name="_Toc123151186"/>
      <w:bookmarkStart w:id="3139" w:name="_Toc124162702"/>
      <w:bookmarkStart w:id="3140" w:name="_Toc130866069"/>
      <w:bookmarkStart w:id="3141" w:name="_Toc138085291"/>
      <w:bookmarkStart w:id="3142" w:name="_Toc138891787"/>
      <w:bookmarkStart w:id="3143" w:name="_Toc145071576"/>
      <w:bookmarkStart w:id="3144" w:name="_Toc155212283"/>
      <w:bookmarkStart w:id="3145" w:name="_Toc187260684"/>
      <w:r w:rsidRPr="009C4728">
        <w:t>7.3.6</w:t>
      </w:r>
      <w:r w:rsidRPr="009C4728">
        <w:tab/>
        <w:t>NR minimum requirement</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46" w:name="_Toc21093237"/>
      <w:bookmarkStart w:id="3147" w:name="_Toc29762766"/>
      <w:bookmarkStart w:id="3148" w:name="_Toc36025941"/>
      <w:bookmarkStart w:id="3149" w:name="_Toc44584811"/>
      <w:bookmarkStart w:id="3150" w:name="_Toc45869104"/>
      <w:bookmarkStart w:id="3151" w:name="_Toc52553663"/>
      <w:bookmarkStart w:id="3152" w:name="_Toc61111910"/>
      <w:bookmarkStart w:id="3153" w:name="_Toc61125992"/>
      <w:bookmarkStart w:id="3154" w:name="_Toc61126153"/>
      <w:bookmarkStart w:id="3155" w:name="_Toc66804665"/>
      <w:bookmarkStart w:id="3156" w:name="_Toc74821239"/>
      <w:bookmarkStart w:id="3157" w:name="_Toc76503103"/>
      <w:bookmarkStart w:id="3158" w:name="_Toc83038776"/>
      <w:bookmarkStart w:id="3159" w:name="_Toc89850900"/>
      <w:bookmarkStart w:id="3160" w:name="_Toc98664985"/>
      <w:bookmarkStart w:id="3161" w:name="_Toc105764987"/>
      <w:bookmarkStart w:id="3162" w:name="_Toc123151187"/>
      <w:bookmarkStart w:id="3163" w:name="_Toc124162703"/>
      <w:bookmarkStart w:id="3164" w:name="_Toc130866070"/>
      <w:bookmarkStart w:id="3165" w:name="_Toc138085292"/>
      <w:bookmarkStart w:id="3166" w:name="_Toc138891788"/>
      <w:bookmarkStart w:id="3167" w:name="_Toc145071577"/>
      <w:bookmarkStart w:id="3168" w:name="_Toc155212284"/>
      <w:bookmarkStart w:id="3169" w:name="_Toc187260685"/>
      <w:r w:rsidRPr="009C4728">
        <w:t>7.4</w:t>
      </w:r>
      <w:r w:rsidRPr="009C4728">
        <w:tab/>
        <w:t>In-band selectivity and blocking</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70" w:name="_Toc21093238"/>
      <w:bookmarkStart w:id="3171" w:name="_Toc29762767"/>
      <w:bookmarkStart w:id="3172" w:name="_Toc36025942"/>
      <w:bookmarkStart w:id="3173" w:name="_Toc44584812"/>
      <w:bookmarkStart w:id="3174" w:name="_Toc45869105"/>
      <w:bookmarkStart w:id="3175" w:name="_Toc52553664"/>
      <w:bookmarkStart w:id="3176" w:name="_Toc61111911"/>
      <w:bookmarkStart w:id="3177" w:name="_Toc61125993"/>
      <w:bookmarkStart w:id="3178" w:name="_Toc61126154"/>
      <w:bookmarkStart w:id="3179" w:name="_Toc66804666"/>
      <w:bookmarkStart w:id="3180" w:name="_Toc74821240"/>
      <w:bookmarkStart w:id="3181" w:name="_Toc76503104"/>
      <w:bookmarkStart w:id="3182" w:name="_Toc83038777"/>
      <w:bookmarkStart w:id="3183" w:name="_Toc89850901"/>
      <w:bookmarkStart w:id="3184" w:name="_Toc98664986"/>
      <w:bookmarkStart w:id="3185" w:name="_Toc105764988"/>
      <w:bookmarkStart w:id="3186" w:name="_Toc123151188"/>
      <w:bookmarkStart w:id="3187" w:name="_Toc124162704"/>
      <w:bookmarkStart w:id="3188" w:name="_Toc130866071"/>
      <w:bookmarkStart w:id="3189" w:name="_Toc138085293"/>
      <w:bookmarkStart w:id="3190" w:name="_Toc138891789"/>
      <w:bookmarkStart w:id="3191" w:name="_Toc145071578"/>
      <w:bookmarkStart w:id="3192" w:name="_Toc155212285"/>
      <w:bookmarkStart w:id="3193" w:name="_Toc187260686"/>
      <w:r w:rsidRPr="009C4728">
        <w:t>7.4.1</w:t>
      </w:r>
      <w:r w:rsidRPr="009C4728">
        <w:tab/>
        <w:t>General blocking minimum requirement</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194"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194"/>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195" w:name="_Toc21093239"/>
      <w:bookmarkStart w:id="3196" w:name="_Toc29762768"/>
      <w:bookmarkStart w:id="3197" w:name="_Toc36025943"/>
      <w:bookmarkStart w:id="3198" w:name="_Toc44584813"/>
      <w:bookmarkStart w:id="3199" w:name="_Toc45869106"/>
      <w:bookmarkStart w:id="3200" w:name="_Toc52553665"/>
      <w:bookmarkStart w:id="3201" w:name="_Toc61111912"/>
      <w:bookmarkStart w:id="3202" w:name="_Toc61125994"/>
      <w:bookmarkStart w:id="3203" w:name="_Toc61126155"/>
      <w:bookmarkStart w:id="3204" w:name="_Toc66804667"/>
      <w:bookmarkStart w:id="3205" w:name="_Toc74821241"/>
      <w:bookmarkStart w:id="3206" w:name="_Toc76503105"/>
      <w:bookmarkStart w:id="3207" w:name="_Toc83038778"/>
      <w:bookmarkStart w:id="3208" w:name="_Toc89850902"/>
      <w:bookmarkStart w:id="3209" w:name="_Toc98664987"/>
      <w:bookmarkStart w:id="3210" w:name="_Toc105764989"/>
      <w:bookmarkStart w:id="3211" w:name="_Toc123151189"/>
      <w:bookmarkStart w:id="3212" w:name="_Toc124162705"/>
      <w:bookmarkStart w:id="3213" w:name="_Toc130866072"/>
      <w:bookmarkStart w:id="3214" w:name="_Toc138085294"/>
      <w:bookmarkStart w:id="3215" w:name="_Toc138891790"/>
      <w:bookmarkStart w:id="3216" w:name="_Toc145071579"/>
      <w:bookmarkStart w:id="3217" w:name="_Toc155212286"/>
      <w:bookmarkStart w:id="3218" w:name="_Toc187260687"/>
      <w:r w:rsidRPr="009C4728">
        <w:t>7.4.2</w:t>
      </w:r>
      <w:r w:rsidRPr="009C4728">
        <w:tab/>
        <w:t>General narrowband blocking minimum requirement</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3B3D07">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3B3D07">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3B3D07">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3B3D07">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3B3D07">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19" w:name="_Toc21093240"/>
      <w:bookmarkStart w:id="3220" w:name="_Toc29762769"/>
      <w:bookmarkStart w:id="3221" w:name="_Toc36025944"/>
      <w:bookmarkStart w:id="3222" w:name="_Toc44584814"/>
      <w:bookmarkStart w:id="3223" w:name="_Toc45869107"/>
      <w:bookmarkStart w:id="3224" w:name="_Toc52553666"/>
      <w:bookmarkStart w:id="3225" w:name="_Toc61111913"/>
      <w:bookmarkStart w:id="3226" w:name="_Toc61125995"/>
      <w:bookmarkStart w:id="3227" w:name="_Toc61126156"/>
      <w:bookmarkStart w:id="3228" w:name="_Toc66804668"/>
      <w:bookmarkStart w:id="3229" w:name="_Toc74821242"/>
      <w:bookmarkStart w:id="3230" w:name="_Toc76503106"/>
      <w:bookmarkStart w:id="3231" w:name="_Toc83038779"/>
      <w:bookmarkStart w:id="3232" w:name="_Toc89850903"/>
      <w:bookmarkStart w:id="3233" w:name="_Toc98664988"/>
      <w:bookmarkStart w:id="3234" w:name="_Toc105764990"/>
      <w:bookmarkStart w:id="3235" w:name="_Toc123151190"/>
      <w:bookmarkStart w:id="3236" w:name="_Toc124162706"/>
      <w:bookmarkStart w:id="3237" w:name="_Toc130866073"/>
      <w:bookmarkStart w:id="3238" w:name="_Toc138085295"/>
      <w:bookmarkStart w:id="3239" w:name="_Toc138891791"/>
      <w:bookmarkStart w:id="3240" w:name="_Toc145071580"/>
      <w:bookmarkStart w:id="3241" w:name="_Toc155212287"/>
      <w:bookmarkStart w:id="3242" w:name="_Toc187260688"/>
      <w:r w:rsidRPr="009C4728">
        <w:t>7.4.3</w:t>
      </w:r>
      <w:r w:rsidRPr="009C4728">
        <w:tab/>
        <w:t>Additional Narrowband blocking minimum requirement for GSM/EDGE</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43" w:name="OLE_LINK2"/>
      <w:bookmarkStart w:id="324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45" w:name="_Toc21093241"/>
      <w:bookmarkStart w:id="3246" w:name="_Toc29762770"/>
      <w:bookmarkStart w:id="3247" w:name="_Toc36025945"/>
      <w:bookmarkStart w:id="3248" w:name="_Toc44584815"/>
      <w:bookmarkStart w:id="3249" w:name="_Toc45869108"/>
      <w:bookmarkStart w:id="3250" w:name="_Toc52553667"/>
      <w:bookmarkStart w:id="3251" w:name="_Toc61111914"/>
      <w:bookmarkStart w:id="3252" w:name="_Toc61125996"/>
      <w:bookmarkStart w:id="3253" w:name="_Toc61126157"/>
      <w:bookmarkStart w:id="3254" w:name="_Toc66804669"/>
      <w:bookmarkStart w:id="3255" w:name="_Toc74821243"/>
      <w:bookmarkStart w:id="3256" w:name="_Toc76503107"/>
      <w:bookmarkStart w:id="3257" w:name="_Toc83038780"/>
      <w:bookmarkStart w:id="3258" w:name="_Toc89850904"/>
      <w:bookmarkStart w:id="3259" w:name="_Toc98664989"/>
      <w:bookmarkStart w:id="3260" w:name="_Toc105764991"/>
      <w:bookmarkStart w:id="3261" w:name="_Toc123151191"/>
      <w:bookmarkStart w:id="3262" w:name="_Toc124162707"/>
      <w:bookmarkStart w:id="3263" w:name="_Toc130866074"/>
      <w:bookmarkStart w:id="3264" w:name="_Toc138085296"/>
      <w:bookmarkStart w:id="3265" w:name="_Toc138891792"/>
      <w:bookmarkStart w:id="3266" w:name="_Toc145071581"/>
      <w:bookmarkStart w:id="3267" w:name="_Toc155212288"/>
      <w:bookmarkStart w:id="3268" w:name="_Toc187260689"/>
      <w:bookmarkEnd w:id="3243"/>
      <w:bookmarkEnd w:id="3244"/>
      <w:r w:rsidRPr="009C4728">
        <w:t>7.4.4</w:t>
      </w:r>
      <w:r w:rsidRPr="009C4728">
        <w:tab/>
        <w:t>GSM/EDGE requirements for AM suppression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269" w:name="_Toc21093242"/>
      <w:bookmarkStart w:id="3270" w:name="_Toc29762771"/>
      <w:bookmarkStart w:id="3271" w:name="_Toc36025946"/>
      <w:bookmarkStart w:id="3272" w:name="_Toc44584816"/>
      <w:bookmarkStart w:id="3273" w:name="_Toc45869109"/>
      <w:bookmarkStart w:id="3274" w:name="_Toc52553668"/>
      <w:bookmarkStart w:id="3275" w:name="_Toc61111915"/>
      <w:bookmarkStart w:id="3276" w:name="_Toc61125997"/>
      <w:bookmarkStart w:id="3277" w:name="_Toc61126158"/>
      <w:bookmarkStart w:id="3278" w:name="_Toc66804670"/>
      <w:bookmarkStart w:id="3279" w:name="_Toc74821244"/>
      <w:bookmarkStart w:id="3280" w:name="_Toc76503108"/>
      <w:bookmarkStart w:id="3281" w:name="_Toc83038781"/>
      <w:bookmarkStart w:id="3282" w:name="_Toc89850905"/>
      <w:bookmarkStart w:id="3283" w:name="_Toc98664990"/>
      <w:bookmarkStart w:id="3284" w:name="_Toc105764992"/>
      <w:bookmarkStart w:id="3285" w:name="_Toc123151192"/>
      <w:bookmarkStart w:id="3286" w:name="_Toc124162708"/>
      <w:bookmarkStart w:id="3287" w:name="_Toc130866075"/>
      <w:bookmarkStart w:id="3288" w:name="_Toc138085297"/>
      <w:bookmarkStart w:id="3289" w:name="_Toc138891793"/>
      <w:bookmarkStart w:id="3290" w:name="_Toc145071582"/>
      <w:bookmarkStart w:id="3291" w:name="_Toc155212289"/>
      <w:bookmarkStart w:id="3292" w:name="_Toc187260690"/>
      <w:r w:rsidRPr="009C4728">
        <w:t>7.4.</w:t>
      </w:r>
      <w:r w:rsidRPr="009C4728">
        <w:rPr>
          <w:lang w:eastAsia="zh-CN"/>
        </w:rPr>
        <w:t>5</w:t>
      </w:r>
      <w:r w:rsidRPr="009C4728">
        <w:tab/>
        <w:t>Additional BC3 blocking minimum requirement</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293" w:name="_Toc21093243"/>
      <w:bookmarkStart w:id="3294" w:name="_Toc29762772"/>
      <w:bookmarkStart w:id="3295" w:name="_Toc36025947"/>
      <w:bookmarkStart w:id="3296" w:name="_Toc44584817"/>
      <w:bookmarkStart w:id="3297" w:name="_Toc45869110"/>
      <w:bookmarkStart w:id="3298" w:name="_Toc52553669"/>
      <w:bookmarkStart w:id="3299" w:name="_Toc61111916"/>
      <w:bookmarkStart w:id="3300" w:name="_Toc61125998"/>
      <w:bookmarkStart w:id="3301" w:name="_Toc61126159"/>
      <w:bookmarkStart w:id="3302" w:name="_Toc66804671"/>
      <w:bookmarkStart w:id="3303" w:name="_Toc74821245"/>
      <w:bookmarkStart w:id="3304" w:name="_Toc76503109"/>
      <w:bookmarkStart w:id="3305" w:name="_Toc83038782"/>
      <w:bookmarkStart w:id="3306" w:name="_Toc89850906"/>
      <w:bookmarkStart w:id="3307" w:name="_Toc98664991"/>
      <w:bookmarkStart w:id="3308" w:name="_Toc105764993"/>
      <w:bookmarkStart w:id="3309" w:name="_Toc123151193"/>
      <w:bookmarkStart w:id="3310" w:name="_Toc124162709"/>
      <w:bookmarkStart w:id="3311" w:name="_Toc130866076"/>
      <w:bookmarkStart w:id="3312" w:name="_Toc138085298"/>
      <w:bookmarkStart w:id="3313" w:name="_Toc138891794"/>
      <w:bookmarkStart w:id="3314" w:name="_Toc145071583"/>
      <w:bookmarkStart w:id="3315" w:name="_Toc155212290"/>
      <w:bookmarkStart w:id="3316" w:name="_Toc187260691"/>
      <w:r w:rsidRPr="009C4728">
        <w:t>7.5</w:t>
      </w:r>
      <w:r w:rsidRPr="009C4728">
        <w:tab/>
        <w:t>Out-of-band blocking</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17" w:name="_Toc21093244"/>
      <w:bookmarkStart w:id="3318" w:name="_Toc29762773"/>
      <w:bookmarkStart w:id="3319" w:name="_Toc36025948"/>
      <w:bookmarkStart w:id="3320" w:name="_Toc44584818"/>
      <w:bookmarkStart w:id="3321" w:name="_Toc45869111"/>
      <w:bookmarkStart w:id="3322" w:name="_Toc52553670"/>
      <w:bookmarkStart w:id="3323" w:name="_Toc61111917"/>
      <w:bookmarkStart w:id="3324" w:name="_Toc61125999"/>
      <w:bookmarkStart w:id="3325" w:name="_Toc61126160"/>
      <w:bookmarkStart w:id="3326" w:name="_Toc66804672"/>
      <w:bookmarkStart w:id="3327" w:name="_Toc74821246"/>
      <w:bookmarkStart w:id="3328" w:name="_Toc76503110"/>
      <w:bookmarkStart w:id="3329" w:name="_Toc83038783"/>
      <w:bookmarkStart w:id="3330" w:name="_Toc89850907"/>
      <w:bookmarkStart w:id="3331" w:name="_Toc98664992"/>
      <w:bookmarkStart w:id="3332" w:name="_Toc105764994"/>
      <w:bookmarkStart w:id="3333" w:name="_Toc123151194"/>
      <w:bookmarkStart w:id="3334" w:name="_Toc124162710"/>
      <w:bookmarkStart w:id="3335" w:name="_Toc130866077"/>
      <w:bookmarkStart w:id="3336" w:name="_Toc138085299"/>
      <w:bookmarkStart w:id="3337" w:name="_Toc138891795"/>
      <w:bookmarkStart w:id="3338" w:name="_Toc145071584"/>
      <w:bookmarkStart w:id="3339" w:name="_Toc155212291"/>
      <w:bookmarkStart w:id="3340" w:name="_Toc187260692"/>
      <w:r w:rsidRPr="009C4728">
        <w:t>7.5.1</w:t>
      </w:r>
      <w:r w:rsidRPr="009C4728">
        <w:tab/>
        <w:t>General minimum requirement</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41"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41"/>
    <w:p w14:paraId="07D8F15E" w14:textId="77777777" w:rsidR="00C53C29" w:rsidRPr="009C4728" w:rsidRDefault="00C53C29" w:rsidP="000C7171">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42"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42"/>
    </w:tbl>
    <w:p w14:paraId="07D8F16B" w14:textId="77777777" w:rsidR="00C53C29" w:rsidRPr="009C4728" w:rsidRDefault="00C53C29" w:rsidP="00C53C29"/>
    <w:p w14:paraId="07D8F16C" w14:textId="77777777" w:rsidR="00C53C29" w:rsidRPr="009C4728" w:rsidRDefault="00C53C29" w:rsidP="00C53C29">
      <w:pPr>
        <w:pStyle w:val="Heading3"/>
      </w:pPr>
      <w:bookmarkStart w:id="3343" w:name="_Toc21093245"/>
      <w:bookmarkStart w:id="3344" w:name="_Toc29762774"/>
      <w:bookmarkStart w:id="3345" w:name="_Toc36025949"/>
      <w:bookmarkStart w:id="3346" w:name="_Toc44584819"/>
      <w:bookmarkStart w:id="3347" w:name="_Toc45869112"/>
      <w:bookmarkStart w:id="3348" w:name="_Toc52553671"/>
      <w:bookmarkStart w:id="3349" w:name="_Toc61111918"/>
      <w:bookmarkStart w:id="3350" w:name="_Toc61126000"/>
      <w:bookmarkStart w:id="3351" w:name="_Toc61126161"/>
      <w:bookmarkStart w:id="3352" w:name="_Toc66804673"/>
      <w:bookmarkStart w:id="3353" w:name="_Toc74821247"/>
      <w:bookmarkStart w:id="3354" w:name="_Toc76503111"/>
      <w:bookmarkStart w:id="3355" w:name="_Toc83038784"/>
      <w:bookmarkStart w:id="3356" w:name="_Toc89850908"/>
      <w:bookmarkStart w:id="3357" w:name="_Toc98664993"/>
      <w:bookmarkStart w:id="3358" w:name="_Toc105764995"/>
      <w:bookmarkStart w:id="3359" w:name="_Toc123151195"/>
      <w:bookmarkStart w:id="3360" w:name="_Toc124162711"/>
      <w:bookmarkStart w:id="3361" w:name="_Toc130866078"/>
      <w:bookmarkStart w:id="3362" w:name="_Toc138085300"/>
      <w:bookmarkStart w:id="3363" w:name="_Toc138891796"/>
      <w:bookmarkStart w:id="3364" w:name="_Toc145071585"/>
      <w:bookmarkStart w:id="3365" w:name="_Toc155212292"/>
      <w:bookmarkStart w:id="3366" w:name="_Toc187260693"/>
      <w:r w:rsidRPr="009C4728">
        <w:t>7.5.2</w:t>
      </w:r>
      <w:r w:rsidRPr="009C4728">
        <w:tab/>
        <w:t>Co-location minimum requirement</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496658">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496658">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496658">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496658">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496658">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496658">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496658">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496658">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0DDB5865" w:rsidR="00C53C29" w:rsidRPr="009C4728" w:rsidRDefault="00F45CFE" w:rsidP="0021138B">
            <w:pPr>
              <w:pStyle w:val="TAL"/>
              <w:rPr>
                <w:rFonts w:cs="Arial"/>
              </w:rPr>
            </w:pPr>
            <w:r w:rsidRPr="009C4728">
              <w:rPr>
                <w:rFonts w:cs="Arial"/>
              </w:rPr>
              <w:t>E-UTRA Band 68</w:t>
            </w:r>
            <w:r>
              <w:rPr>
                <w:rFonts w:cs="Arial"/>
              </w:rPr>
              <w:t xml:space="preserve"> or NR Band n68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3F6792" w:rsidRPr="009C4728" w14:paraId="07D8F3B2" w14:textId="77777777" w:rsidTr="00496658">
        <w:trPr>
          <w:jc w:val="center"/>
        </w:trPr>
        <w:tc>
          <w:tcPr>
            <w:tcW w:w="1918" w:type="dxa"/>
          </w:tcPr>
          <w:p w14:paraId="07D8F3AB" w14:textId="15836399" w:rsidR="003F6792" w:rsidRPr="009C4728" w:rsidRDefault="003F6792" w:rsidP="003F6792">
            <w:pPr>
              <w:pStyle w:val="TAL"/>
              <w:rPr>
                <w:rFonts w:cs="Arial"/>
              </w:rPr>
            </w:pPr>
            <w:r w:rsidRPr="009C4728">
              <w:rPr>
                <w:lang w:val="sv-SE"/>
              </w:rPr>
              <w:t>E-UTRA Band 8</w:t>
            </w:r>
            <w:r w:rsidRPr="009C4728">
              <w:rPr>
                <w:lang w:val="en-US"/>
              </w:rPr>
              <w:t>7</w:t>
            </w:r>
            <w:r>
              <w:rPr>
                <w:rFonts w:cs="Arial"/>
              </w:rPr>
              <w:t xml:space="preserve"> or NR band n87</w:t>
            </w:r>
          </w:p>
        </w:tc>
        <w:tc>
          <w:tcPr>
            <w:tcW w:w="1657" w:type="dxa"/>
            <w:vAlign w:val="center"/>
          </w:tcPr>
          <w:p w14:paraId="07D8F3AC" w14:textId="77777777" w:rsidR="003F6792" w:rsidRPr="009C4728" w:rsidRDefault="003F6792" w:rsidP="003F67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3F6792" w:rsidRPr="009C4728" w:rsidRDefault="003F6792" w:rsidP="003F6792">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3F6792" w:rsidRPr="009C4728" w:rsidRDefault="003F6792" w:rsidP="003F6792">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3F6792" w:rsidRPr="009C4728" w:rsidRDefault="003F6792" w:rsidP="003F6792">
            <w:pPr>
              <w:pStyle w:val="TAC"/>
              <w:rPr>
                <w:rFonts w:cs="Arial"/>
              </w:rPr>
            </w:pPr>
            <w:r w:rsidRPr="009C4728">
              <w:rPr>
                <w:rFonts w:cs="Arial"/>
              </w:rPr>
              <w:t>-6</w:t>
            </w:r>
          </w:p>
        </w:tc>
        <w:tc>
          <w:tcPr>
            <w:tcW w:w="1701" w:type="dxa"/>
            <w:vAlign w:val="center"/>
          </w:tcPr>
          <w:p w14:paraId="07D8F3B0" w14:textId="77777777" w:rsidR="003F6792" w:rsidRPr="009C4728" w:rsidRDefault="003F6792" w:rsidP="003F67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3F6792" w:rsidRPr="009C4728" w:rsidRDefault="003F6792" w:rsidP="003F6792">
            <w:pPr>
              <w:pStyle w:val="TAC"/>
              <w:rPr>
                <w:rFonts w:cs="Arial"/>
              </w:rPr>
            </w:pPr>
            <w:r w:rsidRPr="009C4728">
              <w:rPr>
                <w:rFonts w:cs="Arial"/>
              </w:rPr>
              <w:t>CW carrier</w:t>
            </w:r>
          </w:p>
        </w:tc>
      </w:tr>
      <w:tr w:rsidR="003F6792" w:rsidRPr="009C4728" w14:paraId="07D8F3BA" w14:textId="77777777" w:rsidTr="00496658">
        <w:trPr>
          <w:jc w:val="center"/>
        </w:trPr>
        <w:tc>
          <w:tcPr>
            <w:tcW w:w="1918" w:type="dxa"/>
          </w:tcPr>
          <w:p w14:paraId="07D8F3B3" w14:textId="04BB6B61" w:rsidR="003F6792" w:rsidRPr="009C4728" w:rsidRDefault="003F6792" w:rsidP="003F6792">
            <w:pPr>
              <w:pStyle w:val="TAL"/>
              <w:rPr>
                <w:rFonts w:cs="Arial"/>
              </w:rPr>
            </w:pPr>
            <w:r w:rsidRPr="009C4728">
              <w:rPr>
                <w:lang w:val="sv-SE"/>
              </w:rPr>
              <w:t xml:space="preserve">E-UTRA Band </w:t>
            </w:r>
            <w:r w:rsidRPr="009C4728">
              <w:rPr>
                <w:lang w:val="en-US"/>
              </w:rPr>
              <w:t>88</w:t>
            </w:r>
            <w:r>
              <w:rPr>
                <w:rFonts w:cs="Arial"/>
              </w:rPr>
              <w:t xml:space="preserve"> or NR band n88</w:t>
            </w:r>
          </w:p>
        </w:tc>
        <w:tc>
          <w:tcPr>
            <w:tcW w:w="1657" w:type="dxa"/>
            <w:vAlign w:val="center"/>
          </w:tcPr>
          <w:p w14:paraId="07D8F3B4" w14:textId="77777777" w:rsidR="003F6792" w:rsidRPr="009C4728" w:rsidRDefault="003F6792" w:rsidP="003F67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3F6792" w:rsidRPr="009C4728" w:rsidRDefault="003F6792" w:rsidP="003F6792">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3F6792" w:rsidRPr="009C4728" w:rsidRDefault="003F6792" w:rsidP="003F6792">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3F6792" w:rsidRPr="009C4728" w:rsidRDefault="003F6792" w:rsidP="003F6792">
            <w:pPr>
              <w:pStyle w:val="TAC"/>
              <w:rPr>
                <w:rFonts w:cs="Arial"/>
              </w:rPr>
            </w:pPr>
            <w:r w:rsidRPr="009C4728">
              <w:rPr>
                <w:rFonts w:cs="Arial"/>
              </w:rPr>
              <w:t>-6</w:t>
            </w:r>
          </w:p>
        </w:tc>
        <w:tc>
          <w:tcPr>
            <w:tcW w:w="1701" w:type="dxa"/>
            <w:vAlign w:val="center"/>
          </w:tcPr>
          <w:p w14:paraId="07D8F3B8" w14:textId="77777777" w:rsidR="003F6792" w:rsidRPr="009C4728" w:rsidRDefault="003F6792" w:rsidP="003F67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3F6792" w:rsidRPr="009C4728" w:rsidRDefault="003F6792" w:rsidP="003F6792">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146D90" w:rsidRPr="009C4728" w14:paraId="6DC2265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E520809" w14:textId="550C0CB8" w:rsidR="00146D90" w:rsidRDefault="00146D90" w:rsidP="00146D90">
            <w:pPr>
              <w:pStyle w:val="TAL"/>
              <w:rPr>
                <w:rFonts w:cs="Arial"/>
              </w:rPr>
            </w:pPr>
            <w:r>
              <w:rPr>
                <w:rFonts w:cs="Arial"/>
              </w:rPr>
              <w:t>NR Band n110</w:t>
            </w:r>
          </w:p>
        </w:tc>
        <w:tc>
          <w:tcPr>
            <w:tcW w:w="1657" w:type="dxa"/>
            <w:tcBorders>
              <w:top w:val="single" w:sz="4" w:space="0" w:color="auto"/>
              <w:left w:val="single" w:sz="4" w:space="0" w:color="auto"/>
              <w:bottom w:val="single" w:sz="4" w:space="0" w:color="auto"/>
              <w:right w:val="single" w:sz="4" w:space="0" w:color="auto"/>
            </w:tcBorders>
            <w:vAlign w:val="center"/>
          </w:tcPr>
          <w:p w14:paraId="7C0AEEC0" w14:textId="4A50DFC3" w:rsidR="00146D90" w:rsidRDefault="00146D90" w:rsidP="00146D90">
            <w:pPr>
              <w:pStyle w:val="TAC"/>
              <w:rPr>
                <w:rFonts w:cs="Arial"/>
              </w:rPr>
            </w:pPr>
            <w:r>
              <w:rPr>
                <w:rFonts w:cs="Arial"/>
              </w:rPr>
              <w:t>1432 - 1435</w:t>
            </w:r>
          </w:p>
        </w:tc>
        <w:tc>
          <w:tcPr>
            <w:tcW w:w="1082" w:type="dxa"/>
            <w:tcBorders>
              <w:top w:val="single" w:sz="4" w:space="0" w:color="auto"/>
              <w:left w:val="single" w:sz="4" w:space="0" w:color="auto"/>
              <w:bottom w:val="single" w:sz="4" w:space="0" w:color="auto"/>
              <w:right w:val="single" w:sz="4" w:space="0" w:color="auto"/>
            </w:tcBorders>
            <w:vAlign w:val="center"/>
          </w:tcPr>
          <w:p w14:paraId="4A763668" w14:textId="1BA50B6B" w:rsidR="00146D90" w:rsidRDefault="00146D90" w:rsidP="00146D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4121AF5" w14:textId="25B3B79A" w:rsidR="00146D90" w:rsidRDefault="00146D90" w:rsidP="00146D90">
            <w:pPr>
              <w:pStyle w:val="TAC"/>
            </w:pPr>
            <w: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5A1076A" w14:textId="7A975D78" w:rsidR="00146D90" w:rsidRDefault="00146D90" w:rsidP="00146D90">
            <w:pPr>
              <w:pStyle w:val="TAC"/>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7DA64240" w14:textId="1BE9AC39" w:rsidR="00146D90" w:rsidRDefault="00146D90" w:rsidP="00146D90">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E487BCC" w14:textId="6E80C246" w:rsidR="00146D90" w:rsidRDefault="00146D90" w:rsidP="00146D90">
            <w:pPr>
              <w:pStyle w:val="TAC"/>
              <w:rPr>
                <w:rFonts w:cs="Arial"/>
              </w:rPr>
            </w:pPr>
            <w:r>
              <w:rPr>
                <w:rFonts w:cs="Arial"/>
              </w:rPr>
              <w:t>CW carrier</w:t>
            </w:r>
          </w:p>
        </w:tc>
      </w:tr>
      <w:tr w:rsidR="00751FFB" w:rsidRPr="009C4728" w14:paraId="48443FBA"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6AFB6B9" w14:textId="432B5815" w:rsidR="00751FFB" w:rsidRDefault="00751FFB" w:rsidP="00751FFB">
            <w:pPr>
              <w:pStyle w:val="TAL"/>
              <w:rPr>
                <w:rFonts w:cs="Arial"/>
              </w:rPr>
            </w:pPr>
            <w:r>
              <w:rPr>
                <w:rFonts w:cs="v5.0.0" w:hint="eastAsia"/>
                <w:lang w:eastAsia="zh-CN"/>
              </w:rPr>
              <w:t>E</w:t>
            </w:r>
            <w:r>
              <w:rPr>
                <w:rFonts w:cs="v5.0.0"/>
                <w:lang w:eastAsia="zh-CN"/>
              </w:rPr>
              <w:t xml:space="preserve">-UTRA Band </w:t>
            </w:r>
            <w:r>
              <w:rPr>
                <w:rFonts w:cs="v5.0.0" w:hint="eastAsia"/>
                <w:lang w:eastAsia="zh-CN"/>
              </w:rPr>
              <w:t>1</w:t>
            </w:r>
            <w:r>
              <w:rPr>
                <w:rFonts w:cs="v5.0.0"/>
                <w:lang w:eastAsia="zh-CN"/>
              </w:rPr>
              <w:t>11</w:t>
            </w:r>
          </w:p>
        </w:tc>
        <w:tc>
          <w:tcPr>
            <w:tcW w:w="1657" w:type="dxa"/>
            <w:tcBorders>
              <w:top w:val="single" w:sz="4" w:space="0" w:color="auto"/>
              <w:left w:val="single" w:sz="4" w:space="0" w:color="auto"/>
              <w:bottom w:val="single" w:sz="4" w:space="0" w:color="auto"/>
              <w:right w:val="single" w:sz="4" w:space="0" w:color="auto"/>
            </w:tcBorders>
            <w:vAlign w:val="center"/>
          </w:tcPr>
          <w:p w14:paraId="0E01A7FC" w14:textId="70DF088D" w:rsidR="00751FFB" w:rsidRDefault="00751FFB" w:rsidP="00751FFB">
            <w:pPr>
              <w:pStyle w:val="TAC"/>
              <w:rPr>
                <w:rFonts w:cs="Arial"/>
              </w:rPr>
            </w:pPr>
            <w:r>
              <w:rPr>
                <w:rFonts w:cs="Arial"/>
              </w:rPr>
              <w:t>1820 - 1830</w:t>
            </w:r>
          </w:p>
        </w:tc>
        <w:tc>
          <w:tcPr>
            <w:tcW w:w="1082" w:type="dxa"/>
            <w:tcBorders>
              <w:top w:val="single" w:sz="4" w:space="0" w:color="auto"/>
              <w:left w:val="single" w:sz="4" w:space="0" w:color="auto"/>
              <w:bottom w:val="single" w:sz="4" w:space="0" w:color="auto"/>
              <w:right w:val="single" w:sz="4" w:space="0" w:color="auto"/>
            </w:tcBorders>
            <w:vAlign w:val="center"/>
          </w:tcPr>
          <w:p w14:paraId="70961AAD" w14:textId="3757EAC8" w:rsidR="00751FFB" w:rsidRDefault="00751FFB" w:rsidP="00751FF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A5E86" w14:textId="42D6C150" w:rsidR="00751FFB" w:rsidRDefault="00751FFB" w:rsidP="00751FFB">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C59284C" w14:textId="43C2FEEB" w:rsidR="00751FFB" w:rsidRDefault="00751FFB" w:rsidP="00751FFB">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36BE1D8" w14:textId="2ABA4395" w:rsidR="00751FFB" w:rsidRDefault="00751FFB" w:rsidP="00751FFB">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CC40D6F" w14:textId="46BF662C" w:rsidR="00751FFB" w:rsidRDefault="00751FFB" w:rsidP="00751FFB">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67" w:name="_Toc21093246"/>
      <w:bookmarkStart w:id="3368" w:name="_Toc29762775"/>
      <w:bookmarkStart w:id="3369" w:name="_Toc36025950"/>
      <w:bookmarkStart w:id="3370" w:name="_Toc44584820"/>
      <w:bookmarkStart w:id="3371" w:name="_Toc45869113"/>
      <w:bookmarkStart w:id="3372" w:name="_Toc52553672"/>
      <w:bookmarkStart w:id="3373" w:name="_Toc61111919"/>
      <w:bookmarkStart w:id="3374" w:name="_Toc61126001"/>
      <w:bookmarkStart w:id="3375" w:name="_Toc61126162"/>
      <w:bookmarkStart w:id="3376" w:name="_Toc66804674"/>
      <w:bookmarkStart w:id="3377" w:name="_Toc74821248"/>
      <w:bookmarkStart w:id="3378" w:name="_Toc76503112"/>
      <w:bookmarkStart w:id="3379" w:name="_Toc83038785"/>
      <w:bookmarkStart w:id="3380" w:name="_Toc89850909"/>
      <w:bookmarkStart w:id="3381" w:name="_Toc98664994"/>
      <w:bookmarkStart w:id="3382" w:name="_Toc105764996"/>
      <w:bookmarkStart w:id="3383" w:name="_Toc123151196"/>
      <w:bookmarkStart w:id="3384" w:name="_Toc124162712"/>
      <w:bookmarkStart w:id="3385" w:name="_Toc130866079"/>
      <w:bookmarkStart w:id="3386" w:name="_Toc138085301"/>
      <w:bookmarkStart w:id="3387" w:name="_Toc138891797"/>
      <w:bookmarkStart w:id="3388" w:name="_Toc145071586"/>
      <w:bookmarkStart w:id="3389" w:name="_Toc155212293"/>
      <w:bookmarkStart w:id="3390" w:name="_Toc187260694"/>
      <w:r w:rsidRPr="009C4728">
        <w:t>7.6</w:t>
      </w:r>
      <w:r w:rsidRPr="009C4728">
        <w:tab/>
        <w:t>Receiver spurious emissions</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391" w:name="_Toc21093247"/>
      <w:bookmarkStart w:id="3392" w:name="_Toc29762776"/>
      <w:bookmarkStart w:id="3393" w:name="_Toc36025951"/>
      <w:bookmarkStart w:id="3394" w:name="_Toc44584821"/>
      <w:bookmarkStart w:id="3395" w:name="_Toc45869114"/>
      <w:bookmarkStart w:id="3396" w:name="_Toc52553673"/>
      <w:bookmarkStart w:id="3397" w:name="_Toc61111920"/>
      <w:bookmarkStart w:id="3398" w:name="_Toc61126002"/>
      <w:bookmarkStart w:id="3399" w:name="_Toc61126163"/>
      <w:bookmarkStart w:id="3400" w:name="_Toc66804675"/>
      <w:bookmarkStart w:id="3401" w:name="_Toc74821249"/>
      <w:bookmarkStart w:id="3402" w:name="_Toc76503113"/>
      <w:bookmarkStart w:id="3403" w:name="_Toc83038786"/>
      <w:bookmarkStart w:id="3404" w:name="_Toc89850910"/>
      <w:bookmarkStart w:id="3405" w:name="_Toc98664995"/>
      <w:bookmarkStart w:id="3406" w:name="_Toc105764997"/>
      <w:bookmarkStart w:id="3407" w:name="_Toc123151197"/>
      <w:bookmarkStart w:id="3408" w:name="_Toc124162713"/>
      <w:bookmarkStart w:id="3409" w:name="_Toc130866080"/>
      <w:bookmarkStart w:id="3410" w:name="_Toc138085302"/>
      <w:bookmarkStart w:id="3411" w:name="_Toc138891798"/>
      <w:bookmarkStart w:id="3412" w:name="_Toc145071587"/>
      <w:bookmarkStart w:id="3413" w:name="_Toc155212294"/>
      <w:bookmarkStart w:id="3414" w:name="_Toc187260695"/>
      <w:r w:rsidRPr="009C4728">
        <w:t>7.6.1</w:t>
      </w:r>
      <w:r w:rsidRPr="009C4728">
        <w:tab/>
        <w:t>General minimum requirement</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15" w:name="_Toc21093248"/>
      <w:bookmarkStart w:id="3416" w:name="_Toc29762777"/>
      <w:bookmarkStart w:id="3417" w:name="_Toc36025952"/>
      <w:bookmarkStart w:id="3418" w:name="_Toc44584822"/>
      <w:bookmarkStart w:id="3419" w:name="_Toc45869115"/>
      <w:bookmarkStart w:id="3420" w:name="_Toc52553674"/>
      <w:bookmarkStart w:id="3421" w:name="_Toc61111921"/>
      <w:bookmarkStart w:id="3422" w:name="_Toc61126003"/>
      <w:bookmarkStart w:id="3423" w:name="_Toc61126164"/>
      <w:bookmarkStart w:id="3424" w:name="_Toc66804676"/>
      <w:bookmarkStart w:id="3425" w:name="_Toc74821250"/>
      <w:bookmarkStart w:id="3426" w:name="_Toc76503114"/>
      <w:bookmarkStart w:id="3427" w:name="_Toc83038787"/>
      <w:bookmarkStart w:id="3428" w:name="_Toc89850911"/>
      <w:bookmarkStart w:id="3429" w:name="_Toc98664996"/>
      <w:bookmarkStart w:id="3430" w:name="_Toc105764998"/>
      <w:bookmarkStart w:id="3431" w:name="_Toc123151198"/>
      <w:bookmarkStart w:id="3432" w:name="_Toc124162714"/>
      <w:bookmarkStart w:id="3433" w:name="_Toc130866081"/>
      <w:bookmarkStart w:id="3434" w:name="_Toc138085303"/>
      <w:bookmarkStart w:id="3435" w:name="_Toc138891799"/>
      <w:bookmarkStart w:id="3436" w:name="_Toc145071588"/>
      <w:bookmarkStart w:id="3437" w:name="_Toc155212295"/>
      <w:bookmarkStart w:id="3438" w:name="_Toc187260696"/>
      <w:r w:rsidRPr="009C4728">
        <w:t>7.6.2</w:t>
      </w:r>
      <w:r w:rsidRPr="009C4728">
        <w:tab/>
        <w:t>Additional minimum requirement for BC2 (Category B)</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39" w:name="_Toc21093249"/>
      <w:bookmarkStart w:id="3440" w:name="_Toc29762778"/>
      <w:bookmarkStart w:id="3441" w:name="_Toc36025953"/>
      <w:bookmarkStart w:id="3442" w:name="_Toc44584823"/>
      <w:bookmarkStart w:id="3443" w:name="_Toc45869116"/>
      <w:bookmarkStart w:id="3444" w:name="_Toc52553675"/>
      <w:bookmarkStart w:id="3445" w:name="_Toc61111922"/>
      <w:bookmarkStart w:id="3446" w:name="_Toc61126004"/>
      <w:bookmarkStart w:id="3447" w:name="_Toc61126165"/>
      <w:bookmarkStart w:id="3448" w:name="_Toc66804677"/>
      <w:bookmarkStart w:id="3449" w:name="_Toc74821251"/>
      <w:bookmarkStart w:id="3450" w:name="_Toc76503115"/>
      <w:bookmarkStart w:id="3451" w:name="_Toc83038788"/>
      <w:bookmarkStart w:id="3452" w:name="_Toc89850912"/>
      <w:bookmarkStart w:id="3453" w:name="_Toc98664997"/>
      <w:bookmarkStart w:id="3454" w:name="_Toc105764999"/>
      <w:bookmarkStart w:id="3455" w:name="_Toc123151199"/>
      <w:bookmarkStart w:id="3456" w:name="_Toc124162715"/>
      <w:bookmarkStart w:id="3457" w:name="_Toc130866082"/>
      <w:bookmarkStart w:id="3458" w:name="_Toc138085304"/>
      <w:bookmarkStart w:id="3459" w:name="_Toc138891800"/>
      <w:bookmarkStart w:id="3460" w:name="_Toc145071589"/>
      <w:bookmarkStart w:id="3461" w:name="_Toc155212296"/>
      <w:bookmarkStart w:id="3462" w:name="_Toc187260697"/>
      <w:r w:rsidRPr="009C4728">
        <w:t>7.7</w:t>
      </w:r>
      <w:r w:rsidRPr="009C4728">
        <w:tab/>
        <w:t>Receiver intermodulation</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63" w:name="_Toc21093250"/>
      <w:bookmarkStart w:id="3464" w:name="_Toc29762779"/>
      <w:bookmarkStart w:id="3465" w:name="_Toc36025954"/>
      <w:bookmarkStart w:id="3466" w:name="_Toc44584824"/>
      <w:bookmarkStart w:id="3467" w:name="_Toc45869117"/>
      <w:bookmarkStart w:id="3468" w:name="_Toc52553676"/>
      <w:bookmarkStart w:id="3469" w:name="_Toc61111923"/>
      <w:bookmarkStart w:id="3470" w:name="_Toc61126005"/>
      <w:bookmarkStart w:id="3471" w:name="_Toc61126166"/>
      <w:bookmarkStart w:id="3472" w:name="_Toc66804678"/>
      <w:bookmarkStart w:id="3473" w:name="_Toc74821252"/>
      <w:bookmarkStart w:id="3474" w:name="_Toc76503116"/>
      <w:bookmarkStart w:id="3475" w:name="_Toc83038789"/>
      <w:bookmarkStart w:id="3476" w:name="_Toc89850913"/>
      <w:bookmarkStart w:id="3477" w:name="_Toc98664998"/>
      <w:bookmarkStart w:id="3478" w:name="_Toc105765000"/>
      <w:bookmarkStart w:id="3479" w:name="_Toc123151200"/>
      <w:bookmarkStart w:id="3480" w:name="_Toc124162716"/>
      <w:bookmarkStart w:id="3481" w:name="_Toc130866083"/>
      <w:bookmarkStart w:id="3482" w:name="_Toc138085305"/>
      <w:bookmarkStart w:id="3483" w:name="_Toc138891801"/>
      <w:bookmarkStart w:id="3484" w:name="_Toc145071590"/>
      <w:bookmarkStart w:id="3485" w:name="_Toc155212297"/>
      <w:bookmarkStart w:id="3486" w:name="_Toc187260698"/>
      <w:r w:rsidRPr="009C4728">
        <w:t>7.7.1</w:t>
      </w:r>
      <w:r w:rsidRPr="009C4728">
        <w:tab/>
        <w:t>General intermodulation minimum requirement</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487" w:name="OLE_LINK5"/>
            <w:r w:rsidRPr="009C4728">
              <w:rPr>
                <w:rFonts w:cs="Arial"/>
              </w:rPr>
              <w:t>±</w:t>
            </w:r>
            <w:bookmarkEnd w:id="3487"/>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488" w:name="_Toc21093251"/>
      <w:bookmarkStart w:id="3489" w:name="_Toc29762780"/>
      <w:bookmarkStart w:id="3490" w:name="_Toc36025955"/>
      <w:bookmarkStart w:id="3491" w:name="_Toc44584825"/>
      <w:bookmarkStart w:id="3492" w:name="_Toc45869118"/>
      <w:bookmarkStart w:id="3493" w:name="_Toc52553677"/>
      <w:bookmarkStart w:id="3494" w:name="_Toc61111924"/>
      <w:bookmarkStart w:id="3495" w:name="_Toc61126006"/>
      <w:bookmarkStart w:id="3496" w:name="_Toc61126167"/>
      <w:bookmarkStart w:id="3497" w:name="_Toc66804679"/>
      <w:bookmarkStart w:id="3498" w:name="_Toc74821253"/>
      <w:bookmarkStart w:id="3499" w:name="_Toc76503117"/>
      <w:bookmarkStart w:id="3500" w:name="_Toc83038790"/>
      <w:bookmarkStart w:id="3501" w:name="_Toc89850914"/>
      <w:bookmarkStart w:id="3502" w:name="_Toc98664999"/>
      <w:bookmarkStart w:id="3503" w:name="_Toc105765001"/>
      <w:bookmarkStart w:id="3504" w:name="_Toc123151201"/>
      <w:bookmarkStart w:id="3505" w:name="_Toc124162717"/>
      <w:bookmarkStart w:id="3506" w:name="_Toc130866084"/>
      <w:bookmarkStart w:id="3507" w:name="_Toc138085306"/>
      <w:bookmarkStart w:id="3508" w:name="_Toc138891802"/>
      <w:bookmarkStart w:id="3509" w:name="_Toc145071591"/>
      <w:bookmarkStart w:id="3510" w:name="_Toc155212298"/>
      <w:bookmarkStart w:id="3511" w:name="_Toc187260699"/>
      <w:r w:rsidRPr="009C4728">
        <w:t>7.7.2</w:t>
      </w:r>
      <w:r w:rsidRPr="009C4728">
        <w:tab/>
        <w:t>General narrowband intermodulation minimum requirement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E7294"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E7294"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E7294"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E7294"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E7294"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E7294"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E7294"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E7294"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E7294"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7E7294"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12" w:name="_Toc21093252"/>
      <w:bookmarkStart w:id="3513" w:name="_Toc29762781"/>
      <w:bookmarkStart w:id="3514" w:name="_Toc36025956"/>
      <w:bookmarkStart w:id="3515" w:name="_Toc44584826"/>
      <w:bookmarkStart w:id="3516" w:name="_Toc45869119"/>
      <w:bookmarkStart w:id="3517" w:name="_Toc52553678"/>
      <w:bookmarkStart w:id="3518" w:name="_Toc61111925"/>
      <w:bookmarkStart w:id="3519" w:name="_Toc61126007"/>
      <w:bookmarkStart w:id="3520" w:name="_Toc61126168"/>
      <w:bookmarkStart w:id="3521" w:name="_Toc66804680"/>
      <w:bookmarkStart w:id="3522" w:name="_Toc74821254"/>
      <w:bookmarkStart w:id="3523" w:name="_Toc76503118"/>
      <w:bookmarkStart w:id="3524" w:name="_Toc83038791"/>
      <w:bookmarkStart w:id="3525" w:name="_Toc89850915"/>
      <w:bookmarkStart w:id="3526" w:name="_Toc98665000"/>
      <w:bookmarkStart w:id="3527" w:name="_Toc105765002"/>
      <w:bookmarkStart w:id="3528" w:name="_Toc123151202"/>
      <w:bookmarkStart w:id="3529" w:name="_Toc124162718"/>
      <w:bookmarkStart w:id="3530" w:name="_Toc130866085"/>
      <w:bookmarkStart w:id="3531" w:name="_Toc138085307"/>
      <w:bookmarkStart w:id="3532" w:name="_Toc138891803"/>
      <w:bookmarkStart w:id="3533" w:name="_Toc145071592"/>
      <w:bookmarkStart w:id="3534" w:name="_Toc155212299"/>
      <w:bookmarkStart w:id="3535" w:name="_Toc187260700"/>
      <w:r w:rsidRPr="009C4728">
        <w:t>7.7.3</w:t>
      </w:r>
      <w:r w:rsidRPr="009C4728">
        <w:tab/>
        <w:t>Additional narrowband intermodulation minimum requirement for GSM/EDGE</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36" w:name="_Toc21093253"/>
      <w:bookmarkStart w:id="3537" w:name="_Toc29762782"/>
      <w:bookmarkStart w:id="3538" w:name="_Toc36025957"/>
      <w:bookmarkStart w:id="3539" w:name="_Toc44584827"/>
      <w:bookmarkStart w:id="3540" w:name="_Toc45869120"/>
      <w:bookmarkStart w:id="3541" w:name="_Toc52553679"/>
      <w:bookmarkStart w:id="3542" w:name="_Toc61111926"/>
      <w:bookmarkStart w:id="3543" w:name="_Toc61126008"/>
      <w:bookmarkStart w:id="3544" w:name="_Toc61126169"/>
      <w:bookmarkStart w:id="3545" w:name="_Toc66804681"/>
      <w:bookmarkStart w:id="3546" w:name="_Toc74821255"/>
      <w:bookmarkStart w:id="3547" w:name="_Toc76503119"/>
      <w:bookmarkStart w:id="3548" w:name="_Toc83038792"/>
      <w:bookmarkStart w:id="3549" w:name="_Toc89850916"/>
      <w:bookmarkStart w:id="3550" w:name="_Toc98665001"/>
      <w:bookmarkStart w:id="3551" w:name="_Toc105765003"/>
      <w:bookmarkStart w:id="3552" w:name="_Toc123151203"/>
      <w:bookmarkStart w:id="3553" w:name="_Toc124162719"/>
      <w:bookmarkStart w:id="3554" w:name="_Toc130866086"/>
      <w:bookmarkStart w:id="3555" w:name="_Toc138085308"/>
      <w:bookmarkStart w:id="3556" w:name="_Toc138891804"/>
      <w:bookmarkStart w:id="3557" w:name="_Toc145071593"/>
      <w:bookmarkStart w:id="3558" w:name="_Toc155212300"/>
      <w:bookmarkStart w:id="3559" w:name="_Toc187260701"/>
      <w:r w:rsidRPr="009C4728">
        <w:t>7.8</w:t>
      </w:r>
      <w:r w:rsidRPr="009C4728">
        <w:tab/>
        <w:t>In-channel selectivity</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560" w:name="_Toc21093254"/>
      <w:bookmarkStart w:id="3561" w:name="_Toc29762783"/>
      <w:bookmarkStart w:id="3562" w:name="_Toc36025958"/>
      <w:bookmarkStart w:id="3563" w:name="_Toc44584828"/>
      <w:bookmarkStart w:id="3564" w:name="_Toc45869121"/>
      <w:bookmarkStart w:id="3565" w:name="_Toc52553680"/>
      <w:bookmarkStart w:id="3566" w:name="_Toc61111927"/>
      <w:bookmarkStart w:id="3567" w:name="_Toc61126009"/>
      <w:bookmarkStart w:id="3568" w:name="_Toc61126170"/>
      <w:bookmarkStart w:id="3569" w:name="_Toc66804682"/>
      <w:bookmarkStart w:id="3570" w:name="_Toc74821256"/>
      <w:bookmarkStart w:id="3571" w:name="_Toc76503120"/>
      <w:bookmarkStart w:id="3572" w:name="_Toc83038793"/>
      <w:bookmarkStart w:id="3573" w:name="_Toc89850917"/>
      <w:bookmarkStart w:id="3574" w:name="_Toc98665002"/>
      <w:bookmarkStart w:id="3575" w:name="_Toc105765004"/>
      <w:bookmarkStart w:id="3576" w:name="_Toc123151204"/>
      <w:bookmarkStart w:id="3577" w:name="_Toc124162720"/>
      <w:bookmarkStart w:id="3578" w:name="_Toc130866087"/>
      <w:bookmarkStart w:id="3579" w:name="_Toc138085309"/>
      <w:bookmarkStart w:id="3580" w:name="_Toc138891805"/>
      <w:bookmarkStart w:id="3581" w:name="_Toc145071594"/>
      <w:bookmarkStart w:id="3582" w:name="_Toc155212301"/>
      <w:bookmarkStart w:id="3583" w:name="_Toc187260702"/>
      <w:r w:rsidRPr="009C4728">
        <w:t>7.8.1</w:t>
      </w:r>
      <w:r w:rsidRPr="009C4728">
        <w:tab/>
        <w:t>E-UTRA minimum requirement</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584" w:name="_Toc21093255"/>
      <w:bookmarkStart w:id="3585" w:name="_Toc29762784"/>
      <w:bookmarkStart w:id="3586" w:name="_Toc36025959"/>
      <w:bookmarkStart w:id="3587" w:name="_Toc44584829"/>
      <w:bookmarkStart w:id="3588" w:name="_Toc45869122"/>
      <w:bookmarkStart w:id="3589" w:name="_Toc52553681"/>
      <w:bookmarkStart w:id="3590" w:name="_Toc61111928"/>
      <w:bookmarkStart w:id="3591" w:name="_Toc61126010"/>
      <w:bookmarkStart w:id="3592" w:name="_Toc61126171"/>
      <w:bookmarkStart w:id="3593" w:name="_Toc66804683"/>
      <w:bookmarkStart w:id="3594" w:name="_Toc74821257"/>
      <w:bookmarkStart w:id="3595" w:name="_Toc76503121"/>
      <w:bookmarkStart w:id="3596" w:name="_Toc83038794"/>
      <w:bookmarkStart w:id="3597" w:name="_Toc89850918"/>
      <w:bookmarkStart w:id="3598" w:name="_Toc98665003"/>
      <w:bookmarkStart w:id="3599" w:name="_Toc105765005"/>
      <w:bookmarkStart w:id="3600" w:name="_Toc123151205"/>
      <w:bookmarkStart w:id="3601" w:name="_Toc124162721"/>
      <w:bookmarkStart w:id="3602" w:name="_Toc130866088"/>
      <w:bookmarkStart w:id="3603" w:name="_Toc138085310"/>
      <w:bookmarkStart w:id="3604" w:name="_Toc138891806"/>
      <w:bookmarkStart w:id="3605" w:name="_Toc145071595"/>
      <w:bookmarkStart w:id="3606" w:name="_Toc155212302"/>
      <w:bookmarkStart w:id="3607" w:name="_Toc187260703"/>
      <w:r w:rsidRPr="009C4728">
        <w:t>7.8.2</w:t>
      </w:r>
      <w:r w:rsidRPr="009C4728">
        <w:tab/>
        <w:t>NR minimum requirement</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08" w:name="_Toc21093256"/>
      <w:bookmarkStart w:id="3609" w:name="_Toc29762785"/>
      <w:bookmarkStart w:id="3610" w:name="_Toc36025960"/>
      <w:bookmarkStart w:id="3611" w:name="_Toc44584830"/>
      <w:bookmarkStart w:id="3612" w:name="_Toc45869123"/>
      <w:bookmarkStart w:id="3613" w:name="_Toc52553682"/>
      <w:bookmarkStart w:id="3614" w:name="_Toc61111929"/>
      <w:bookmarkStart w:id="3615" w:name="_Toc61126011"/>
      <w:bookmarkStart w:id="3616" w:name="_Toc61126172"/>
      <w:bookmarkStart w:id="3617" w:name="_Toc66804684"/>
      <w:bookmarkStart w:id="3618" w:name="_Toc74821258"/>
      <w:bookmarkStart w:id="3619" w:name="_Toc76503122"/>
      <w:bookmarkStart w:id="3620" w:name="_Toc83038795"/>
      <w:bookmarkStart w:id="3621" w:name="_Toc89850919"/>
      <w:bookmarkStart w:id="3622" w:name="_Toc98665004"/>
      <w:bookmarkStart w:id="3623" w:name="_Toc105765006"/>
      <w:bookmarkStart w:id="3624" w:name="_Toc123151206"/>
      <w:bookmarkStart w:id="3625" w:name="_Toc124162722"/>
      <w:bookmarkStart w:id="3626" w:name="_Toc130866089"/>
      <w:bookmarkStart w:id="3627" w:name="_Toc138085311"/>
      <w:bookmarkStart w:id="3628" w:name="_Toc138891807"/>
      <w:bookmarkStart w:id="3629" w:name="_Toc145071596"/>
      <w:bookmarkStart w:id="3630" w:name="_Toc155212303"/>
      <w:bookmarkStart w:id="3631" w:name="_Toc187260704"/>
      <w:r w:rsidRPr="009C4728">
        <w:t>8</w:t>
      </w:r>
      <w:r w:rsidRPr="009C4728">
        <w:tab/>
        <w:t>Performance requirements</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32" w:name="_Toc21093257"/>
      <w:bookmarkStart w:id="3633" w:name="_Toc29762786"/>
      <w:bookmarkStart w:id="3634" w:name="_Toc36025961"/>
      <w:bookmarkStart w:id="3635" w:name="_Toc44584831"/>
      <w:bookmarkStart w:id="3636" w:name="_Toc45869124"/>
      <w:bookmarkStart w:id="3637" w:name="_Toc52553683"/>
      <w:bookmarkStart w:id="3638" w:name="_Toc61111930"/>
      <w:bookmarkStart w:id="3639" w:name="_Toc61126012"/>
      <w:bookmarkStart w:id="3640" w:name="_Toc61126173"/>
      <w:bookmarkStart w:id="3641" w:name="_Toc66804685"/>
      <w:bookmarkStart w:id="3642" w:name="_Toc74821259"/>
      <w:bookmarkStart w:id="3643" w:name="_Toc76503123"/>
      <w:bookmarkStart w:id="3644" w:name="_Toc83038796"/>
      <w:bookmarkStart w:id="3645" w:name="_Toc89850920"/>
      <w:bookmarkStart w:id="3646" w:name="_Toc98665005"/>
      <w:bookmarkStart w:id="3647" w:name="_Toc105765007"/>
      <w:bookmarkStart w:id="3648" w:name="_Toc123151207"/>
      <w:bookmarkStart w:id="3649" w:name="_Toc124162723"/>
      <w:bookmarkStart w:id="3650" w:name="_Toc130866090"/>
      <w:bookmarkStart w:id="3651" w:name="_Toc138085312"/>
      <w:bookmarkStart w:id="3652" w:name="_Toc138891808"/>
      <w:bookmarkStart w:id="3653" w:name="_Toc145071597"/>
      <w:bookmarkStart w:id="3654" w:name="_Toc155212304"/>
      <w:bookmarkStart w:id="3655" w:name="_Toc187260705"/>
      <w:r w:rsidRPr="009C4728">
        <w:t>8.1</w:t>
      </w:r>
      <w:r w:rsidRPr="009C4728">
        <w:tab/>
        <w:t>E-UTRA minimum requirement</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656" w:name="_Toc21093258"/>
      <w:bookmarkStart w:id="3657" w:name="_Toc29762787"/>
      <w:bookmarkStart w:id="3658" w:name="_Toc36025962"/>
      <w:bookmarkStart w:id="3659" w:name="_Toc44584832"/>
      <w:bookmarkStart w:id="3660" w:name="_Toc45869125"/>
      <w:bookmarkStart w:id="3661" w:name="_Toc52553684"/>
      <w:bookmarkStart w:id="3662" w:name="_Toc61111931"/>
      <w:bookmarkStart w:id="3663" w:name="_Toc61126013"/>
      <w:bookmarkStart w:id="3664" w:name="_Toc61126174"/>
      <w:bookmarkStart w:id="3665" w:name="_Toc66804686"/>
      <w:bookmarkStart w:id="3666" w:name="_Toc74821260"/>
      <w:bookmarkStart w:id="3667" w:name="_Toc76503124"/>
      <w:bookmarkStart w:id="3668" w:name="_Toc83038797"/>
      <w:bookmarkStart w:id="3669" w:name="_Toc89850921"/>
      <w:bookmarkStart w:id="3670" w:name="_Toc98665006"/>
      <w:bookmarkStart w:id="3671" w:name="_Toc105765008"/>
      <w:bookmarkStart w:id="3672" w:name="_Toc123151208"/>
      <w:bookmarkStart w:id="3673" w:name="_Toc124162724"/>
      <w:bookmarkStart w:id="3674" w:name="_Toc130866091"/>
      <w:bookmarkStart w:id="3675" w:name="_Toc138085313"/>
      <w:bookmarkStart w:id="3676" w:name="_Toc138891809"/>
      <w:bookmarkStart w:id="3677" w:name="_Toc145071598"/>
      <w:bookmarkStart w:id="3678" w:name="_Toc155212305"/>
      <w:bookmarkStart w:id="3679" w:name="_Toc187260706"/>
      <w:r w:rsidRPr="009C4728">
        <w:t>8.2</w:t>
      </w:r>
      <w:r w:rsidRPr="009C4728">
        <w:tab/>
        <w:t>UTRA FDD minimum requirement</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680" w:name="_Toc21093259"/>
      <w:bookmarkStart w:id="3681" w:name="_Toc29762788"/>
      <w:bookmarkStart w:id="3682" w:name="_Toc36025963"/>
      <w:bookmarkStart w:id="3683" w:name="_Toc44584833"/>
      <w:bookmarkStart w:id="3684" w:name="_Toc45869126"/>
      <w:bookmarkStart w:id="3685" w:name="_Toc52553685"/>
      <w:bookmarkStart w:id="3686" w:name="_Toc61111932"/>
      <w:bookmarkStart w:id="3687" w:name="_Toc61126014"/>
      <w:bookmarkStart w:id="3688" w:name="_Toc61126175"/>
      <w:bookmarkStart w:id="3689" w:name="_Toc66804687"/>
      <w:bookmarkStart w:id="3690" w:name="_Toc74821261"/>
      <w:bookmarkStart w:id="3691" w:name="_Toc76503125"/>
      <w:bookmarkStart w:id="3692" w:name="_Toc83038798"/>
      <w:bookmarkStart w:id="3693" w:name="_Toc89850922"/>
      <w:bookmarkStart w:id="3694" w:name="_Toc98665007"/>
      <w:bookmarkStart w:id="3695" w:name="_Toc105765009"/>
      <w:bookmarkStart w:id="3696" w:name="_Toc123151209"/>
      <w:bookmarkStart w:id="3697" w:name="_Toc124162725"/>
      <w:bookmarkStart w:id="3698" w:name="_Toc130866092"/>
      <w:bookmarkStart w:id="3699" w:name="_Toc138085314"/>
      <w:bookmarkStart w:id="3700" w:name="_Toc138891810"/>
      <w:bookmarkStart w:id="3701" w:name="_Toc145071599"/>
      <w:bookmarkStart w:id="3702" w:name="_Toc155212306"/>
      <w:bookmarkStart w:id="3703" w:name="_Toc187260707"/>
      <w:r w:rsidRPr="009C4728">
        <w:t>8.3</w:t>
      </w:r>
      <w:r w:rsidRPr="009C4728">
        <w:tab/>
        <w:t>UTRA TDD minimum requirement</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04" w:name="_Toc21093260"/>
      <w:bookmarkStart w:id="3705" w:name="_Toc29762789"/>
      <w:bookmarkStart w:id="3706" w:name="_Toc36025964"/>
      <w:bookmarkStart w:id="3707" w:name="_Toc44584834"/>
      <w:bookmarkStart w:id="3708" w:name="_Toc45869127"/>
      <w:bookmarkStart w:id="3709" w:name="_Toc52553686"/>
      <w:bookmarkStart w:id="3710" w:name="_Toc61111933"/>
      <w:bookmarkStart w:id="3711" w:name="_Toc61126015"/>
      <w:bookmarkStart w:id="3712" w:name="_Toc61126176"/>
      <w:bookmarkStart w:id="3713" w:name="_Toc66804688"/>
      <w:bookmarkStart w:id="3714" w:name="_Toc74821262"/>
      <w:bookmarkStart w:id="3715" w:name="_Toc76503126"/>
      <w:bookmarkStart w:id="3716" w:name="_Toc83038799"/>
      <w:bookmarkStart w:id="3717" w:name="_Toc89850923"/>
      <w:bookmarkStart w:id="3718" w:name="_Toc98665008"/>
      <w:bookmarkStart w:id="3719" w:name="_Toc105765010"/>
      <w:bookmarkStart w:id="3720" w:name="_Toc123151210"/>
      <w:bookmarkStart w:id="3721" w:name="_Toc124162726"/>
      <w:bookmarkStart w:id="3722" w:name="_Toc130866093"/>
      <w:bookmarkStart w:id="3723" w:name="_Toc138085315"/>
      <w:bookmarkStart w:id="3724" w:name="_Toc138891811"/>
      <w:bookmarkStart w:id="3725" w:name="_Toc145071600"/>
      <w:bookmarkStart w:id="3726" w:name="_Toc155212307"/>
      <w:bookmarkStart w:id="3727" w:name="_Toc187260708"/>
      <w:r w:rsidRPr="009C4728">
        <w:t>8.4</w:t>
      </w:r>
      <w:r w:rsidRPr="009C4728">
        <w:tab/>
        <w:t>GSM/EDGE minimum requirement</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28" w:name="_Toc21093261"/>
      <w:bookmarkStart w:id="3729" w:name="_Toc29762790"/>
      <w:bookmarkStart w:id="3730" w:name="_Toc36025965"/>
      <w:bookmarkStart w:id="3731" w:name="_Toc44584835"/>
      <w:bookmarkStart w:id="3732" w:name="_Toc45869128"/>
      <w:bookmarkStart w:id="3733" w:name="_Toc52553687"/>
      <w:bookmarkStart w:id="3734" w:name="_Toc61111934"/>
      <w:bookmarkStart w:id="3735" w:name="_Toc61126016"/>
      <w:bookmarkStart w:id="3736" w:name="_Toc61126177"/>
      <w:bookmarkStart w:id="3737" w:name="_Toc66804689"/>
      <w:bookmarkStart w:id="3738" w:name="_Toc74821263"/>
      <w:bookmarkStart w:id="3739" w:name="_Toc76503127"/>
      <w:bookmarkStart w:id="3740" w:name="_Toc83038800"/>
      <w:bookmarkStart w:id="3741" w:name="_Toc89850924"/>
      <w:bookmarkStart w:id="3742" w:name="_Toc98665009"/>
      <w:bookmarkStart w:id="3743" w:name="_Toc105765011"/>
      <w:bookmarkStart w:id="3744" w:name="_Toc123151211"/>
      <w:bookmarkStart w:id="3745" w:name="_Toc124162727"/>
      <w:bookmarkStart w:id="3746" w:name="_Toc130866094"/>
      <w:bookmarkStart w:id="3747" w:name="_Toc138085316"/>
      <w:bookmarkStart w:id="3748" w:name="_Toc138891812"/>
      <w:bookmarkStart w:id="3749" w:name="_Toc145071601"/>
      <w:bookmarkStart w:id="3750" w:name="_Toc155212308"/>
      <w:bookmarkStart w:id="3751" w:name="_Toc187260709"/>
      <w:r w:rsidRPr="009C4728">
        <w:t>8.5</w:t>
      </w:r>
      <w:r w:rsidRPr="009C4728">
        <w:tab/>
        <w:t>NR minimum requirement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52" w:name="_Toc44584836"/>
      <w:bookmarkStart w:id="3753" w:name="_Toc45869129"/>
      <w:bookmarkStart w:id="3754" w:name="_Toc52553688"/>
      <w:bookmarkStart w:id="3755" w:name="_Toc61111935"/>
      <w:bookmarkStart w:id="3756" w:name="_Toc61126017"/>
      <w:bookmarkStart w:id="3757" w:name="_Toc61126178"/>
      <w:bookmarkStart w:id="3758" w:name="_Toc66804690"/>
      <w:bookmarkStart w:id="3759" w:name="_Toc74821264"/>
      <w:bookmarkStart w:id="3760" w:name="_Toc76503128"/>
      <w:bookmarkStart w:id="3761" w:name="_Toc83038801"/>
      <w:bookmarkStart w:id="3762" w:name="_Toc89850925"/>
      <w:bookmarkStart w:id="3763" w:name="_Toc98665010"/>
      <w:bookmarkStart w:id="3764" w:name="_Toc105765012"/>
      <w:bookmarkStart w:id="3765" w:name="_Toc123151212"/>
      <w:bookmarkStart w:id="3766" w:name="_Toc124162728"/>
      <w:bookmarkStart w:id="3767" w:name="_Toc130866095"/>
      <w:bookmarkStart w:id="3768" w:name="_Toc138085317"/>
      <w:bookmarkStart w:id="3769" w:name="_Toc138891813"/>
      <w:bookmarkStart w:id="3770" w:name="_Toc145071602"/>
      <w:bookmarkStart w:id="3771" w:name="_Toc155212309"/>
      <w:bookmarkStart w:id="3772" w:name="_Toc187260710"/>
      <w:r w:rsidRPr="009C4728">
        <w:t>8.</w:t>
      </w:r>
      <w:r>
        <w:t>6</w:t>
      </w:r>
      <w:r w:rsidRPr="009C4728">
        <w:tab/>
      </w:r>
      <w:r>
        <w:t>NB-IoT</w:t>
      </w:r>
      <w:r w:rsidRPr="009C4728">
        <w:t xml:space="preserve"> minimum requirement</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773" w:name="_Toc21093262"/>
      <w:bookmarkStart w:id="3774" w:name="_Toc29762791"/>
      <w:bookmarkStart w:id="3775" w:name="_Toc36025966"/>
      <w:bookmarkStart w:id="3776" w:name="_Toc44584837"/>
      <w:bookmarkStart w:id="3777" w:name="_Toc45869130"/>
      <w:bookmarkStart w:id="3778" w:name="_Toc52553689"/>
      <w:bookmarkStart w:id="3779" w:name="_Toc61111936"/>
      <w:bookmarkStart w:id="3780" w:name="_Toc61126018"/>
      <w:bookmarkStart w:id="3781" w:name="_Toc61126179"/>
      <w:bookmarkStart w:id="3782" w:name="_Toc66804691"/>
      <w:bookmarkStart w:id="3783" w:name="_Toc74821265"/>
      <w:bookmarkStart w:id="3784" w:name="_Toc76503129"/>
      <w:bookmarkStart w:id="3785" w:name="_Toc83038802"/>
      <w:bookmarkStart w:id="3786" w:name="_Toc89850926"/>
      <w:bookmarkStart w:id="3787" w:name="_Toc98665011"/>
      <w:bookmarkStart w:id="3788" w:name="_Toc105765013"/>
      <w:bookmarkStart w:id="3789" w:name="_Toc123151213"/>
      <w:bookmarkStart w:id="3790" w:name="_Toc124162729"/>
      <w:bookmarkStart w:id="3791" w:name="_Toc130866096"/>
      <w:bookmarkStart w:id="3792" w:name="_Toc138085318"/>
      <w:bookmarkStart w:id="3793" w:name="_Toc138891814"/>
      <w:bookmarkStart w:id="3794" w:name="_Toc145071603"/>
      <w:bookmarkStart w:id="3795" w:name="_Toc155212310"/>
      <w:bookmarkStart w:id="3796" w:name="_Toc187260711"/>
      <w:r w:rsidRPr="009C4728">
        <w:t>Annex A (normative):</w:t>
      </w:r>
      <w:r w:rsidRPr="009C4728">
        <w:br/>
        <w:t>Characteristics of interfering signals</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07D8F60F" w14:textId="77777777" w:rsidR="00C53C29" w:rsidRPr="009C4728" w:rsidRDefault="00C53C29" w:rsidP="00C53C29">
      <w:pPr>
        <w:pStyle w:val="Heading1"/>
      </w:pPr>
      <w:bookmarkStart w:id="3797" w:name="_Toc21093263"/>
      <w:bookmarkStart w:id="3798" w:name="_Toc29762792"/>
      <w:bookmarkStart w:id="3799" w:name="_Toc36025967"/>
      <w:bookmarkStart w:id="3800" w:name="_Toc44584838"/>
      <w:bookmarkStart w:id="3801" w:name="_Toc45869131"/>
      <w:bookmarkStart w:id="3802" w:name="_Toc52553690"/>
      <w:bookmarkStart w:id="3803" w:name="_Toc61111937"/>
      <w:bookmarkStart w:id="3804" w:name="_Toc61126019"/>
      <w:bookmarkStart w:id="3805" w:name="_Toc61126180"/>
      <w:bookmarkStart w:id="3806" w:name="_Toc66804692"/>
      <w:bookmarkStart w:id="3807" w:name="_Toc74821266"/>
      <w:bookmarkStart w:id="3808" w:name="_Toc76503130"/>
      <w:bookmarkStart w:id="3809" w:name="_Toc83038803"/>
      <w:bookmarkStart w:id="3810" w:name="_Toc89850927"/>
      <w:bookmarkStart w:id="3811" w:name="_Toc98665012"/>
      <w:bookmarkStart w:id="3812" w:name="_Toc105765014"/>
      <w:bookmarkStart w:id="3813" w:name="_Toc123151214"/>
      <w:bookmarkStart w:id="3814" w:name="_Toc124162730"/>
      <w:bookmarkStart w:id="3815" w:name="_Toc130866097"/>
      <w:bookmarkStart w:id="3816" w:name="_Toc138085319"/>
      <w:bookmarkStart w:id="3817" w:name="_Toc138891815"/>
      <w:bookmarkStart w:id="3818" w:name="_Toc145071604"/>
      <w:bookmarkStart w:id="3819" w:name="_Toc155212311"/>
      <w:bookmarkStart w:id="3820" w:name="_Toc187260712"/>
      <w:r w:rsidRPr="009C4728">
        <w:t>A.1</w:t>
      </w:r>
      <w:r w:rsidRPr="009C4728">
        <w:tab/>
        <w:t>UTRA FDD interfering signal</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821" w:name="_Toc21093264"/>
      <w:bookmarkStart w:id="3822" w:name="_Toc29762793"/>
      <w:bookmarkStart w:id="3823" w:name="_Toc36025968"/>
      <w:bookmarkStart w:id="3824" w:name="_Toc44584839"/>
      <w:bookmarkStart w:id="3825" w:name="_Toc45869132"/>
      <w:bookmarkStart w:id="3826" w:name="_Toc52553691"/>
      <w:bookmarkStart w:id="3827" w:name="_Toc61111938"/>
      <w:bookmarkStart w:id="3828" w:name="_Toc61126020"/>
      <w:bookmarkStart w:id="3829" w:name="_Toc61126181"/>
      <w:bookmarkStart w:id="3830" w:name="_Toc66804693"/>
      <w:bookmarkStart w:id="3831" w:name="_Toc74821267"/>
      <w:bookmarkStart w:id="3832" w:name="_Toc76503131"/>
      <w:bookmarkStart w:id="3833" w:name="_Toc83038804"/>
      <w:bookmarkStart w:id="3834" w:name="_Toc89850928"/>
      <w:bookmarkStart w:id="3835" w:name="_Toc98665013"/>
      <w:bookmarkStart w:id="3836" w:name="_Toc105765015"/>
      <w:bookmarkStart w:id="3837" w:name="_Toc123151215"/>
      <w:bookmarkStart w:id="3838" w:name="_Toc124162731"/>
      <w:bookmarkStart w:id="3839" w:name="_Toc130866098"/>
      <w:bookmarkStart w:id="3840" w:name="_Toc138085320"/>
      <w:bookmarkStart w:id="3841" w:name="_Toc138891816"/>
      <w:bookmarkStart w:id="3842" w:name="_Toc145071605"/>
      <w:bookmarkStart w:id="3843" w:name="_Toc155212312"/>
      <w:bookmarkStart w:id="3844" w:name="_Toc187260713"/>
      <w:r w:rsidRPr="009C4728">
        <w:t>A.2</w:t>
      </w:r>
      <w:r w:rsidRPr="009C4728">
        <w:tab/>
        <w:t>UTRA TDD interfering signal</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845" w:name="_Toc21093265"/>
      <w:bookmarkStart w:id="3846" w:name="_Toc29762794"/>
      <w:bookmarkStart w:id="3847" w:name="_Toc36025969"/>
      <w:bookmarkStart w:id="3848" w:name="_Toc44584840"/>
      <w:bookmarkStart w:id="3849" w:name="_Toc45869133"/>
      <w:bookmarkStart w:id="3850" w:name="_Toc52553692"/>
      <w:bookmarkStart w:id="3851" w:name="_Toc61111939"/>
      <w:bookmarkStart w:id="3852" w:name="_Toc61126021"/>
      <w:bookmarkStart w:id="3853" w:name="_Toc61126182"/>
      <w:bookmarkStart w:id="3854" w:name="_Toc66804694"/>
      <w:bookmarkStart w:id="3855" w:name="_Toc74821268"/>
      <w:bookmarkStart w:id="3856" w:name="_Toc76503132"/>
      <w:bookmarkStart w:id="3857" w:name="_Toc83038805"/>
      <w:bookmarkStart w:id="3858" w:name="_Toc89850929"/>
      <w:bookmarkStart w:id="3859" w:name="_Toc98665014"/>
      <w:bookmarkStart w:id="3860" w:name="_Toc105765016"/>
      <w:bookmarkStart w:id="3861" w:name="_Toc123151216"/>
      <w:bookmarkStart w:id="3862" w:name="_Toc124162732"/>
      <w:bookmarkStart w:id="3863" w:name="_Toc130866099"/>
      <w:bookmarkStart w:id="3864" w:name="_Toc138085321"/>
      <w:bookmarkStart w:id="3865" w:name="_Toc138891817"/>
      <w:bookmarkStart w:id="3866" w:name="_Toc145071606"/>
      <w:bookmarkStart w:id="3867" w:name="_Toc155212313"/>
      <w:bookmarkStart w:id="3868" w:name="_Toc187260714"/>
      <w:r w:rsidRPr="009C4728">
        <w:t>A.3</w:t>
      </w:r>
      <w:r w:rsidRPr="009C4728">
        <w:tab/>
        <w:t>E-UTRA interfering signal</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869" w:name="_Toc21093266"/>
      <w:bookmarkStart w:id="3870" w:name="_Toc29762795"/>
      <w:bookmarkStart w:id="3871" w:name="_Toc36025970"/>
      <w:bookmarkStart w:id="3872" w:name="_Toc44584841"/>
      <w:bookmarkStart w:id="3873" w:name="_Toc45869134"/>
      <w:bookmarkStart w:id="3874" w:name="_Toc52553693"/>
      <w:bookmarkStart w:id="3875" w:name="_Toc61111940"/>
      <w:bookmarkStart w:id="3876" w:name="_Toc61126022"/>
      <w:bookmarkStart w:id="3877" w:name="_Toc61126183"/>
      <w:bookmarkStart w:id="3878" w:name="_Toc66804695"/>
      <w:bookmarkStart w:id="3879" w:name="_Toc74821269"/>
      <w:bookmarkStart w:id="3880" w:name="_Toc76503133"/>
      <w:bookmarkStart w:id="3881" w:name="_Toc83038806"/>
      <w:bookmarkStart w:id="3882" w:name="_Toc89850930"/>
      <w:bookmarkStart w:id="3883" w:name="_Toc98665015"/>
      <w:bookmarkStart w:id="3884" w:name="_Toc105765017"/>
      <w:bookmarkStart w:id="3885" w:name="_Toc123151217"/>
      <w:bookmarkStart w:id="3886" w:name="_Toc124162733"/>
      <w:bookmarkStart w:id="3887" w:name="_Toc130866100"/>
      <w:bookmarkStart w:id="3888" w:name="_Toc138085322"/>
      <w:bookmarkStart w:id="3889" w:name="_Toc138891818"/>
      <w:bookmarkStart w:id="3890" w:name="_Toc145071607"/>
      <w:bookmarkStart w:id="3891" w:name="_Toc155212314"/>
      <w:bookmarkStart w:id="3892" w:name="_Toc187260715"/>
      <w:r w:rsidRPr="009C4728">
        <w:t xml:space="preserve">Annex B (normative): </w:t>
      </w:r>
      <w:r w:rsidRPr="009C4728">
        <w:br/>
        <w:t>Environmental requirements for the BS equipment</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893" w:name="historyclause"/>
      <w:r w:rsidRPr="009C4728">
        <w:br w:type="page"/>
      </w:r>
      <w:bookmarkStart w:id="3894" w:name="_Toc21093267"/>
      <w:bookmarkStart w:id="3895" w:name="_Toc29762796"/>
      <w:bookmarkStart w:id="3896" w:name="_Toc36025971"/>
      <w:bookmarkStart w:id="3897" w:name="_Toc44584842"/>
      <w:bookmarkStart w:id="3898" w:name="_Toc45869135"/>
      <w:bookmarkStart w:id="3899" w:name="_Toc52553694"/>
      <w:bookmarkStart w:id="3900" w:name="_Toc61111941"/>
      <w:bookmarkStart w:id="3901" w:name="_Toc61126023"/>
      <w:bookmarkStart w:id="3902" w:name="_Toc61126184"/>
      <w:bookmarkStart w:id="3903" w:name="_Toc66804696"/>
      <w:bookmarkStart w:id="3904" w:name="_Toc74821270"/>
      <w:bookmarkStart w:id="3905" w:name="_Toc76503134"/>
      <w:bookmarkStart w:id="3906" w:name="_Toc83038807"/>
      <w:bookmarkStart w:id="3907" w:name="_Toc89850931"/>
      <w:bookmarkStart w:id="3908" w:name="_Toc98665016"/>
      <w:bookmarkStart w:id="3909" w:name="_Toc105765018"/>
      <w:bookmarkStart w:id="3910" w:name="_Toc123151218"/>
      <w:bookmarkStart w:id="3911" w:name="_Toc124162734"/>
      <w:bookmarkStart w:id="3912" w:name="_Toc130866101"/>
      <w:bookmarkStart w:id="3913" w:name="_Toc138085323"/>
      <w:bookmarkStart w:id="3914" w:name="_Toc138891819"/>
      <w:bookmarkStart w:id="3915" w:name="_Toc145071608"/>
      <w:bookmarkStart w:id="3916" w:name="_Toc155212315"/>
      <w:bookmarkStart w:id="3917" w:name="_Toc187260716"/>
      <w:r w:rsidRPr="009C4728">
        <w:t>Annex C (informative):</w:t>
      </w:r>
      <w:r w:rsidRPr="009C4728">
        <w:br/>
        <w:t>Change history</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893"/>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E118D8" w:rsidRPr="008C428B" w14:paraId="1517C177" w14:textId="77777777" w:rsidTr="00E10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795B39A" w14:textId="77777777" w:rsidR="00E118D8" w:rsidRPr="008C428B" w:rsidRDefault="00E118D8" w:rsidP="00E10392">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E118D8" w:rsidRPr="008C428B" w14:paraId="6223AC07" w14:textId="77777777" w:rsidTr="00E10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B65A446"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55BE8E9"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202FBC7"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781BF8F"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79EA89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B793C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29AE40F2"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E482D"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E118D8" w:rsidRPr="008C428B" w14:paraId="3BC9D03A"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0D8B85E7" w14:textId="7C52633E" w:rsidR="00E118D8" w:rsidRPr="00E118D8" w:rsidRDefault="00E118D8" w:rsidP="00E118D8">
            <w:pPr>
              <w:pStyle w:val="TAL"/>
              <w:rPr>
                <w:rFonts w:eastAsia="SimSun"/>
                <w:sz w:val="16"/>
                <w:szCs w:val="16"/>
                <w:lang w:val="en-US" w:eastAsia="ja-JP"/>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9C9DF9" w14:textId="7FB62D0B" w:rsidR="00E118D8" w:rsidRPr="00E118D8" w:rsidRDefault="00E118D8" w:rsidP="00E118D8">
            <w:pPr>
              <w:pStyle w:val="TAL"/>
              <w:rPr>
                <w:rFonts w:eastAsia="SimSun"/>
                <w:sz w:val="16"/>
                <w:szCs w:val="16"/>
                <w:lang w:eastAsia="ja-JP"/>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535FE" w14:textId="6B480F37" w:rsidR="00E118D8" w:rsidRPr="00E118D8" w:rsidRDefault="00E118D8" w:rsidP="00E118D8">
            <w:pPr>
              <w:pStyle w:val="TAL"/>
              <w:rPr>
                <w:rFonts w:eastAsia="SimSun" w:cs="Arial"/>
                <w:sz w:val="16"/>
                <w:szCs w:val="16"/>
                <w:lang w:eastAsia="ja-JP"/>
              </w:rPr>
            </w:pPr>
            <w:r w:rsidRPr="00E118D8">
              <w:rPr>
                <w:sz w:val="16"/>
                <w:szCs w:val="16"/>
              </w:rPr>
              <w:t>RP-250618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37A0" w14:textId="27A6C908" w:rsidR="00E118D8" w:rsidRPr="00E118D8" w:rsidRDefault="00E118D8" w:rsidP="00E118D8">
            <w:pPr>
              <w:pStyle w:val="TAC"/>
              <w:rPr>
                <w:rFonts w:eastAsia="SimSun"/>
                <w:sz w:val="16"/>
                <w:szCs w:val="16"/>
                <w:lang w:eastAsia="en-GB"/>
              </w:rPr>
            </w:pPr>
            <w:r w:rsidRPr="00E118D8">
              <w:rPr>
                <w:sz w:val="16"/>
                <w:szCs w:val="16"/>
              </w:rPr>
              <w:t>1019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C3D39C"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9E363" w14:textId="447B090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B50D07" w14:textId="49FAF7E4" w:rsidR="00E118D8" w:rsidRPr="00E118D8" w:rsidRDefault="00E118D8" w:rsidP="00E118D8">
            <w:pPr>
              <w:pStyle w:val="TAL"/>
              <w:rPr>
                <w:rFonts w:eastAsia="SimSun"/>
                <w:sz w:val="16"/>
                <w:szCs w:val="16"/>
                <w:lang w:eastAsia="zh-CN"/>
              </w:rPr>
            </w:pPr>
            <w:r w:rsidRPr="00E118D8">
              <w:rPr>
                <w:sz w:val="16"/>
                <w:szCs w:val="16"/>
              </w:rPr>
              <w:t>CR related to Introduction of new LTE FDD Band 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1AAFF" w14:textId="4E5D04A8"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rsidRPr="008C428B" w14:paraId="183F6B81"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84627DF" w14:textId="0AEAF204" w:rsidR="00E118D8" w:rsidRPr="00E118D8" w:rsidRDefault="00E118D8" w:rsidP="00E118D8">
            <w:pPr>
              <w:pStyle w:val="TAL"/>
              <w:rPr>
                <w:rFonts w:eastAsia="SimSun"/>
                <w:sz w:val="16"/>
                <w:szCs w:val="16"/>
                <w:lang w:eastAsia="en-GB"/>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7477F1" w14:textId="72533008"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2A41E6" w14:textId="467C99A8" w:rsidR="00E118D8" w:rsidRPr="00E118D8" w:rsidRDefault="00E118D8" w:rsidP="00E118D8">
            <w:pPr>
              <w:pStyle w:val="TAL"/>
              <w:rPr>
                <w:rFonts w:eastAsia="SimSun" w:cs="Arial"/>
                <w:sz w:val="16"/>
                <w:szCs w:val="16"/>
                <w:lang w:eastAsia="ja-JP"/>
              </w:rPr>
            </w:pPr>
            <w:r w:rsidRPr="00E118D8">
              <w:rPr>
                <w:sz w:val="16"/>
                <w:szCs w:val="16"/>
              </w:rPr>
              <w:t>RP-250621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FD3A" w14:textId="3F172D10" w:rsidR="00E118D8" w:rsidRPr="00E118D8" w:rsidRDefault="00E118D8" w:rsidP="00E118D8">
            <w:pPr>
              <w:pStyle w:val="TAC"/>
              <w:rPr>
                <w:rFonts w:eastAsia="SimSun"/>
                <w:sz w:val="16"/>
                <w:szCs w:val="16"/>
                <w:lang w:eastAsia="en-GB"/>
              </w:rPr>
            </w:pPr>
            <w:r w:rsidRPr="00E118D8">
              <w:rPr>
                <w:sz w:val="16"/>
                <w:szCs w:val="16"/>
              </w:rPr>
              <w:t>1020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590D4" w14:textId="39F1C441"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1166" w14:textId="7728838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E23D9C" w14:textId="3C04B793" w:rsidR="00E118D8" w:rsidRPr="00E118D8" w:rsidRDefault="00E118D8" w:rsidP="00E118D8">
            <w:pPr>
              <w:pStyle w:val="TAL"/>
              <w:rPr>
                <w:rFonts w:eastAsia="SimSun"/>
                <w:sz w:val="16"/>
                <w:szCs w:val="16"/>
                <w:lang w:eastAsia="zh-CN"/>
              </w:rPr>
            </w:pPr>
            <w:r w:rsidRPr="00E118D8">
              <w:rPr>
                <w:sz w:val="16"/>
                <w:szCs w:val="16"/>
              </w:rPr>
              <w:t>CR to 37.104 on introduction of Band n87 and n88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756B" w14:textId="3E4ECF3D"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31A64EB1"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0C016A" w14:textId="7C66A607"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9F1945" w14:textId="08FC55F4"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95D22" w14:textId="351F926E" w:rsidR="00E118D8" w:rsidRPr="00E118D8" w:rsidRDefault="00E118D8" w:rsidP="00E118D8">
            <w:pPr>
              <w:pStyle w:val="TAL"/>
              <w:rPr>
                <w:rFonts w:cs="Arial"/>
                <w:sz w:val="16"/>
                <w:szCs w:val="16"/>
                <w:lang w:eastAsia="en-GB"/>
              </w:rPr>
            </w:pPr>
            <w:r w:rsidRPr="00E118D8">
              <w:rPr>
                <w:sz w:val="16"/>
                <w:szCs w:val="16"/>
              </w:rPr>
              <w:t>RP-250622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6BEF1" w14:textId="684A74CF" w:rsidR="00E118D8" w:rsidRPr="00E118D8" w:rsidRDefault="00E118D8" w:rsidP="00E118D8">
            <w:pPr>
              <w:pStyle w:val="TAC"/>
              <w:rPr>
                <w:rFonts w:eastAsia="SimSun"/>
                <w:sz w:val="16"/>
                <w:szCs w:val="16"/>
                <w:lang w:eastAsia="en-GB"/>
              </w:rPr>
            </w:pPr>
            <w:r w:rsidRPr="00E118D8">
              <w:rPr>
                <w:sz w:val="16"/>
                <w:szCs w:val="16"/>
              </w:rPr>
              <w:t>1021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7D202"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061E2" w14:textId="0B700DD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A7D5B2" w14:textId="1C0362C3" w:rsidR="00E118D8" w:rsidRPr="00E118D8" w:rsidRDefault="00E118D8" w:rsidP="00E118D8">
            <w:pPr>
              <w:pStyle w:val="TAL"/>
              <w:rPr>
                <w:rFonts w:eastAsia="SimSun"/>
                <w:sz w:val="16"/>
                <w:szCs w:val="16"/>
                <w:lang w:eastAsia="zh-CN"/>
              </w:rPr>
            </w:pPr>
            <w:r w:rsidRPr="00E118D8">
              <w:rPr>
                <w:sz w:val="16"/>
                <w:szCs w:val="16"/>
              </w:rPr>
              <w:t>CR to 37.104 on introduction of Band n68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DE928" w14:textId="207EA2EE"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144857E3"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25A7C1" w14:textId="537A2B69"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A16D95" w14:textId="10E036B6"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5B822" w14:textId="17415BFB" w:rsidR="00E118D8" w:rsidRPr="00E118D8" w:rsidRDefault="00E118D8" w:rsidP="00E118D8">
            <w:pPr>
              <w:pStyle w:val="TAL"/>
              <w:rPr>
                <w:rFonts w:cs="Arial"/>
                <w:sz w:val="16"/>
                <w:szCs w:val="16"/>
                <w:lang w:eastAsia="en-GB"/>
              </w:rPr>
            </w:pPr>
            <w:r w:rsidRPr="00E118D8">
              <w:rPr>
                <w:sz w:val="16"/>
                <w:szCs w:val="16"/>
              </w:rPr>
              <w:t>RP-250627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5C35F" w14:textId="64CF55AE" w:rsidR="00E118D8" w:rsidRPr="00E118D8" w:rsidRDefault="00E118D8" w:rsidP="00E118D8">
            <w:pPr>
              <w:pStyle w:val="TAC"/>
              <w:rPr>
                <w:rFonts w:eastAsia="SimSun"/>
                <w:sz w:val="16"/>
                <w:szCs w:val="16"/>
                <w:lang w:eastAsia="en-GB"/>
              </w:rPr>
            </w:pPr>
            <w:r w:rsidRPr="00E118D8">
              <w:rPr>
                <w:sz w:val="16"/>
                <w:szCs w:val="16"/>
              </w:rPr>
              <w:t>1022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4F73E" w14:textId="0116E1FC" w:rsidR="00E118D8" w:rsidRPr="00E118D8" w:rsidRDefault="00E118D8" w:rsidP="00E118D8">
            <w:pPr>
              <w:pStyle w:val="TAC"/>
              <w:rPr>
                <w:rFonts w:eastAsia="SimSun"/>
                <w:sz w:val="16"/>
                <w:szCs w:val="16"/>
                <w:lang w:eastAsia="en-GB"/>
              </w:rPr>
            </w:pPr>
            <w:r w:rsidRPr="00E118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D64C" w14:textId="65E837F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8A2F41C" w14:textId="48F09CF2" w:rsidR="00E118D8" w:rsidRPr="00E118D8" w:rsidRDefault="00E118D8" w:rsidP="00E118D8">
            <w:pPr>
              <w:pStyle w:val="TAL"/>
              <w:rPr>
                <w:rFonts w:eastAsia="SimSun"/>
                <w:sz w:val="16"/>
                <w:szCs w:val="16"/>
                <w:lang w:eastAsia="zh-CN"/>
              </w:rPr>
            </w:pPr>
            <w:r w:rsidRPr="00E118D8">
              <w:rPr>
                <w:sz w:val="16"/>
                <w:szCs w:val="16"/>
              </w:rPr>
              <w:t>CR to TS 37.104: n110 band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891F" w14:textId="65896DDF"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bl>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A56E5" w14:textId="77777777" w:rsidR="004C0484" w:rsidRDefault="004C0484">
      <w:r>
        <w:separator/>
      </w:r>
    </w:p>
  </w:endnote>
  <w:endnote w:type="continuationSeparator" w:id="0">
    <w:p w14:paraId="1C5C2783" w14:textId="77777777" w:rsidR="004C0484" w:rsidRDefault="004C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A2DA0" w14:textId="77777777" w:rsidR="004C0484" w:rsidRDefault="004C0484">
      <w:r>
        <w:separator/>
      </w:r>
    </w:p>
  </w:footnote>
  <w:footnote w:type="continuationSeparator" w:id="0">
    <w:p w14:paraId="47E37B6B" w14:textId="77777777" w:rsidR="004C0484" w:rsidRDefault="004C0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0D0457E4"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r w:rsidR="001701A9">
      <w:rPr>
        <w:rFonts w:ascii="Arial" w:hAnsi="Arial" w:cs="Arial"/>
        <w:b/>
        <w:sz w:val="18"/>
        <w:szCs w:val="18"/>
      </w:rPr>
      <w:t>7</w:t>
    </w:r>
    <w:r>
      <w:rPr>
        <w:rFonts w:ascii="Arial" w:hAnsi="Arial" w:cs="Arial"/>
        <w:b/>
        <w:sz w:val="18"/>
        <w:szCs w:val="18"/>
      </w:rPr>
      <w:t>.0 (</w:t>
    </w:r>
    <w:r w:rsidR="008C428B">
      <w:rPr>
        <w:rFonts w:ascii="Arial" w:hAnsi="Arial" w:cs="Arial"/>
        <w:b/>
        <w:sz w:val="18"/>
        <w:szCs w:val="18"/>
      </w:rPr>
      <w:t>202</w:t>
    </w:r>
    <w:r w:rsidR="001701A9">
      <w:rPr>
        <w:rFonts w:ascii="Arial" w:hAnsi="Arial" w:cs="Arial"/>
        <w:b/>
        <w:sz w:val="18"/>
        <w:szCs w:val="18"/>
      </w:rPr>
      <w:t>4</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48E6454"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32A">
      <w:rPr>
        <w:rFonts w:ascii="Arial" w:hAnsi="Arial" w:cs="Arial"/>
        <w:b/>
        <w:noProof/>
        <w:sz w:val="18"/>
        <w:szCs w:val="18"/>
      </w:rPr>
      <w:t>Release 19</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34BD"/>
    <w:rsid w:val="000D58AB"/>
    <w:rsid w:val="000E009C"/>
    <w:rsid w:val="000F502A"/>
    <w:rsid w:val="00114FA7"/>
    <w:rsid w:val="00130FEB"/>
    <w:rsid w:val="00131291"/>
    <w:rsid w:val="001326EC"/>
    <w:rsid w:val="00133525"/>
    <w:rsid w:val="00133FC7"/>
    <w:rsid w:val="001442E5"/>
    <w:rsid w:val="00146D5A"/>
    <w:rsid w:val="00146D90"/>
    <w:rsid w:val="00150448"/>
    <w:rsid w:val="0015690A"/>
    <w:rsid w:val="00160AA6"/>
    <w:rsid w:val="001701A9"/>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174DC"/>
    <w:rsid w:val="002301CA"/>
    <w:rsid w:val="002347A2"/>
    <w:rsid w:val="002440AA"/>
    <w:rsid w:val="00262C43"/>
    <w:rsid w:val="002675F0"/>
    <w:rsid w:val="002761CE"/>
    <w:rsid w:val="002873CA"/>
    <w:rsid w:val="00295C9C"/>
    <w:rsid w:val="002966DA"/>
    <w:rsid w:val="002A00AD"/>
    <w:rsid w:val="002A4FF9"/>
    <w:rsid w:val="002A74CD"/>
    <w:rsid w:val="002B6339"/>
    <w:rsid w:val="002C6525"/>
    <w:rsid w:val="002D00A2"/>
    <w:rsid w:val="002E00EE"/>
    <w:rsid w:val="0030353F"/>
    <w:rsid w:val="00305BF0"/>
    <w:rsid w:val="00315C3B"/>
    <w:rsid w:val="003172DC"/>
    <w:rsid w:val="00317639"/>
    <w:rsid w:val="00351F63"/>
    <w:rsid w:val="0035462D"/>
    <w:rsid w:val="00375833"/>
    <w:rsid w:val="003765B8"/>
    <w:rsid w:val="003958A8"/>
    <w:rsid w:val="003A3138"/>
    <w:rsid w:val="003B2C89"/>
    <w:rsid w:val="003B3412"/>
    <w:rsid w:val="003B3D07"/>
    <w:rsid w:val="003B52C6"/>
    <w:rsid w:val="003C3971"/>
    <w:rsid w:val="003D77ED"/>
    <w:rsid w:val="003E1AED"/>
    <w:rsid w:val="003F032A"/>
    <w:rsid w:val="003F6792"/>
    <w:rsid w:val="004107D3"/>
    <w:rsid w:val="00411C31"/>
    <w:rsid w:val="00415EA5"/>
    <w:rsid w:val="00423334"/>
    <w:rsid w:val="004327DB"/>
    <w:rsid w:val="004345EC"/>
    <w:rsid w:val="00434BBB"/>
    <w:rsid w:val="0043559F"/>
    <w:rsid w:val="00453D3A"/>
    <w:rsid w:val="004628EC"/>
    <w:rsid w:val="00465515"/>
    <w:rsid w:val="00466120"/>
    <w:rsid w:val="00466E26"/>
    <w:rsid w:val="0046714F"/>
    <w:rsid w:val="00473500"/>
    <w:rsid w:val="00485EDE"/>
    <w:rsid w:val="00487350"/>
    <w:rsid w:val="004926E1"/>
    <w:rsid w:val="00493AEF"/>
    <w:rsid w:val="00495B79"/>
    <w:rsid w:val="00496658"/>
    <w:rsid w:val="004C0484"/>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FC1"/>
    <w:rsid w:val="005E4BB2"/>
    <w:rsid w:val="00601E08"/>
    <w:rsid w:val="00602AEA"/>
    <w:rsid w:val="00614FDF"/>
    <w:rsid w:val="006251E7"/>
    <w:rsid w:val="006255A9"/>
    <w:rsid w:val="0063543D"/>
    <w:rsid w:val="00642B99"/>
    <w:rsid w:val="00647114"/>
    <w:rsid w:val="00673F57"/>
    <w:rsid w:val="00682E0C"/>
    <w:rsid w:val="00691072"/>
    <w:rsid w:val="00692E70"/>
    <w:rsid w:val="006A3048"/>
    <w:rsid w:val="006A323F"/>
    <w:rsid w:val="006B30D0"/>
    <w:rsid w:val="006C0E9B"/>
    <w:rsid w:val="006C3D95"/>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51FFB"/>
    <w:rsid w:val="00774DA4"/>
    <w:rsid w:val="00781F0F"/>
    <w:rsid w:val="00782E49"/>
    <w:rsid w:val="00786492"/>
    <w:rsid w:val="00793606"/>
    <w:rsid w:val="007B4569"/>
    <w:rsid w:val="007B4EF9"/>
    <w:rsid w:val="007B600E"/>
    <w:rsid w:val="007C0219"/>
    <w:rsid w:val="007C3088"/>
    <w:rsid w:val="007E7294"/>
    <w:rsid w:val="007F0F4A"/>
    <w:rsid w:val="008028A4"/>
    <w:rsid w:val="00804EF0"/>
    <w:rsid w:val="0081070A"/>
    <w:rsid w:val="00816524"/>
    <w:rsid w:val="00821275"/>
    <w:rsid w:val="00830747"/>
    <w:rsid w:val="0084226F"/>
    <w:rsid w:val="0085016B"/>
    <w:rsid w:val="00853C4C"/>
    <w:rsid w:val="00865C82"/>
    <w:rsid w:val="00875760"/>
    <w:rsid w:val="008768CA"/>
    <w:rsid w:val="008953D5"/>
    <w:rsid w:val="008B60F3"/>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01268"/>
    <w:rsid w:val="00A1098A"/>
    <w:rsid w:val="00A10F02"/>
    <w:rsid w:val="00A164B4"/>
    <w:rsid w:val="00A26956"/>
    <w:rsid w:val="00A27486"/>
    <w:rsid w:val="00A3601A"/>
    <w:rsid w:val="00A53724"/>
    <w:rsid w:val="00A56066"/>
    <w:rsid w:val="00A72C6F"/>
    <w:rsid w:val="00A73129"/>
    <w:rsid w:val="00A75FE3"/>
    <w:rsid w:val="00A77663"/>
    <w:rsid w:val="00A82346"/>
    <w:rsid w:val="00A86F9A"/>
    <w:rsid w:val="00A919FD"/>
    <w:rsid w:val="00A92BA1"/>
    <w:rsid w:val="00A92DAE"/>
    <w:rsid w:val="00A974AA"/>
    <w:rsid w:val="00AA5F09"/>
    <w:rsid w:val="00AB47E8"/>
    <w:rsid w:val="00AC0CC9"/>
    <w:rsid w:val="00AC38D4"/>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A626B"/>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82AFD"/>
    <w:rsid w:val="00D87E00"/>
    <w:rsid w:val="00D906CD"/>
    <w:rsid w:val="00D9081F"/>
    <w:rsid w:val="00D9134D"/>
    <w:rsid w:val="00DA1ADE"/>
    <w:rsid w:val="00DA7A03"/>
    <w:rsid w:val="00DB1818"/>
    <w:rsid w:val="00DB75F7"/>
    <w:rsid w:val="00DC159D"/>
    <w:rsid w:val="00DC309B"/>
    <w:rsid w:val="00DC3E0D"/>
    <w:rsid w:val="00DC4DA2"/>
    <w:rsid w:val="00DD022C"/>
    <w:rsid w:val="00DD2859"/>
    <w:rsid w:val="00DD4C17"/>
    <w:rsid w:val="00DD63FE"/>
    <w:rsid w:val="00DD74A5"/>
    <w:rsid w:val="00DE7261"/>
    <w:rsid w:val="00DF2B1F"/>
    <w:rsid w:val="00DF62CD"/>
    <w:rsid w:val="00E0546F"/>
    <w:rsid w:val="00E118D8"/>
    <w:rsid w:val="00E1211E"/>
    <w:rsid w:val="00E12B2B"/>
    <w:rsid w:val="00E16509"/>
    <w:rsid w:val="00E23832"/>
    <w:rsid w:val="00E249CC"/>
    <w:rsid w:val="00E36A07"/>
    <w:rsid w:val="00E44582"/>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5CFE"/>
    <w:rsid w:val="00F4711D"/>
    <w:rsid w:val="00F51919"/>
    <w:rsid w:val="00F653B8"/>
    <w:rsid w:val="00F728E7"/>
    <w:rsid w:val="00F9008D"/>
    <w:rsid w:val="00F94ED0"/>
    <w:rsid w:val="00FA0227"/>
    <w:rsid w:val="00FA1266"/>
    <w:rsid w:val="00FA5A06"/>
    <w:rsid w:val="00FB1B9D"/>
    <w:rsid w:val="00FC1192"/>
    <w:rsid w:val="00FD0946"/>
    <w:rsid w:val="00FE2BC4"/>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3</Pages>
  <Words>45903</Words>
  <Characters>261649</Characters>
  <Application>Microsoft Office Word</Application>
  <DocSecurity>0</DocSecurity>
  <Lines>2180</Lines>
  <Paragraphs>613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306939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114</cp:revision>
  <cp:lastPrinted>2019-02-25T14:05:00Z</cp:lastPrinted>
  <dcterms:created xsi:type="dcterms:W3CDTF">2022-01-08T17:39:00Z</dcterms:created>
  <dcterms:modified xsi:type="dcterms:W3CDTF">2025-03-28T19:23:00Z</dcterms:modified>
</cp:coreProperties>
</file>